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9F1" w:rsidRPr="00CD5563" w:rsidRDefault="00C729F1" w:rsidP="00AC276A">
      <w:pPr>
        <w:pStyle w:val="Tablesource"/>
        <w:rPr>
          <w:lang w:val="en-GB"/>
        </w:rPr>
      </w:pPr>
      <w:bookmarkStart w:id="0" w:name="_Toc320695025"/>
      <w:bookmarkStart w:id="1" w:name="_Toc320695348"/>
      <w:bookmarkStart w:id="2" w:name="_Toc303604611"/>
      <w:bookmarkStart w:id="3" w:name="_Toc303690909"/>
    </w:p>
    <w:p w:rsidR="00C729F1" w:rsidRPr="00CD5563" w:rsidRDefault="00C729F1" w:rsidP="00C729F1">
      <w:pPr>
        <w:rPr>
          <w:lang w:val="en-GB"/>
        </w:rPr>
      </w:pPr>
    </w:p>
    <w:p w:rsidR="00C729F1" w:rsidRPr="00CD5563" w:rsidRDefault="00C729F1" w:rsidP="00C729F1">
      <w:pPr>
        <w:rPr>
          <w:lang w:val="en-GB"/>
        </w:rPr>
      </w:pPr>
    </w:p>
    <w:p w:rsidR="00C729F1" w:rsidRPr="00CF62C3" w:rsidRDefault="00DD77FC" w:rsidP="0008639C">
      <w:pPr>
        <w:pStyle w:val="QuestionNo"/>
        <w:rPr>
          <w:lang w:val="ru-RU"/>
        </w:rPr>
      </w:pPr>
      <w:bookmarkStart w:id="4" w:name="_Toc360171154"/>
      <w:bookmarkEnd w:id="0"/>
      <w:bookmarkEnd w:id="1"/>
      <w:r>
        <w:rPr>
          <w:lang w:val="ru-RU"/>
        </w:rPr>
        <w:t>ВОПРОС</w:t>
      </w:r>
      <w:r w:rsidR="00C729F1" w:rsidRPr="00CF62C3">
        <w:rPr>
          <w:lang w:val="ru-RU"/>
        </w:rPr>
        <w:t xml:space="preserve"> </w:t>
      </w:r>
      <w:r w:rsidR="0008639C" w:rsidRPr="00CF62C3">
        <w:rPr>
          <w:lang w:val="ru-RU"/>
        </w:rPr>
        <w:t>26/</w:t>
      </w:r>
      <w:r w:rsidR="00C729F1" w:rsidRPr="00CF62C3">
        <w:rPr>
          <w:lang w:val="ru-RU"/>
        </w:rPr>
        <w:t>2:</w:t>
      </w:r>
      <w:bookmarkEnd w:id="4"/>
    </w:p>
    <w:p w:rsidR="00C729F1" w:rsidRPr="00DD77FC" w:rsidRDefault="00DD77FC" w:rsidP="00DD77FC">
      <w:pPr>
        <w:pStyle w:val="QuestionTitle"/>
        <w:rPr>
          <w:lang w:val="ru-RU"/>
        </w:rPr>
      </w:pPr>
      <w:r w:rsidRPr="00DD77FC">
        <w:rPr>
          <w:lang w:val="ru-RU"/>
        </w:rPr>
        <w:t>Переход от существующих сетей к сетям последующих поколений для развивающихся стран: технические, регуляторные и политические аспекты</w:t>
      </w:r>
    </w:p>
    <w:p w:rsidR="004A3FC4" w:rsidRPr="00DD77FC" w:rsidRDefault="004A3FC4" w:rsidP="00F859AE">
      <w:pPr>
        <w:rPr>
          <w:sz w:val="28"/>
          <w:szCs w:val="18"/>
          <w:lang w:val="ru-RU"/>
        </w:rPr>
      </w:pPr>
    </w:p>
    <w:p w:rsidR="008B2896" w:rsidRPr="00DD77FC" w:rsidRDefault="008B2896" w:rsidP="008B2896">
      <w:pPr>
        <w:pStyle w:val="Chapttitle"/>
        <w:spacing w:before="240"/>
        <w:jc w:val="right"/>
        <w:rPr>
          <w:i/>
          <w:iCs/>
          <w:color w:val="auto"/>
          <w:sz w:val="24"/>
          <w:szCs w:val="18"/>
          <w:lang w:val="ru-RU"/>
        </w:rPr>
      </w:pPr>
    </w:p>
    <w:bookmarkEnd w:id="2"/>
    <w:bookmarkEnd w:id="3"/>
    <w:p w:rsidR="00B824FE" w:rsidRPr="00DD77FC" w:rsidRDefault="00B824FE" w:rsidP="00B824FE">
      <w:pPr>
        <w:keepNext/>
        <w:keepLines/>
        <w:tabs>
          <w:tab w:val="left" w:pos="851"/>
        </w:tabs>
        <w:spacing w:before="240"/>
        <w:jc w:val="right"/>
        <w:outlineLvl w:val="0"/>
        <w:rPr>
          <w:rFonts w:eastAsia="Times New Roman" w:cs="Helvetica"/>
          <w:b/>
          <w:bCs/>
          <w:i/>
          <w:iCs/>
          <w:sz w:val="48"/>
          <w:szCs w:val="36"/>
          <w:lang w:val="ru-RU"/>
        </w:rPr>
      </w:pPr>
    </w:p>
    <w:p w:rsidR="00B824FE" w:rsidRPr="00DD77FC" w:rsidRDefault="00B824FE"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noProof/>
          <w:u w:color="E36C0A"/>
          <w:lang w:val="ru-RU" w:eastAsia="zh-CN"/>
        </w:rPr>
      </w:pPr>
    </w:p>
    <w:p w:rsidR="00C7150D" w:rsidRPr="00DD77FC" w:rsidRDefault="00C7150D" w:rsidP="00C7150D">
      <w:pPr>
        <w:rPr>
          <w:u w:color="E36C0A"/>
          <w:lang w:val="ru-RU"/>
        </w:rPr>
      </w:pPr>
    </w:p>
    <w:p w:rsidR="00C7150D" w:rsidRPr="00DD77FC" w:rsidRDefault="00C7150D" w:rsidP="00C7150D">
      <w:pPr>
        <w:rPr>
          <w:u w:color="E36C0A"/>
          <w:lang w:val="ru-RU"/>
        </w:rPr>
      </w:pPr>
    </w:p>
    <w:p w:rsidR="00C7150D" w:rsidRPr="00DD77FC" w:rsidRDefault="00C7150D" w:rsidP="00C7150D">
      <w:pPr>
        <w:rPr>
          <w:u w:color="E36C0A"/>
          <w:lang w:val="ru-RU"/>
        </w:rPr>
      </w:pPr>
    </w:p>
    <w:p w:rsidR="00C7150D" w:rsidRPr="00DD77FC" w:rsidRDefault="00C7150D" w:rsidP="00C7150D">
      <w:pPr>
        <w:rPr>
          <w:u w:color="E36C0A"/>
          <w:lang w:val="ru-RU"/>
        </w:rPr>
      </w:pPr>
    </w:p>
    <w:p w:rsidR="0080173C" w:rsidRPr="00DD77FC" w:rsidRDefault="0080173C" w:rsidP="00C7150D">
      <w:pPr>
        <w:rPr>
          <w:u w:color="E36C0A"/>
          <w:lang w:val="ru-RU"/>
        </w:rPr>
      </w:pPr>
    </w:p>
    <w:p w:rsidR="00B824FE" w:rsidRPr="00DD77FC" w:rsidRDefault="00B824FE" w:rsidP="00B824FE">
      <w:pPr>
        <w:rPr>
          <w:rFonts w:eastAsia="Times New Roman"/>
          <w:lang w:val="ru-RU"/>
        </w:rPr>
      </w:pPr>
    </w:p>
    <w:p w:rsidR="00B824FE" w:rsidRPr="00DD77FC" w:rsidRDefault="00B824FE" w:rsidP="00B824FE">
      <w:pPr>
        <w:rPr>
          <w:rFonts w:eastAsia="Times New Roman"/>
          <w:lang w:val="ru-RU"/>
        </w:rPr>
      </w:pPr>
    </w:p>
    <w:tbl>
      <w:tblPr>
        <w:tblW w:w="0" w:type="auto"/>
        <w:tblBorders>
          <w:insideH w:val="single" w:sz="4" w:space="0" w:color="000000"/>
        </w:tblBorders>
        <w:tblLook w:val="04A0" w:firstRow="1" w:lastRow="0" w:firstColumn="1" w:lastColumn="0" w:noHBand="0" w:noVBand="1"/>
      </w:tblPr>
      <w:tblGrid>
        <w:gridCol w:w="7523"/>
        <w:gridCol w:w="1764"/>
      </w:tblGrid>
      <w:tr w:rsidR="000B0A90" w:rsidRPr="00995673" w:rsidTr="00E6584D">
        <w:tc>
          <w:tcPr>
            <w:tcW w:w="7763" w:type="dxa"/>
            <w:shd w:val="clear" w:color="auto" w:fill="auto"/>
          </w:tcPr>
          <w:p w:rsidR="00B824FE" w:rsidRPr="00DD77FC" w:rsidRDefault="00B824FE" w:rsidP="00E6584D">
            <w:pPr>
              <w:spacing w:before="0"/>
              <w:jc w:val="left"/>
              <w:rPr>
                <w:rFonts w:eastAsia="Times New Roman"/>
                <w:shd w:val="clear" w:color="auto" w:fill="E6F3B7"/>
                <w:lang w:val="ru-RU"/>
              </w:rPr>
            </w:pPr>
          </w:p>
        </w:tc>
        <w:tc>
          <w:tcPr>
            <w:tcW w:w="1815" w:type="dxa"/>
            <w:shd w:val="clear" w:color="auto" w:fill="auto"/>
            <w:vAlign w:val="bottom"/>
          </w:tcPr>
          <w:p w:rsidR="00B824FE" w:rsidRPr="00DD77FC" w:rsidRDefault="00B824FE" w:rsidP="00E6584D">
            <w:pPr>
              <w:spacing w:before="0"/>
              <w:jc w:val="right"/>
              <w:rPr>
                <w:rFonts w:eastAsia="Times New Roman"/>
                <w:shd w:val="clear" w:color="auto" w:fill="E6F3B7"/>
                <w:lang w:val="ru-RU"/>
              </w:rPr>
            </w:pPr>
          </w:p>
        </w:tc>
      </w:tr>
    </w:tbl>
    <w:p w:rsidR="008E64AB" w:rsidRPr="00DD77FC" w:rsidRDefault="00FF4352">
      <w:pPr>
        <w:spacing w:before="0"/>
        <w:jc w:val="left"/>
        <w:rPr>
          <w:lang w:val="ru-RU"/>
        </w:rPr>
      </w:pPr>
      <w:r w:rsidRPr="00CD5563">
        <w:rPr>
          <w:noProof/>
          <w:lang w:val="ru-RU" w:eastAsia="zh-CN"/>
        </w:rPr>
        <w:drawing>
          <wp:anchor distT="0" distB="0" distL="114300" distR="114300" simplePos="0" relativeHeight="251657728" behindDoc="0" locked="0" layoutInCell="1" allowOverlap="1" wp14:anchorId="57265A52" wp14:editId="7563EF40">
            <wp:simplePos x="0" y="0"/>
            <wp:positionH relativeFrom="margin">
              <wp:align>right</wp:align>
            </wp:positionH>
            <wp:positionV relativeFrom="margin">
              <wp:align>bottom</wp:align>
            </wp:positionV>
            <wp:extent cx="723900" cy="819150"/>
            <wp:effectExtent l="0" t="0" r="0" b="0"/>
            <wp:wrapSquare wrapText="bothSides"/>
            <wp:docPr id="2"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gleITU.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70A8" w:rsidRPr="00DD77FC" w:rsidRDefault="002208F5" w:rsidP="006570A8">
      <w:pPr>
        <w:rPr>
          <w:lang w:val="ru-RU"/>
        </w:rPr>
      </w:pPr>
      <w:r w:rsidRPr="00DD77FC">
        <w:rPr>
          <w:lang w:val="ru-RU"/>
        </w:rPr>
        <w:br w:type="page"/>
      </w:r>
    </w:p>
    <w:tbl>
      <w:tblPr>
        <w:tblW w:w="0" w:type="auto"/>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287"/>
      </w:tblGrid>
      <w:tr w:rsidR="005916D3" w:rsidRPr="00995673" w:rsidTr="00AB21CF">
        <w:tc>
          <w:tcPr>
            <w:tcW w:w="9287" w:type="dxa"/>
            <w:shd w:val="clear" w:color="auto" w:fill="E8F8FD"/>
          </w:tcPr>
          <w:p w:rsidR="004974B3" w:rsidRPr="000F377B" w:rsidRDefault="004974B3" w:rsidP="004974B3">
            <w:pPr>
              <w:pStyle w:val="HeadingB"/>
              <w:spacing w:line="220" w:lineRule="exact"/>
              <w:rPr>
                <w:lang w:val="ru-RU"/>
              </w:rPr>
            </w:pPr>
            <w:r w:rsidRPr="000F377B">
              <w:rPr>
                <w:lang w:val="ru-RU"/>
              </w:rPr>
              <w:lastRenderedPageBreak/>
              <w:t>Исследовательские комиссии МСЭ-</w:t>
            </w:r>
            <w:r w:rsidRPr="000F377B">
              <w:t>D</w:t>
            </w:r>
          </w:p>
          <w:p w:rsidR="004974B3" w:rsidRPr="000F377B" w:rsidRDefault="004974B3" w:rsidP="004974B3">
            <w:pPr>
              <w:spacing w:after="120" w:line="220" w:lineRule="exact"/>
              <w:rPr>
                <w:lang w:val="ru-RU"/>
              </w:rPr>
            </w:pPr>
            <w:r>
              <w:rPr>
                <w:lang w:val="ru-RU"/>
              </w:rPr>
              <w:t>Для обеспечения выполнения программы по обмену знаниями и созданию потенциала Бюро развития электросвязи исследовательские комиссии МСЭ-</w:t>
            </w:r>
            <w:r>
              <w:rPr>
                <w:lang w:val="es-ES_tradnl"/>
              </w:rPr>
              <w:t>D</w:t>
            </w:r>
            <w:r>
              <w:rPr>
                <w:lang w:val="ru-RU"/>
              </w:rPr>
              <w:t xml:space="preserve"> оказывают поддержку странам в достижении ими своих целей развития. Выступая в качестве катализатора в создании, применении знаний и обмене знаниями в области ИКТ в целях сокращения масштабов нищеты и обеспечения социально-экономического развития; исследовательские комиссии МСЭ-</w:t>
            </w:r>
            <w:r>
              <w:rPr>
                <w:lang w:val="es-ES_tradnl"/>
              </w:rPr>
              <w:t>D</w:t>
            </w:r>
            <w:r>
              <w:rPr>
                <w:lang w:val="ru-RU"/>
              </w:rPr>
              <w:t xml:space="preserve"> помогают стимулировать создание в Государствах-Членах условий для использования знаний для более эффективного достижения целей развития.</w:t>
            </w:r>
          </w:p>
          <w:p w:rsidR="004974B3" w:rsidRPr="000F377B" w:rsidRDefault="004974B3" w:rsidP="004974B3">
            <w:pPr>
              <w:spacing w:after="120" w:line="220" w:lineRule="exact"/>
              <w:rPr>
                <w:b/>
                <w:bCs/>
                <w:lang w:val="ru-RU"/>
              </w:rPr>
            </w:pPr>
            <w:r>
              <w:rPr>
                <w:b/>
                <w:bCs/>
                <w:lang w:val="ru-RU"/>
              </w:rPr>
              <w:t>Платформа знаний</w:t>
            </w:r>
          </w:p>
          <w:p w:rsidR="004974B3" w:rsidRDefault="004974B3" w:rsidP="004974B3">
            <w:pPr>
              <w:spacing w:after="120" w:line="220" w:lineRule="exact"/>
              <w:rPr>
                <w:lang w:val="ru-RU"/>
              </w:rPr>
            </w:pPr>
            <w:r>
              <w:rPr>
                <w:lang w:val="ru-RU"/>
              </w:rPr>
              <w:t>Результаты работы, согласованные в исследовательских комиссиях МСЭ-</w:t>
            </w:r>
            <w:r>
              <w:rPr>
                <w:lang w:val="es-ES_tradnl"/>
              </w:rPr>
              <w:t>D</w:t>
            </w:r>
            <w:r>
              <w:rPr>
                <w:lang w:val="ru-RU"/>
              </w:rPr>
              <w:t>, и соответствующие справочные материалы используются в качестве исходных документов при реализации политики, стратегий, проектов и специальных инициатив в 193 Государствах − Членах МСЭ. Эти виды деятельности служат также для укрепления базы совместно используемых знаний Членов МСЭ.</w:t>
            </w:r>
          </w:p>
          <w:p w:rsidR="004974B3" w:rsidRDefault="004974B3" w:rsidP="004974B3">
            <w:pPr>
              <w:spacing w:after="120" w:line="220" w:lineRule="exact"/>
              <w:rPr>
                <w:b/>
                <w:bCs/>
                <w:lang w:val="ru-RU"/>
              </w:rPr>
            </w:pPr>
            <w:r>
              <w:rPr>
                <w:b/>
                <w:bCs/>
                <w:lang w:val="ru-RU"/>
              </w:rPr>
              <w:t>Платформа для обмена информацией и знаниями</w:t>
            </w:r>
          </w:p>
          <w:p w:rsidR="004974B3" w:rsidRPr="000F377B" w:rsidRDefault="004974B3" w:rsidP="004974B3">
            <w:pPr>
              <w:spacing w:after="120" w:line="220" w:lineRule="exact"/>
              <w:rPr>
                <w:lang w:val="ru-RU"/>
              </w:rPr>
            </w:pPr>
            <w:r>
              <w:rPr>
                <w:lang w:val="ru-RU"/>
              </w:rPr>
              <w:t>Обмен темами, представляющими общий интерес, осуществляется путем участия в очных собраниях, на электронном форуме, а также путем дистанционного участия в атмосфере, благоприятной для открытого обсуждения и обмена информацией.</w:t>
            </w:r>
          </w:p>
          <w:p w:rsidR="004974B3" w:rsidRPr="000F377B" w:rsidRDefault="004974B3" w:rsidP="004974B3">
            <w:pPr>
              <w:spacing w:after="120" w:line="220" w:lineRule="exact"/>
              <w:rPr>
                <w:lang w:val="ru-RU"/>
              </w:rPr>
            </w:pPr>
            <w:r>
              <w:rPr>
                <w:b/>
                <w:bCs/>
                <w:lang w:val="ru-RU"/>
              </w:rPr>
              <w:t>Хранилище информации</w:t>
            </w:r>
          </w:p>
          <w:p w:rsidR="004974B3" w:rsidRPr="000F377B" w:rsidRDefault="004974B3" w:rsidP="004974B3">
            <w:pPr>
              <w:spacing w:after="120" w:line="220" w:lineRule="exact"/>
              <w:rPr>
                <w:lang w:val="ru-RU"/>
              </w:rPr>
            </w:pPr>
            <w:r>
              <w:rPr>
                <w:lang w:val="ru-RU"/>
              </w:rPr>
              <w:t>Отчеты, руководящие указания, примеры передового опыта и Рекомендации разработаны на основе вкладов, поступивших для рассмотрения членами комиссий. Информация собрана путем обследований, вкладов и исследований конкретных случаев и доступна для Членов, использующих средства управления информационными ресурсами и веб-публикаций.</w:t>
            </w:r>
          </w:p>
          <w:p w:rsidR="004974B3" w:rsidRPr="000F377B" w:rsidRDefault="004974B3" w:rsidP="004974B3">
            <w:pPr>
              <w:spacing w:after="120" w:line="220" w:lineRule="exact"/>
              <w:rPr>
                <w:b/>
                <w:caps/>
                <w:lang w:val="ru-RU"/>
              </w:rPr>
            </w:pPr>
            <w:r>
              <w:rPr>
                <w:b/>
                <w:lang w:val="ru-RU"/>
              </w:rPr>
              <w:t>2-я Исследовательская комиссия</w:t>
            </w:r>
          </w:p>
          <w:p w:rsidR="004974B3" w:rsidRPr="000F377B" w:rsidRDefault="004974B3" w:rsidP="004974B3">
            <w:pPr>
              <w:spacing w:after="120" w:line="220" w:lineRule="exact"/>
              <w:rPr>
                <w:lang w:val="ru-RU"/>
              </w:rPr>
            </w:pPr>
            <w:r>
              <w:rPr>
                <w:lang w:val="ru-RU"/>
              </w:rPr>
              <w:t>ВРКЭ-10 поручила 2-й Исследовательской комиссии исследование девяти Вопросов в области информационно-коммуникационной инфраструктуры и развития технологий, электросвязи в чрезвычайных ситуациях и адаптации к изменению климата. Основными направлениями работы стали исследования методов и подходов, которые в наибольшей мере соответствуют предоставлению услуг при планировании, разработке, внедрении, эксплуатации, техническом обслуживании и поддержке услуг электросвязи/ИКТ и дают наилучшие результаты, а также повышают ценность этих услуг для пользователей. В этой работе особое значение придается широкополосным сетям, подвижной радиосвязи и электросвязи/ИКТ для сельских и отдаленных районов, потребностям развивающихся стран в управлении использованием спектра, использованию ИКТ/электросвязи для смягчения воздействия изменения климата на развивающиеся страны, электросвязи/ИКТ для смягчения последствий стихийных бедствий и оказания помощи, проверке на соответствие и функциональную совместимость и электронным приложениям, причем основное внимание уделяется приложениям, поддерживаемым сетями электросвязи/ИКТ. Кроме того, работа была сосредоточена на внедрении информационно-коммуникационных технологий с учетом результатов исследований, проводимых МСЭ-R и МСЭ-Т, и приоритетов развивающихся стран.</w:t>
            </w:r>
          </w:p>
          <w:p w:rsidR="004974B3" w:rsidRPr="000F377B" w:rsidRDefault="004974B3" w:rsidP="004974B3">
            <w:pPr>
              <w:spacing w:line="220" w:lineRule="exact"/>
              <w:rPr>
                <w:lang w:val="ru-RU"/>
              </w:rPr>
            </w:pPr>
            <w:r>
              <w:rPr>
                <w:lang w:val="ru-RU"/>
              </w:rPr>
              <w:t>2-я Исследовательская комиссия совместно с 1-й Исследовательской комиссией МСЭ-R участвует в работе по Резолюции 9 (Пересм. ВКРЭ-10) "Участие стран, в особенности развивающихся стран, в</w:t>
            </w:r>
            <w:r>
              <w:rPr>
                <w:lang w:val="en-US"/>
              </w:rPr>
              <w:t> </w:t>
            </w:r>
            <w:r>
              <w:rPr>
                <w:lang w:val="ru-RU"/>
              </w:rPr>
              <w:t>управлении использованием спектра".</w:t>
            </w:r>
          </w:p>
          <w:p w:rsidR="005916D3" w:rsidRPr="004974B3" w:rsidRDefault="004974B3" w:rsidP="004974B3">
            <w:pPr>
              <w:rPr>
                <w:lang w:val="ru-RU"/>
              </w:rPr>
            </w:pPr>
            <w:r w:rsidRPr="000F377B">
              <w:rPr>
                <w:lang w:val="ru-RU"/>
              </w:rPr>
              <w:t>Настоящий отчет подготовлен многочисленными добровольцами из различных администраций и организаций. Упоминание конкретных компаний или видов продукции не является одобрением или рекомендацией МСЭ. Выраженные мнения принадлежат авторам и ни в коей мере не влекут обязательств со стороны МСЭ.</w:t>
            </w:r>
          </w:p>
        </w:tc>
      </w:tr>
    </w:tbl>
    <w:p w:rsidR="005916D3" w:rsidRPr="004974B3" w:rsidRDefault="005916D3" w:rsidP="005916D3">
      <w:pPr>
        <w:rPr>
          <w:lang w:val="ru-RU"/>
        </w:rPr>
      </w:pPr>
    </w:p>
    <w:p w:rsidR="005916D3" w:rsidRPr="004974B3" w:rsidRDefault="005916D3" w:rsidP="005916D3">
      <w:pPr>
        <w:rPr>
          <w:lang w:val="ru-RU"/>
        </w:rPr>
      </w:pPr>
    </w:p>
    <w:p w:rsidR="00075AC8" w:rsidRPr="00CF62C3" w:rsidRDefault="00075AC8" w:rsidP="00075AC8">
      <w:pPr>
        <w:spacing w:before="360"/>
        <w:ind w:left="1060" w:right="848"/>
        <w:jc w:val="center"/>
        <w:rPr>
          <w:rFonts w:asciiTheme="minorHAnsi" w:eastAsia="Times New Roman" w:hAnsiTheme="minorHAnsi"/>
          <w:lang w:val="ru-RU"/>
        </w:rPr>
      </w:pPr>
      <w:r w:rsidRPr="00CD5563">
        <w:rPr>
          <w:rFonts w:ascii="Symbol" w:eastAsia="Times New Roman" w:hAnsi="Symbol"/>
          <w:lang w:val="en-GB"/>
        </w:rPr>
        <w:t></w:t>
      </w:r>
      <w:r w:rsidRPr="00CF62C3">
        <w:rPr>
          <w:rFonts w:eastAsia="Times New Roman"/>
          <w:lang w:val="ru-RU"/>
        </w:rPr>
        <w:t xml:space="preserve"> </w:t>
      </w:r>
      <w:r w:rsidRPr="00CD5563">
        <w:rPr>
          <w:rFonts w:asciiTheme="minorHAnsi" w:eastAsia="Times New Roman" w:hAnsiTheme="minorHAnsi"/>
          <w:lang w:val="en-GB"/>
        </w:rPr>
        <w:t>ITU</w:t>
      </w:r>
      <w:r w:rsidRPr="00CF62C3">
        <w:rPr>
          <w:rFonts w:asciiTheme="minorHAnsi" w:eastAsia="Times New Roman" w:hAnsiTheme="minorHAnsi"/>
          <w:lang w:val="ru-RU"/>
        </w:rPr>
        <w:t xml:space="preserve"> 2014</w:t>
      </w:r>
    </w:p>
    <w:p w:rsidR="00344375" w:rsidRPr="004974B3" w:rsidRDefault="004974B3" w:rsidP="004974B3">
      <w:pPr>
        <w:rPr>
          <w:rFonts w:eastAsia="Times New Roman"/>
          <w:lang w:val="ru-RU"/>
        </w:rPr>
      </w:pPr>
      <w:r w:rsidRPr="004974B3">
        <w:rPr>
          <w:rFonts w:eastAsia="Times New Roman"/>
          <w:lang w:val="ru-RU"/>
        </w:rPr>
        <w:t>Все права сохранены. Ни одна из частей данной публикации не может быть воспроизведена с</w:t>
      </w:r>
      <w:r w:rsidRPr="004974B3">
        <w:rPr>
          <w:rFonts w:eastAsia="Times New Roman"/>
          <w:lang w:val="en-US"/>
        </w:rPr>
        <w:t> </w:t>
      </w:r>
      <w:r w:rsidRPr="004974B3">
        <w:rPr>
          <w:rFonts w:eastAsia="Times New Roman"/>
          <w:lang w:val="ru-RU"/>
        </w:rPr>
        <w:t>помощью каких бы то ни было средств без предварительного письменного разрешения МСЭ.</w:t>
      </w:r>
    </w:p>
    <w:p w:rsidR="006570A8" w:rsidRPr="004974B3" w:rsidRDefault="006570A8" w:rsidP="006570A8">
      <w:pPr>
        <w:rPr>
          <w:lang w:val="ru-RU"/>
        </w:rPr>
        <w:sectPr w:rsidR="006570A8" w:rsidRPr="004974B3" w:rsidSect="00B1349F">
          <w:headerReference w:type="even" r:id="rId10"/>
          <w:headerReference w:type="default" r:id="rId11"/>
          <w:footerReference w:type="even" r:id="rId12"/>
          <w:footerReference w:type="default" r:id="rId13"/>
          <w:headerReference w:type="first" r:id="rId14"/>
          <w:footerReference w:type="first" r:id="rId15"/>
          <w:endnotePr>
            <w:numFmt w:val="decimal"/>
          </w:endnotePr>
          <w:type w:val="oddPage"/>
          <w:pgSz w:w="11907" w:h="16840" w:code="9"/>
          <w:pgMar w:top="1418" w:right="1418" w:bottom="1418" w:left="1418" w:header="709" w:footer="709" w:gutter="0"/>
          <w:pgNumType w:fmt="lowerRoman" w:start="3"/>
          <w:cols w:space="720"/>
          <w:titlePg/>
        </w:sectPr>
      </w:pPr>
    </w:p>
    <w:p w:rsidR="00D240F2" w:rsidRPr="00DD77FC" w:rsidRDefault="00DD77FC" w:rsidP="00D240F2">
      <w:pPr>
        <w:pStyle w:val="Chapttitle"/>
        <w:rPr>
          <w:lang w:val="ru-RU"/>
        </w:rPr>
      </w:pPr>
      <w:bookmarkStart w:id="5" w:name="_Toc381721513"/>
      <w:bookmarkStart w:id="6" w:name="_Toc310148800"/>
      <w:bookmarkStart w:id="7" w:name="_Toc316562496"/>
      <w:bookmarkStart w:id="8" w:name="_Toc299639153"/>
      <w:r>
        <w:rPr>
          <w:lang w:val="ru-RU"/>
        </w:rPr>
        <w:t>Содержание</w:t>
      </w:r>
      <w:bookmarkEnd w:id="5"/>
    </w:p>
    <w:p w:rsidR="00D240F2" w:rsidRPr="00DD77FC" w:rsidRDefault="00D240F2" w:rsidP="00DD77FC">
      <w:pPr>
        <w:pStyle w:val="Toc0"/>
        <w:tabs>
          <w:tab w:val="clear" w:pos="9071"/>
          <w:tab w:val="right" w:pos="9214"/>
        </w:tabs>
        <w:rPr>
          <w:rFonts w:cs="Arial"/>
          <w:lang w:val="ru-RU" w:eastAsia="zh-CN"/>
        </w:rPr>
      </w:pPr>
      <w:r w:rsidRPr="00CD5563">
        <w:rPr>
          <w:lang w:val="en-GB"/>
        </w:rPr>
        <w:tab/>
      </w:r>
      <w:r w:rsidR="00DD77FC">
        <w:rPr>
          <w:lang w:val="ru-RU"/>
        </w:rPr>
        <w:t>Стр.</w:t>
      </w:r>
    </w:p>
    <w:p w:rsidR="00642D7C" w:rsidRDefault="00E669B9"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r>
        <w:rPr>
          <w:lang w:val="en-GB" w:eastAsia="zh-CN"/>
        </w:rPr>
        <w:fldChar w:fldCharType="begin"/>
      </w:r>
      <w:r>
        <w:rPr>
          <w:lang w:val="en-GB" w:eastAsia="zh-CN"/>
        </w:rPr>
        <w:instrText xml:space="preserve"> TOC \o "1-3" \h \z \u </w:instrText>
      </w:r>
      <w:r>
        <w:rPr>
          <w:lang w:val="en-GB" w:eastAsia="zh-CN"/>
        </w:rPr>
        <w:fldChar w:fldCharType="separate"/>
      </w:r>
      <w:hyperlink w:anchor="_Toc381721515" w:history="1">
        <w:r w:rsidR="00642D7C" w:rsidRPr="00A52CC3">
          <w:rPr>
            <w:rStyle w:val="Hyperlink"/>
            <w:lang w:val="ru-RU"/>
          </w:rPr>
          <w:t>ВОПРОС 26/2</w:t>
        </w:r>
        <w:r w:rsidR="00642D7C">
          <w:rPr>
            <w:webHidden/>
          </w:rPr>
          <w:tab/>
        </w:r>
        <w:r w:rsidR="00642D7C">
          <w:rPr>
            <w:webHidden/>
          </w:rPr>
          <w:tab/>
        </w:r>
        <w:r w:rsidR="00642D7C">
          <w:rPr>
            <w:webHidden/>
          </w:rPr>
          <w:fldChar w:fldCharType="begin"/>
        </w:r>
        <w:r w:rsidR="00642D7C">
          <w:rPr>
            <w:webHidden/>
          </w:rPr>
          <w:instrText xml:space="preserve"> PAGEREF _Toc381721515 \h </w:instrText>
        </w:r>
        <w:r w:rsidR="00642D7C">
          <w:rPr>
            <w:webHidden/>
          </w:rPr>
        </w:r>
        <w:r w:rsidR="00642D7C">
          <w:rPr>
            <w:webHidden/>
          </w:rPr>
          <w:fldChar w:fldCharType="separate"/>
        </w:r>
        <w:r w:rsidR="00934A25">
          <w:rPr>
            <w:webHidden/>
          </w:rPr>
          <w:t>1</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16" w:history="1">
        <w:r w:rsidR="00642D7C" w:rsidRPr="00A52CC3">
          <w:rPr>
            <w:rStyle w:val="Hyperlink"/>
            <w:lang w:val="ru-RU"/>
          </w:rPr>
          <w:t>1</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Переход к СПП</w:t>
        </w:r>
        <w:r w:rsidR="00642D7C">
          <w:rPr>
            <w:webHidden/>
          </w:rPr>
          <w:tab/>
        </w:r>
        <w:r w:rsidR="00642D7C">
          <w:rPr>
            <w:webHidden/>
          </w:rPr>
          <w:tab/>
        </w:r>
        <w:r w:rsidR="00642D7C">
          <w:rPr>
            <w:webHidden/>
          </w:rPr>
          <w:fldChar w:fldCharType="begin"/>
        </w:r>
        <w:r w:rsidR="00642D7C">
          <w:rPr>
            <w:webHidden/>
          </w:rPr>
          <w:instrText xml:space="preserve"> PAGEREF _Toc381721516 \h </w:instrText>
        </w:r>
        <w:r w:rsidR="00642D7C">
          <w:rPr>
            <w:webHidden/>
          </w:rPr>
        </w:r>
        <w:r w:rsidR="00642D7C">
          <w:rPr>
            <w:webHidden/>
          </w:rPr>
          <w:fldChar w:fldCharType="separate"/>
        </w:r>
        <w:r w:rsidR="00934A25">
          <w:rPr>
            <w:webHidden/>
          </w:rPr>
          <w:t>1</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17" w:history="1">
        <w:r w:rsidR="00642D7C" w:rsidRPr="00A52CC3">
          <w:rPr>
            <w:rStyle w:val="Hyperlink"/>
            <w:lang w:val="ru-RU"/>
          </w:rPr>
          <w:t>1.1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Почему необходим переход?</w:t>
        </w:r>
        <w:r w:rsidR="00642D7C">
          <w:rPr>
            <w:webHidden/>
          </w:rPr>
          <w:tab/>
        </w:r>
        <w:r w:rsidR="00642D7C">
          <w:rPr>
            <w:webHidden/>
          </w:rPr>
          <w:tab/>
        </w:r>
        <w:r w:rsidR="00642D7C">
          <w:rPr>
            <w:webHidden/>
          </w:rPr>
          <w:fldChar w:fldCharType="begin"/>
        </w:r>
        <w:r w:rsidR="00642D7C">
          <w:rPr>
            <w:webHidden/>
          </w:rPr>
          <w:instrText xml:space="preserve"> PAGEREF _Toc381721517 \h </w:instrText>
        </w:r>
        <w:r w:rsidR="00642D7C">
          <w:rPr>
            <w:webHidden/>
          </w:rPr>
        </w:r>
        <w:r w:rsidR="00642D7C">
          <w:rPr>
            <w:webHidden/>
          </w:rPr>
          <w:fldChar w:fldCharType="separate"/>
        </w:r>
        <w:r w:rsidR="00934A25">
          <w:rPr>
            <w:webHidden/>
          </w:rPr>
          <w:t>1</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18" w:history="1">
        <w:r w:rsidR="00642D7C" w:rsidRPr="00A52CC3">
          <w:rPr>
            <w:rStyle w:val="Hyperlink"/>
            <w:lang w:val="ru-RU" w:eastAsia="en-US"/>
          </w:rPr>
          <w:t>1.1.1</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rPr>
          <w:t>Основная</w:t>
        </w:r>
        <w:r w:rsidR="00642D7C" w:rsidRPr="00A52CC3">
          <w:rPr>
            <w:rStyle w:val="Hyperlink"/>
            <w:lang w:val="ru-RU" w:eastAsia="en-US"/>
          </w:rPr>
          <w:t xml:space="preserve"> мотивация перехода</w:t>
        </w:r>
        <w:r w:rsidR="00642D7C">
          <w:rPr>
            <w:webHidden/>
          </w:rPr>
          <w:tab/>
        </w:r>
        <w:r w:rsidR="00642D7C">
          <w:rPr>
            <w:webHidden/>
          </w:rPr>
          <w:tab/>
        </w:r>
        <w:r w:rsidR="00642D7C">
          <w:rPr>
            <w:webHidden/>
          </w:rPr>
          <w:fldChar w:fldCharType="begin"/>
        </w:r>
        <w:r w:rsidR="00642D7C">
          <w:rPr>
            <w:webHidden/>
          </w:rPr>
          <w:instrText xml:space="preserve"> PAGEREF _Toc381721518 \h </w:instrText>
        </w:r>
        <w:r w:rsidR="00642D7C">
          <w:rPr>
            <w:webHidden/>
          </w:rPr>
        </w:r>
        <w:r w:rsidR="00642D7C">
          <w:rPr>
            <w:webHidden/>
          </w:rPr>
          <w:fldChar w:fldCharType="separate"/>
        </w:r>
        <w:r w:rsidR="00934A25">
          <w:rPr>
            <w:webHidden/>
          </w:rPr>
          <w:t>1</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19" w:history="1">
        <w:r w:rsidR="00642D7C" w:rsidRPr="00A52CC3">
          <w:rPr>
            <w:rStyle w:val="Hyperlink"/>
            <w:lang w:val="ru-RU" w:eastAsia="en-US"/>
          </w:rPr>
          <w:t>1.1.2</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Мнение операторов в отношении перехода</w:t>
        </w:r>
        <w:r w:rsidR="00642D7C">
          <w:rPr>
            <w:webHidden/>
          </w:rPr>
          <w:tab/>
        </w:r>
        <w:r w:rsidR="00642D7C">
          <w:rPr>
            <w:webHidden/>
          </w:rPr>
          <w:tab/>
        </w:r>
        <w:r w:rsidR="00642D7C">
          <w:rPr>
            <w:webHidden/>
          </w:rPr>
          <w:fldChar w:fldCharType="begin"/>
        </w:r>
        <w:r w:rsidR="00642D7C">
          <w:rPr>
            <w:webHidden/>
          </w:rPr>
          <w:instrText xml:space="preserve"> PAGEREF _Toc381721519 \h </w:instrText>
        </w:r>
        <w:r w:rsidR="00642D7C">
          <w:rPr>
            <w:webHidden/>
          </w:rPr>
        </w:r>
        <w:r w:rsidR="00642D7C">
          <w:rPr>
            <w:webHidden/>
          </w:rPr>
          <w:fldChar w:fldCharType="separate"/>
        </w:r>
        <w:r w:rsidR="00934A25">
          <w:rPr>
            <w:webHidden/>
          </w:rPr>
          <w:t>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0" w:history="1">
        <w:r w:rsidR="00642D7C" w:rsidRPr="00A52CC3">
          <w:rPr>
            <w:rStyle w:val="Hyperlink"/>
            <w:lang w:val="ru-RU" w:eastAsia="en-US"/>
          </w:rPr>
          <w:t>1.1.3</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Переход с технической точки зрения</w:t>
        </w:r>
        <w:r w:rsidR="00642D7C">
          <w:rPr>
            <w:webHidden/>
          </w:rPr>
          <w:tab/>
        </w:r>
        <w:r w:rsidR="00642D7C">
          <w:rPr>
            <w:webHidden/>
          </w:rPr>
          <w:tab/>
        </w:r>
        <w:r w:rsidR="00642D7C">
          <w:rPr>
            <w:webHidden/>
          </w:rPr>
          <w:fldChar w:fldCharType="begin"/>
        </w:r>
        <w:r w:rsidR="00642D7C">
          <w:rPr>
            <w:webHidden/>
          </w:rPr>
          <w:instrText xml:space="preserve"> PAGEREF _Toc381721520 \h </w:instrText>
        </w:r>
        <w:r w:rsidR="00642D7C">
          <w:rPr>
            <w:webHidden/>
          </w:rPr>
        </w:r>
        <w:r w:rsidR="00642D7C">
          <w:rPr>
            <w:webHidden/>
          </w:rPr>
          <w:fldChar w:fldCharType="separate"/>
        </w:r>
        <w:r w:rsidR="00934A25">
          <w:rPr>
            <w:webHidden/>
          </w:rPr>
          <w:t>3</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1" w:history="1">
        <w:r w:rsidR="00642D7C" w:rsidRPr="00A52CC3">
          <w:rPr>
            <w:rStyle w:val="Hyperlink"/>
            <w:lang w:val="ru-RU" w:eastAsia="en-US"/>
          </w:rPr>
          <w:t>1.1.4</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Соображения, связанные с архитектурой</w:t>
        </w:r>
        <w:r w:rsidR="00642D7C">
          <w:rPr>
            <w:webHidden/>
          </w:rPr>
          <w:tab/>
        </w:r>
        <w:r w:rsidR="00642D7C">
          <w:rPr>
            <w:webHidden/>
          </w:rPr>
          <w:tab/>
        </w:r>
        <w:r w:rsidR="00642D7C">
          <w:rPr>
            <w:webHidden/>
          </w:rPr>
          <w:fldChar w:fldCharType="begin"/>
        </w:r>
        <w:r w:rsidR="00642D7C">
          <w:rPr>
            <w:webHidden/>
          </w:rPr>
          <w:instrText xml:space="preserve"> PAGEREF _Toc381721521 \h </w:instrText>
        </w:r>
        <w:r w:rsidR="00642D7C">
          <w:rPr>
            <w:webHidden/>
          </w:rPr>
        </w:r>
        <w:r w:rsidR="00642D7C">
          <w:rPr>
            <w:webHidden/>
          </w:rPr>
          <w:fldChar w:fldCharType="separate"/>
        </w:r>
        <w:r w:rsidR="00934A25">
          <w:rPr>
            <w:webHidden/>
          </w:rPr>
          <w:t>4</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22" w:history="1">
        <w:r w:rsidR="00642D7C" w:rsidRPr="00A52CC3">
          <w:rPr>
            <w:rStyle w:val="Hyperlink"/>
            <w:lang w:val="ru-RU"/>
          </w:rPr>
          <w:t>1.2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СПП как один из путей перехода</w:t>
        </w:r>
        <w:r w:rsidR="00642D7C">
          <w:rPr>
            <w:webHidden/>
          </w:rPr>
          <w:tab/>
        </w:r>
        <w:r w:rsidR="00642D7C">
          <w:rPr>
            <w:webHidden/>
          </w:rPr>
          <w:tab/>
        </w:r>
        <w:r w:rsidR="00642D7C">
          <w:rPr>
            <w:webHidden/>
          </w:rPr>
          <w:fldChar w:fldCharType="begin"/>
        </w:r>
        <w:r w:rsidR="00642D7C">
          <w:rPr>
            <w:webHidden/>
          </w:rPr>
          <w:instrText xml:space="preserve"> PAGEREF _Toc381721522 \h </w:instrText>
        </w:r>
        <w:r w:rsidR="00642D7C">
          <w:rPr>
            <w:webHidden/>
          </w:rPr>
        </w:r>
        <w:r w:rsidR="00642D7C">
          <w:rPr>
            <w:webHidden/>
          </w:rPr>
          <w:fldChar w:fldCharType="separate"/>
        </w:r>
        <w:r w:rsidR="00934A25">
          <w:rPr>
            <w:webHidden/>
          </w:rPr>
          <w:t>6</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3" w:history="1">
        <w:r w:rsidR="00642D7C" w:rsidRPr="00A52CC3">
          <w:rPr>
            <w:rStyle w:val="Hyperlink"/>
            <w:lang w:val="ru-RU" w:eastAsia="en-US"/>
          </w:rPr>
          <w:t>1.2.1</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Основные характеристики СПП</w:t>
        </w:r>
        <w:r w:rsidR="00642D7C">
          <w:rPr>
            <w:webHidden/>
          </w:rPr>
          <w:tab/>
        </w:r>
        <w:r w:rsidR="00642D7C">
          <w:rPr>
            <w:webHidden/>
          </w:rPr>
          <w:tab/>
        </w:r>
        <w:r w:rsidR="00642D7C">
          <w:rPr>
            <w:webHidden/>
          </w:rPr>
          <w:fldChar w:fldCharType="begin"/>
        </w:r>
        <w:r w:rsidR="00642D7C">
          <w:rPr>
            <w:webHidden/>
          </w:rPr>
          <w:instrText xml:space="preserve"> PAGEREF _Toc381721523 \h </w:instrText>
        </w:r>
        <w:r w:rsidR="00642D7C">
          <w:rPr>
            <w:webHidden/>
          </w:rPr>
        </w:r>
        <w:r w:rsidR="00642D7C">
          <w:rPr>
            <w:webHidden/>
          </w:rPr>
          <w:fldChar w:fldCharType="separate"/>
        </w:r>
        <w:r w:rsidR="00934A25">
          <w:rPr>
            <w:webHidden/>
          </w:rPr>
          <w:t>6</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4" w:history="1">
        <w:r w:rsidR="00642D7C" w:rsidRPr="00A52CC3">
          <w:rPr>
            <w:rStyle w:val="Hyperlink"/>
            <w:lang w:val="ru-RU" w:eastAsia="en-US"/>
          </w:rPr>
          <w:t>1.2.2</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Эталонная модель архитектуры СПП</w:t>
        </w:r>
        <w:r w:rsidR="00642D7C">
          <w:rPr>
            <w:webHidden/>
          </w:rPr>
          <w:tab/>
        </w:r>
        <w:r w:rsidR="00642D7C">
          <w:rPr>
            <w:webHidden/>
          </w:rPr>
          <w:tab/>
        </w:r>
        <w:r w:rsidR="00642D7C">
          <w:rPr>
            <w:webHidden/>
          </w:rPr>
          <w:fldChar w:fldCharType="begin"/>
        </w:r>
        <w:r w:rsidR="00642D7C">
          <w:rPr>
            <w:webHidden/>
          </w:rPr>
          <w:instrText xml:space="preserve"> PAGEREF _Toc381721524 \h </w:instrText>
        </w:r>
        <w:r w:rsidR="00642D7C">
          <w:rPr>
            <w:webHidden/>
          </w:rPr>
        </w:r>
        <w:r w:rsidR="00642D7C">
          <w:rPr>
            <w:webHidden/>
          </w:rPr>
          <w:fldChar w:fldCharType="separate"/>
        </w:r>
        <w:r w:rsidR="00934A25">
          <w:rPr>
            <w:webHidden/>
          </w:rPr>
          <w:t>7</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5" w:history="1">
        <w:r w:rsidR="00642D7C" w:rsidRPr="00A52CC3">
          <w:rPr>
            <w:rStyle w:val="Hyperlink"/>
            <w:lang w:val="ru-RU" w:eastAsia="en-US"/>
          </w:rPr>
          <w:t>1.2.3</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Преимущества архитектуры СПП</w:t>
        </w:r>
        <w:r w:rsidR="00642D7C">
          <w:rPr>
            <w:webHidden/>
          </w:rPr>
          <w:tab/>
        </w:r>
        <w:r w:rsidR="00642D7C">
          <w:rPr>
            <w:webHidden/>
          </w:rPr>
          <w:tab/>
        </w:r>
        <w:r w:rsidR="00642D7C">
          <w:rPr>
            <w:webHidden/>
          </w:rPr>
          <w:fldChar w:fldCharType="begin"/>
        </w:r>
        <w:r w:rsidR="00642D7C">
          <w:rPr>
            <w:webHidden/>
          </w:rPr>
          <w:instrText xml:space="preserve"> PAGEREF _Toc381721525 \h </w:instrText>
        </w:r>
        <w:r w:rsidR="00642D7C">
          <w:rPr>
            <w:webHidden/>
          </w:rPr>
        </w:r>
        <w:r w:rsidR="00642D7C">
          <w:rPr>
            <w:webHidden/>
          </w:rPr>
          <w:fldChar w:fldCharType="separate"/>
        </w:r>
        <w:r w:rsidR="00934A25">
          <w:rPr>
            <w:webHidden/>
          </w:rPr>
          <w:t>10</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6" w:history="1">
        <w:r w:rsidR="00642D7C" w:rsidRPr="00A52CC3">
          <w:rPr>
            <w:rStyle w:val="Hyperlink"/>
            <w:lang w:val="ru-RU" w:eastAsia="en-US"/>
          </w:rPr>
          <w:t>1.2.4</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Усовершенствование системы IMS для приложений СПП</w:t>
        </w:r>
        <w:r w:rsidR="00642D7C">
          <w:rPr>
            <w:webHidden/>
          </w:rPr>
          <w:tab/>
        </w:r>
        <w:r w:rsidR="00642D7C">
          <w:rPr>
            <w:webHidden/>
          </w:rPr>
          <w:tab/>
        </w:r>
        <w:r w:rsidR="00642D7C">
          <w:rPr>
            <w:webHidden/>
          </w:rPr>
          <w:fldChar w:fldCharType="begin"/>
        </w:r>
        <w:r w:rsidR="00642D7C">
          <w:rPr>
            <w:webHidden/>
          </w:rPr>
          <w:instrText xml:space="preserve"> PAGEREF _Toc381721526 \h </w:instrText>
        </w:r>
        <w:r w:rsidR="00642D7C">
          <w:rPr>
            <w:webHidden/>
          </w:rPr>
        </w:r>
        <w:r w:rsidR="00642D7C">
          <w:rPr>
            <w:webHidden/>
          </w:rPr>
          <w:fldChar w:fldCharType="separate"/>
        </w:r>
        <w:r w:rsidR="00934A25">
          <w:rPr>
            <w:webHidden/>
          </w:rPr>
          <w:t>11</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7" w:history="1">
        <w:r w:rsidR="00642D7C" w:rsidRPr="00A52CC3">
          <w:rPr>
            <w:rStyle w:val="Hyperlink"/>
            <w:lang w:val="ru-RU" w:eastAsia="en-US"/>
          </w:rPr>
          <w:t>1.2.5</w:t>
        </w:r>
        <w:r w:rsidR="00642D7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Физическая архитектура СПП</w:t>
        </w:r>
        <w:r w:rsidR="00642D7C">
          <w:rPr>
            <w:webHidden/>
          </w:rPr>
          <w:tab/>
        </w:r>
        <w:r w:rsidR="00642D7C">
          <w:rPr>
            <w:webHidden/>
          </w:rPr>
          <w:tab/>
        </w:r>
        <w:r w:rsidR="00642D7C">
          <w:rPr>
            <w:webHidden/>
          </w:rPr>
          <w:fldChar w:fldCharType="begin"/>
        </w:r>
        <w:r w:rsidR="00642D7C">
          <w:rPr>
            <w:webHidden/>
          </w:rPr>
          <w:instrText xml:space="preserve"> PAGEREF _Toc381721527 \h </w:instrText>
        </w:r>
        <w:r w:rsidR="00642D7C">
          <w:rPr>
            <w:webHidden/>
          </w:rPr>
        </w:r>
        <w:r w:rsidR="00642D7C">
          <w:rPr>
            <w:webHidden/>
          </w:rPr>
          <w:fldChar w:fldCharType="separate"/>
        </w:r>
        <w:r w:rsidR="00934A25">
          <w:rPr>
            <w:webHidden/>
          </w:rPr>
          <w:t>12</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28" w:history="1">
        <w:r w:rsidR="00642D7C" w:rsidRPr="00A52CC3">
          <w:rPr>
            <w:rStyle w:val="Hyperlink"/>
            <w:lang w:val="ru-RU"/>
          </w:rPr>
          <w:t>1.3</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Пути для перехода к СПП</w:t>
        </w:r>
        <w:r w:rsidR="00642D7C">
          <w:rPr>
            <w:webHidden/>
          </w:rPr>
          <w:tab/>
        </w:r>
        <w:r w:rsidR="00642D7C">
          <w:rPr>
            <w:webHidden/>
          </w:rPr>
          <w:tab/>
        </w:r>
        <w:r w:rsidR="00642D7C">
          <w:rPr>
            <w:webHidden/>
          </w:rPr>
          <w:fldChar w:fldCharType="begin"/>
        </w:r>
        <w:r w:rsidR="00642D7C">
          <w:rPr>
            <w:webHidden/>
          </w:rPr>
          <w:instrText xml:space="preserve"> PAGEREF _Toc381721528 \h </w:instrText>
        </w:r>
        <w:r w:rsidR="00642D7C">
          <w:rPr>
            <w:webHidden/>
          </w:rPr>
        </w:r>
        <w:r w:rsidR="00642D7C">
          <w:rPr>
            <w:webHidden/>
          </w:rPr>
          <w:fldChar w:fldCharType="separate"/>
        </w:r>
        <w:r w:rsidR="00934A25">
          <w:rPr>
            <w:webHidden/>
          </w:rPr>
          <w:t>12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29" w:history="1">
        <w:r w:rsidR="00642D7C">
          <w:rPr>
            <w:rStyle w:val="Hyperlink"/>
            <w:lang w:eastAsia="en-US"/>
          </w:rPr>
          <w:t>1</w:t>
        </w:r>
        <w:r w:rsidR="00642D7C" w:rsidRPr="00A52CC3">
          <w:rPr>
            <w:rStyle w:val="Hyperlink"/>
            <w:lang w:val="ru-RU" w:eastAsia="en-US"/>
          </w:rPr>
          <w:t>.</w:t>
        </w:r>
        <w:r w:rsidR="00642D7C">
          <w:rPr>
            <w:rStyle w:val="Hyperlink"/>
            <w:lang w:eastAsia="en-US"/>
          </w:rPr>
          <w:t>3</w:t>
        </w:r>
        <w:r w:rsidR="00642D7C" w:rsidRPr="00A52CC3">
          <w:rPr>
            <w:rStyle w:val="Hyperlink"/>
            <w:lang w:val="ru-RU" w:eastAsia="en-US"/>
          </w:rPr>
          <w:t>.1</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Рассмотрение вопросов перехода к СПП</w:t>
        </w:r>
        <w:r w:rsidR="00642D7C">
          <w:rPr>
            <w:webHidden/>
          </w:rPr>
          <w:tab/>
        </w:r>
        <w:r w:rsidR="00AD652C">
          <w:rPr>
            <w:webHidden/>
          </w:rPr>
          <w:tab/>
        </w:r>
        <w:r w:rsidR="00642D7C">
          <w:rPr>
            <w:webHidden/>
          </w:rPr>
          <w:fldChar w:fldCharType="begin"/>
        </w:r>
        <w:r w:rsidR="00642D7C">
          <w:rPr>
            <w:webHidden/>
          </w:rPr>
          <w:instrText xml:space="preserve"> PAGEREF _Toc381721529 \h </w:instrText>
        </w:r>
        <w:r w:rsidR="00642D7C">
          <w:rPr>
            <w:webHidden/>
          </w:rPr>
        </w:r>
        <w:r w:rsidR="00642D7C">
          <w:rPr>
            <w:webHidden/>
          </w:rPr>
          <w:fldChar w:fldCharType="separate"/>
        </w:r>
        <w:r w:rsidR="00934A25">
          <w:rPr>
            <w:webHidden/>
          </w:rPr>
          <w:t>12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0" w:history="1">
        <w:r w:rsidR="00642D7C" w:rsidRPr="00A52CC3">
          <w:rPr>
            <w:rStyle w:val="Hyperlink"/>
            <w:lang w:val="ru-RU" w:eastAsia="en-US"/>
          </w:rPr>
          <w:t>1.3.2</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Общая процедура перехода</w:t>
        </w:r>
        <w:r w:rsidR="00642D7C">
          <w:rPr>
            <w:webHidden/>
          </w:rPr>
          <w:tab/>
        </w:r>
        <w:r w:rsidR="00AD652C">
          <w:rPr>
            <w:webHidden/>
          </w:rPr>
          <w:tab/>
        </w:r>
        <w:r w:rsidR="00642D7C">
          <w:rPr>
            <w:webHidden/>
          </w:rPr>
          <w:fldChar w:fldCharType="begin"/>
        </w:r>
        <w:r w:rsidR="00642D7C">
          <w:rPr>
            <w:webHidden/>
          </w:rPr>
          <w:instrText xml:space="preserve"> PAGEREF _Toc381721530 \h </w:instrText>
        </w:r>
        <w:r w:rsidR="00642D7C">
          <w:rPr>
            <w:webHidden/>
          </w:rPr>
        </w:r>
        <w:r w:rsidR="00642D7C">
          <w:rPr>
            <w:webHidden/>
          </w:rPr>
          <w:fldChar w:fldCharType="separate"/>
        </w:r>
        <w:r w:rsidR="00934A25">
          <w:rPr>
            <w:webHidden/>
          </w:rPr>
          <w:t>15</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1" w:history="1">
        <w:r w:rsidR="00642D7C" w:rsidRPr="00A52CC3">
          <w:rPr>
            <w:rStyle w:val="Hyperlink"/>
            <w:lang w:val="ru-RU"/>
          </w:rPr>
          <w:t>1.3.3</w:t>
        </w:r>
        <w:r w:rsidR="00642D7C">
          <w:rPr>
            <w:rFonts w:asciiTheme="minorHAnsi" w:eastAsiaTheme="minorEastAsia" w:hAnsiTheme="minorHAnsi" w:cstheme="minorBidi"/>
            <w:color w:val="auto"/>
            <w:sz w:val="22"/>
            <w:szCs w:val="22"/>
            <w:lang w:val="ru-RU" w:eastAsia="zh-CN"/>
          </w:rPr>
          <w:tab/>
        </w:r>
        <w:r w:rsidR="00AD652C">
          <w:rPr>
            <w:rFonts w:asciiTheme="minorHAnsi" w:eastAsiaTheme="minorEastAsia" w:hAnsiTheme="minorHAnsi" w:cstheme="minorBidi"/>
            <w:color w:val="auto"/>
            <w:sz w:val="22"/>
            <w:szCs w:val="22"/>
            <w:lang w:eastAsia="zh-CN"/>
          </w:rPr>
          <w:tab/>
        </w:r>
        <w:r w:rsidR="00642D7C" w:rsidRPr="00A52CC3">
          <w:rPr>
            <w:rStyle w:val="Hyperlink"/>
            <w:lang w:val="ru-RU"/>
          </w:rPr>
          <w:t>Общий путь перехода</w:t>
        </w:r>
        <w:r w:rsidR="00642D7C">
          <w:rPr>
            <w:webHidden/>
          </w:rPr>
          <w:tab/>
        </w:r>
        <w:r w:rsidR="00AD652C">
          <w:rPr>
            <w:webHidden/>
          </w:rPr>
          <w:tab/>
        </w:r>
        <w:r w:rsidR="00642D7C">
          <w:rPr>
            <w:webHidden/>
          </w:rPr>
          <w:fldChar w:fldCharType="begin"/>
        </w:r>
        <w:r w:rsidR="00642D7C">
          <w:rPr>
            <w:webHidden/>
          </w:rPr>
          <w:instrText xml:space="preserve"> PAGEREF _Toc381721531 \h </w:instrText>
        </w:r>
        <w:r w:rsidR="00642D7C">
          <w:rPr>
            <w:webHidden/>
          </w:rPr>
        </w:r>
        <w:r w:rsidR="00642D7C">
          <w:rPr>
            <w:webHidden/>
          </w:rPr>
          <w:fldChar w:fldCharType="separate"/>
        </w:r>
        <w:r w:rsidR="00934A25">
          <w:rPr>
            <w:webHidden/>
          </w:rPr>
          <w:t>16</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2" w:history="1">
        <w:r w:rsidR="00642D7C" w:rsidRPr="00A52CC3">
          <w:rPr>
            <w:rStyle w:val="Hyperlink"/>
            <w:lang w:val="ru-RU" w:eastAsia="en-US"/>
          </w:rPr>
          <w:t>1.3.4</w:t>
        </w:r>
        <w:r w:rsidR="00642D7C">
          <w:rPr>
            <w:rFonts w:asciiTheme="minorHAnsi" w:eastAsiaTheme="minorEastAsia" w:hAnsiTheme="minorHAnsi" w:cstheme="minorBidi"/>
            <w:color w:val="auto"/>
            <w:sz w:val="22"/>
            <w:szCs w:val="22"/>
            <w:lang w:val="ru-RU" w:eastAsia="zh-CN"/>
          </w:rPr>
          <w:tab/>
        </w:r>
        <w:r w:rsidR="00AD652C">
          <w:rPr>
            <w:rFonts w:asciiTheme="minorHAnsi" w:eastAsiaTheme="minorEastAsia" w:hAnsiTheme="minorHAnsi" w:cstheme="minorBidi"/>
            <w:color w:val="auto"/>
            <w:sz w:val="22"/>
            <w:szCs w:val="22"/>
            <w:lang w:eastAsia="zh-CN"/>
          </w:rPr>
          <w:tab/>
        </w:r>
        <w:r w:rsidR="00642D7C" w:rsidRPr="00A52CC3">
          <w:rPr>
            <w:rStyle w:val="Hyperlink"/>
            <w:lang w:val="ru-RU" w:eastAsia="en-US"/>
          </w:rPr>
          <w:t>Технология СПП, предназначенная для поддержки перехода</w:t>
        </w:r>
        <w:r w:rsidR="00642D7C">
          <w:rPr>
            <w:webHidden/>
          </w:rPr>
          <w:tab/>
        </w:r>
        <w:r w:rsidR="00AD652C">
          <w:rPr>
            <w:webHidden/>
          </w:rPr>
          <w:tab/>
        </w:r>
        <w:r w:rsidR="00642D7C">
          <w:rPr>
            <w:webHidden/>
          </w:rPr>
          <w:fldChar w:fldCharType="begin"/>
        </w:r>
        <w:r w:rsidR="00642D7C">
          <w:rPr>
            <w:webHidden/>
          </w:rPr>
          <w:instrText xml:space="preserve"> PAGEREF _Toc381721532 \h </w:instrText>
        </w:r>
        <w:r w:rsidR="00642D7C">
          <w:rPr>
            <w:webHidden/>
          </w:rPr>
        </w:r>
        <w:r w:rsidR="00642D7C">
          <w:rPr>
            <w:webHidden/>
          </w:rPr>
          <w:fldChar w:fldCharType="separate"/>
        </w:r>
        <w:r w:rsidR="00934A25">
          <w:rPr>
            <w:webHidden/>
          </w:rPr>
          <w:t>18</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33" w:history="1">
        <w:r w:rsidR="00642D7C" w:rsidRPr="00A52CC3">
          <w:rPr>
            <w:rStyle w:val="Hyperlink"/>
            <w:lang w:val="ru-RU" w:eastAsia="en-US"/>
          </w:rPr>
          <w:t>1.4</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Сценарии перехода</w:t>
        </w:r>
        <w:r w:rsidR="00642D7C">
          <w:rPr>
            <w:webHidden/>
          </w:rPr>
          <w:tab/>
        </w:r>
        <w:r w:rsidR="00AD652C">
          <w:rPr>
            <w:webHidden/>
          </w:rPr>
          <w:tab/>
        </w:r>
        <w:r w:rsidR="00642D7C">
          <w:rPr>
            <w:webHidden/>
          </w:rPr>
          <w:fldChar w:fldCharType="begin"/>
        </w:r>
        <w:r w:rsidR="00642D7C">
          <w:rPr>
            <w:webHidden/>
          </w:rPr>
          <w:instrText xml:space="preserve"> PAGEREF _Toc381721533 \h </w:instrText>
        </w:r>
        <w:r w:rsidR="00642D7C">
          <w:rPr>
            <w:webHidden/>
          </w:rPr>
        </w:r>
        <w:r w:rsidR="00642D7C">
          <w:rPr>
            <w:webHidden/>
          </w:rPr>
          <w:fldChar w:fldCharType="separate"/>
        </w:r>
        <w:r w:rsidR="00934A25">
          <w:rPr>
            <w:webHidden/>
          </w:rPr>
          <w:t>22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4" w:history="1">
        <w:r w:rsidR="00642D7C" w:rsidRPr="00A52CC3">
          <w:rPr>
            <w:rStyle w:val="Hyperlink"/>
            <w:lang w:val="ru-RU" w:eastAsia="en-US"/>
          </w:rPr>
          <w:t>1.4.1</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Сценарий с наложением</w:t>
        </w:r>
        <w:r w:rsidR="00642D7C">
          <w:rPr>
            <w:webHidden/>
          </w:rPr>
          <w:tab/>
        </w:r>
        <w:r w:rsidR="00AD652C">
          <w:rPr>
            <w:webHidden/>
          </w:rPr>
          <w:tab/>
        </w:r>
        <w:r w:rsidR="00642D7C">
          <w:rPr>
            <w:webHidden/>
          </w:rPr>
          <w:fldChar w:fldCharType="begin"/>
        </w:r>
        <w:r w:rsidR="00642D7C">
          <w:rPr>
            <w:webHidden/>
          </w:rPr>
          <w:instrText xml:space="preserve"> PAGEREF _Toc381721534 \h </w:instrText>
        </w:r>
        <w:r w:rsidR="00642D7C">
          <w:rPr>
            <w:webHidden/>
          </w:rPr>
        </w:r>
        <w:r w:rsidR="00642D7C">
          <w:rPr>
            <w:webHidden/>
          </w:rPr>
          <w:fldChar w:fldCharType="separate"/>
        </w:r>
        <w:r w:rsidR="00934A25">
          <w:rPr>
            <w:webHidden/>
          </w:rPr>
          <w:t>23</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5" w:history="1">
        <w:r w:rsidR="00642D7C" w:rsidRPr="00A52CC3">
          <w:rPr>
            <w:rStyle w:val="Hyperlink"/>
            <w:lang w:val="ru-RU" w:eastAsia="en-US"/>
          </w:rPr>
          <w:t>1.4.2</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Сценарий с заменой инфраструктуры</w:t>
        </w:r>
        <w:r w:rsidR="00642D7C">
          <w:rPr>
            <w:webHidden/>
          </w:rPr>
          <w:tab/>
        </w:r>
        <w:r w:rsidR="00AD652C">
          <w:rPr>
            <w:webHidden/>
          </w:rPr>
          <w:tab/>
        </w:r>
        <w:r w:rsidR="00642D7C">
          <w:rPr>
            <w:webHidden/>
          </w:rPr>
          <w:fldChar w:fldCharType="begin"/>
        </w:r>
        <w:r w:rsidR="00642D7C">
          <w:rPr>
            <w:webHidden/>
          </w:rPr>
          <w:instrText xml:space="preserve"> PAGEREF _Toc381721535 \h </w:instrText>
        </w:r>
        <w:r w:rsidR="00642D7C">
          <w:rPr>
            <w:webHidden/>
          </w:rPr>
        </w:r>
        <w:r w:rsidR="00642D7C">
          <w:rPr>
            <w:webHidden/>
          </w:rPr>
          <w:fldChar w:fldCharType="separate"/>
        </w:r>
        <w:r w:rsidR="00934A25">
          <w:rPr>
            <w:webHidden/>
          </w:rPr>
          <w:t>24</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36" w:history="1">
        <w:r w:rsidR="00642D7C" w:rsidRPr="00A52CC3">
          <w:rPr>
            <w:rStyle w:val="Hyperlink"/>
            <w:lang w:val="ru-RU" w:eastAsia="en-US"/>
          </w:rPr>
          <w:t>1.4.3</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Смешанный сценарий</w:t>
        </w:r>
        <w:r w:rsidR="00642D7C">
          <w:rPr>
            <w:webHidden/>
          </w:rPr>
          <w:tab/>
        </w:r>
        <w:r w:rsidR="00AD652C">
          <w:rPr>
            <w:webHidden/>
          </w:rPr>
          <w:tab/>
        </w:r>
        <w:r w:rsidR="00642D7C">
          <w:rPr>
            <w:webHidden/>
          </w:rPr>
          <w:fldChar w:fldCharType="begin"/>
        </w:r>
        <w:r w:rsidR="00642D7C">
          <w:rPr>
            <w:webHidden/>
          </w:rPr>
          <w:instrText xml:space="preserve"> PAGEREF _Toc381721536 \h </w:instrText>
        </w:r>
        <w:r w:rsidR="00642D7C">
          <w:rPr>
            <w:webHidden/>
          </w:rPr>
        </w:r>
        <w:r w:rsidR="00642D7C">
          <w:rPr>
            <w:webHidden/>
          </w:rPr>
          <w:fldChar w:fldCharType="separate"/>
        </w:r>
        <w:r w:rsidR="00934A25">
          <w:rPr>
            <w:webHidden/>
          </w:rPr>
          <w:t>25</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37" w:history="1">
        <w:r w:rsidR="00642D7C" w:rsidRPr="00A52CC3">
          <w:rPr>
            <w:rStyle w:val="Hyperlink"/>
            <w:lang w:val="ru-RU"/>
          </w:rPr>
          <w:t>2</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Развитие технологий, способствующих переходу к СПП</w:t>
        </w:r>
        <w:r w:rsidR="00642D7C">
          <w:rPr>
            <w:webHidden/>
          </w:rPr>
          <w:tab/>
        </w:r>
        <w:r w:rsidR="00AD652C">
          <w:rPr>
            <w:webHidden/>
          </w:rPr>
          <w:tab/>
        </w:r>
        <w:r w:rsidR="00642D7C">
          <w:rPr>
            <w:webHidden/>
          </w:rPr>
          <w:fldChar w:fldCharType="begin"/>
        </w:r>
        <w:r w:rsidR="00642D7C">
          <w:rPr>
            <w:webHidden/>
          </w:rPr>
          <w:instrText xml:space="preserve"> PAGEREF _Toc381721537 \h </w:instrText>
        </w:r>
        <w:r w:rsidR="00642D7C">
          <w:rPr>
            <w:webHidden/>
          </w:rPr>
        </w:r>
        <w:r w:rsidR="00642D7C">
          <w:rPr>
            <w:webHidden/>
          </w:rPr>
          <w:fldChar w:fldCharType="separate"/>
        </w:r>
        <w:r w:rsidR="00934A25">
          <w:rPr>
            <w:webHidden/>
          </w:rPr>
          <w:t>26</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38" w:history="1">
        <w:r w:rsidR="00642D7C" w:rsidRPr="00A52CC3">
          <w:rPr>
            <w:rStyle w:val="Hyperlink"/>
            <w:lang w:val="ru-RU"/>
          </w:rPr>
          <w:t>2.1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Аспекты обслуживания</w:t>
        </w:r>
        <w:r w:rsidR="00642D7C">
          <w:rPr>
            <w:webHidden/>
          </w:rPr>
          <w:tab/>
        </w:r>
        <w:r w:rsidR="00AD652C">
          <w:rPr>
            <w:webHidden/>
          </w:rPr>
          <w:tab/>
        </w:r>
        <w:r w:rsidR="00642D7C">
          <w:rPr>
            <w:webHidden/>
          </w:rPr>
          <w:fldChar w:fldCharType="begin"/>
        </w:r>
        <w:r w:rsidR="00642D7C">
          <w:rPr>
            <w:webHidden/>
          </w:rPr>
          <w:instrText xml:space="preserve"> PAGEREF _Toc381721538 \h </w:instrText>
        </w:r>
        <w:r w:rsidR="00642D7C">
          <w:rPr>
            <w:webHidden/>
          </w:rPr>
        </w:r>
        <w:r w:rsidR="00642D7C">
          <w:rPr>
            <w:webHidden/>
          </w:rPr>
          <w:fldChar w:fldCharType="separate"/>
        </w:r>
        <w:r w:rsidR="00934A25">
          <w:rPr>
            <w:webHidden/>
          </w:rPr>
          <w:t>26</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39" w:history="1">
        <w:r w:rsidR="00642D7C" w:rsidRPr="00A52CC3">
          <w:rPr>
            <w:rStyle w:val="Hyperlink"/>
            <w:lang w:val="ru-RU"/>
          </w:rPr>
          <w:t>2.2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Технология доступа к транспортной среде</w:t>
        </w:r>
        <w:r w:rsidR="00642D7C">
          <w:rPr>
            <w:webHidden/>
          </w:rPr>
          <w:tab/>
        </w:r>
        <w:r w:rsidR="00AD652C">
          <w:rPr>
            <w:webHidden/>
          </w:rPr>
          <w:tab/>
        </w:r>
        <w:r w:rsidR="00642D7C">
          <w:rPr>
            <w:webHidden/>
          </w:rPr>
          <w:fldChar w:fldCharType="begin"/>
        </w:r>
        <w:r w:rsidR="00642D7C">
          <w:rPr>
            <w:webHidden/>
          </w:rPr>
          <w:instrText xml:space="preserve"> PAGEREF _Toc381721539 \h </w:instrText>
        </w:r>
        <w:r w:rsidR="00642D7C">
          <w:rPr>
            <w:webHidden/>
          </w:rPr>
        </w:r>
        <w:r w:rsidR="00642D7C">
          <w:rPr>
            <w:webHidden/>
          </w:rPr>
          <w:fldChar w:fldCharType="separate"/>
        </w:r>
        <w:r w:rsidR="00934A25">
          <w:rPr>
            <w:webHidden/>
          </w:rPr>
          <w:t>27</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0" w:history="1">
        <w:r w:rsidR="00642D7C" w:rsidRPr="00A52CC3">
          <w:rPr>
            <w:rStyle w:val="Hyperlink"/>
            <w:lang w:val="ru-RU"/>
          </w:rPr>
          <w:t>2.3</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Совершенствование оконечных устройств</w:t>
        </w:r>
        <w:r w:rsidR="00642D7C">
          <w:rPr>
            <w:webHidden/>
          </w:rPr>
          <w:tab/>
        </w:r>
        <w:r w:rsidR="00AD652C">
          <w:rPr>
            <w:webHidden/>
          </w:rPr>
          <w:tab/>
        </w:r>
        <w:r w:rsidR="00642D7C">
          <w:rPr>
            <w:webHidden/>
          </w:rPr>
          <w:fldChar w:fldCharType="begin"/>
        </w:r>
        <w:r w:rsidR="00642D7C">
          <w:rPr>
            <w:webHidden/>
          </w:rPr>
          <w:instrText xml:space="preserve"> PAGEREF _Toc381721540 \h </w:instrText>
        </w:r>
        <w:r w:rsidR="00642D7C">
          <w:rPr>
            <w:webHidden/>
          </w:rPr>
        </w:r>
        <w:r w:rsidR="00642D7C">
          <w:rPr>
            <w:webHidden/>
          </w:rPr>
          <w:fldChar w:fldCharType="separate"/>
        </w:r>
        <w:r w:rsidR="00934A25">
          <w:rPr>
            <w:webHidden/>
          </w:rPr>
          <w:t>29</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1" w:history="1">
        <w:r w:rsidR="00642D7C" w:rsidRPr="00A52CC3">
          <w:rPr>
            <w:rStyle w:val="Hyperlink"/>
            <w:lang w:val="ru-RU"/>
          </w:rPr>
          <w:t>2.4</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Развитие сетей электросвязи</w:t>
        </w:r>
        <w:r w:rsidR="00642D7C">
          <w:rPr>
            <w:webHidden/>
          </w:rPr>
          <w:tab/>
        </w:r>
        <w:r w:rsidR="00AD652C">
          <w:rPr>
            <w:webHidden/>
          </w:rPr>
          <w:tab/>
        </w:r>
        <w:r w:rsidR="00642D7C">
          <w:rPr>
            <w:webHidden/>
          </w:rPr>
          <w:fldChar w:fldCharType="begin"/>
        </w:r>
        <w:r w:rsidR="00642D7C">
          <w:rPr>
            <w:webHidden/>
          </w:rPr>
          <w:instrText xml:space="preserve"> PAGEREF _Toc381721541 \h </w:instrText>
        </w:r>
        <w:r w:rsidR="00642D7C">
          <w:rPr>
            <w:webHidden/>
          </w:rPr>
        </w:r>
        <w:r w:rsidR="00642D7C">
          <w:rPr>
            <w:webHidden/>
          </w:rPr>
          <w:fldChar w:fldCharType="separate"/>
        </w:r>
        <w:r w:rsidR="00934A25">
          <w:rPr>
            <w:webHidden/>
          </w:rPr>
          <w:t>31</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2" w:history="1">
        <w:r w:rsidR="00642D7C" w:rsidRPr="00A52CC3">
          <w:rPr>
            <w:rStyle w:val="Hyperlink"/>
            <w:lang w:val="ru-RU"/>
          </w:rPr>
          <w:t>2.5</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Аспекты нумерации и маршрутизации</w:t>
        </w:r>
        <w:r w:rsidR="00642D7C">
          <w:rPr>
            <w:webHidden/>
          </w:rPr>
          <w:tab/>
        </w:r>
        <w:r w:rsidR="00AD652C">
          <w:rPr>
            <w:webHidden/>
          </w:rPr>
          <w:tab/>
        </w:r>
        <w:r w:rsidR="00642D7C">
          <w:rPr>
            <w:webHidden/>
          </w:rPr>
          <w:fldChar w:fldCharType="begin"/>
        </w:r>
        <w:r w:rsidR="00642D7C">
          <w:rPr>
            <w:webHidden/>
          </w:rPr>
          <w:instrText xml:space="preserve"> PAGEREF _Toc381721542 \h </w:instrText>
        </w:r>
        <w:r w:rsidR="00642D7C">
          <w:rPr>
            <w:webHidden/>
          </w:rPr>
        </w:r>
        <w:r w:rsidR="00642D7C">
          <w:rPr>
            <w:webHidden/>
          </w:rPr>
          <w:fldChar w:fldCharType="separate"/>
        </w:r>
        <w:r w:rsidR="00934A25">
          <w:rPr>
            <w:webHidden/>
          </w:rPr>
          <w:t>32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43" w:history="1">
        <w:r w:rsidR="00642D7C" w:rsidRPr="00A52CC3">
          <w:rPr>
            <w:rStyle w:val="Hyperlink"/>
            <w:lang w:val="ru-RU"/>
          </w:rPr>
          <w:t>2.5.1</w:t>
        </w:r>
        <w:r w:rsidR="00642D7C">
          <w:rPr>
            <w:rFonts w:asciiTheme="minorHAnsi" w:eastAsiaTheme="minorEastAsia" w:hAnsiTheme="minorHAnsi" w:cstheme="minorBidi"/>
            <w:color w:val="auto"/>
            <w:sz w:val="22"/>
            <w:szCs w:val="22"/>
            <w:lang w:val="ru-RU" w:eastAsia="zh-CN"/>
          </w:rPr>
          <w:tab/>
        </w:r>
        <w:r w:rsidR="00AD652C">
          <w:rPr>
            <w:rFonts w:asciiTheme="minorHAnsi" w:eastAsiaTheme="minorEastAsia" w:hAnsiTheme="minorHAnsi" w:cstheme="minorBidi"/>
            <w:color w:val="auto"/>
            <w:sz w:val="22"/>
            <w:szCs w:val="22"/>
            <w:lang w:eastAsia="zh-CN"/>
          </w:rPr>
          <w:tab/>
        </w:r>
        <w:r w:rsidR="00642D7C" w:rsidRPr="00A52CC3">
          <w:rPr>
            <w:rStyle w:val="Hyperlink"/>
            <w:lang w:val="ru-RU"/>
          </w:rPr>
          <w:t>Нумерация и наименование</w:t>
        </w:r>
        <w:r w:rsidR="00642D7C">
          <w:rPr>
            <w:webHidden/>
          </w:rPr>
          <w:tab/>
        </w:r>
        <w:r w:rsidR="00AD652C">
          <w:rPr>
            <w:webHidden/>
          </w:rPr>
          <w:tab/>
        </w:r>
        <w:r w:rsidR="00642D7C">
          <w:rPr>
            <w:webHidden/>
          </w:rPr>
          <w:fldChar w:fldCharType="begin"/>
        </w:r>
        <w:r w:rsidR="00642D7C">
          <w:rPr>
            <w:webHidden/>
          </w:rPr>
          <w:instrText xml:space="preserve"> PAGEREF _Toc381721543 \h </w:instrText>
        </w:r>
        <w:r w:rsidR="00642D7C">
          <w:rPr>
            <w:webHidden/>
          </w:rPr>
        </w:r>
        <w:r w:rsidR="00642D7C">
          <w:rPr>
            <w:webHidden/>
          </w:rPr>
          <w:fldChar w:fldCharType="separate"/>
        </w:r>
        <w:r w:rsidR="00934A25">
          <w:rPr>
            <w:webHidden/>
          </w:rPr>
          <w:t>32</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44" w:history="1">
        <w:r w:rsidR="00642D7C" w:rsidRPr="00A52CC3">
          <w:rPr>
            <w:rStyle w:val="Hyperlink"/>
            <w:lang w:val="ru-RU" w:eastAsia="en-US"/>
          </w:rPr>
          <w:t>2.5.2</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Маршрутизация</w:t>
        </w:r>
        <w:r w:rsidR="00642D7C">
          <w:rPr>
            <w:webHidden/>
          </w:rPr>
          <w:tab/>
        </w:r>
        <w:r w:rsidR="00AD652C">
          <w:rPr>
            <w:webHidden/>
          </w:rPr>
          <w:tab/>
        </w:r>
        <w:r w:rsidR="00642D7C">
          <w:rPr>
            <w:webHidden/>
          </w:rPr>
          <w:fldChar w:fldCharType="begin"/>
        </w:r>
        <w:r w:rsidR="00642D7C">
          <w:rPr>
            <w:webHidden/>
          </w:rPr>
          <w:instrText xml:space="preserve"> PAGEREF _Toc381721544 \h </w:instrText>
        </w:r>
        <w:r w:rsidR="00642D7C">
          <w:rPr>
            <w:webHidden/>
          </w:rPr>
        </w:r>
        <w:r w:rsidR="00642D7C">
          <w:rPr>
            <w:webHidden/>
          </w:rPr>
          <w:fldChar w:fldCharType="separate"/>
        </w:r>
        <w:r w:rsidR="00934A25">
          <w:rPr>
            <w:webHidden/>
          </w:rPr>
          <w:t>34</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45" w:history="1">
        <w:r w:rsidR="00642D7C" w:rsidRPr="00A52CC3">
          <w:rPr>
            <w:rStyle w:val="Hyperlink"/>
            <w:lang w:val="ru-RU"/>
          </w:rPr>
          <w:t>3</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Проблемы регулирования, возникающие в процессе перехода к СПП</w:t>
        </w:r>
        <w:r w:rsidR="00642D7C">
          <w:rPr>
            <w:webHidden/>
          </w:rPr>
          <w:tab/>
        </w:r>
        <w:r w:rsidR="00AD652C">
          <w:rPr>
            <w:webHidden/>
          </w:rPr>
          <w:tab/>
        </w:r>
        <w:r w:rsidR="00642D7C">
          <w:rPr>
            <w:webHidden/>
          </w:rPr>
          <w:fldChar w:fldCharType="begin"/>
        </w:r>
        <w:r w:rsidR="00642D7C">
          <w:rPr>
            <w:webHidden/>
          </w:rPr>
          <w:instrText xml:space="preserve"> PAGEREF _Toc381721545 \h </w:instrText>
        </w:r>
        <w:r w:rsidR="00642D7C">
          <w:rPr>
            <w:webHidden/>
          </w:rPr>
        </w:r>
        <w:r w:rsidR="00642D7C">
          <w:rPr>
            <w:webHidden/>
          </w:rPr>
          <w:fldChar w:fldCharType="separate"/>
        </w:r>
        <w:r w:rsidR="00934A25">
          <w:rPr>
            <w:webHidden/>
          </w:rPr>
          <w:t>35</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6" w:history="1">
        <w:r w:rsidR="00642D7C" w:rsidRPr="00A52CC3">
          <w:rPr>
            <w:rStyle w:val="Hyperlink"/>
            <w:lang w:val="ru-RU"/>
          </w:rPr>
          <w:t>3.1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Соображения по регуляторным проблемам высокого уровня</w:t>
        </w:r>
        <w:r w:rsidR="00642D7C">
          <w:rPr>
            <w:webHidden/>
          </w:rPr>
          <w:tab/>
        </w:r>
        <w:r w:rsidR="00AD652C">
          <w:rPr>
            <w:webHidden/>
          </w:rPr>
          <w:tab/>
        </w:r>
        <w:r w:rsidR="00642D7C">
          <w:rPr>
            <w:webHidden/>
          </w:rPr>
          <w:fldChar w:fldCharType="begin"/>
        </w:r>
        <w:r w:rsidR="00642D7C">
          <w:rPr>
            <w:webHidden/>
          </w:rPr>
          <w:instrText xml:space="preserve"> PAGEREF _Toc381721546 \h </w:instrText>
        </w:r>
        <w:r w:rsidR="00642D7C">
          <w:rPr>
            <w:webHidden/>
          </w:rPr>
        </w:r>
        <w:r w:rsidR="00642D7C">
          <w:rPr>
            <w:webHidden/>
          </w:rPr>
          <w:fldChar w:fldCharType="separate"/>
        </w:r>
        <w:r w:rsidR="00934A25">
          <w:rPr>
            <w:webHidden/>
          </w:rPr>
          <w:t>36</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7" w:history="1">
        <w:r w:rsidR="00642D7C" w:rsidRPr="00A52CC3">
          <w:rPr>
            <w:rStyle w:val="Hyperlink"/>
            <w:lang w:val="ru-RU"/>
          </w:rPr>
          <w:t>3.2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Сети доступа последующих поколений</w:t>
        </w:r>
        <w:r w:rsidR="00642D7C">
          <w:rPr>
            <w:webHidden/>
          </w:rPr>
          <w:tab/>
        </w:r>
        <w:r w:rsidR="00AD652C">
          <w:rPr>
            <w:webHidden/>
          </w:rPr>
          <w:tab/>
        </w:r>
        <w:r w:rsidR="00642D7C">
          <w:rPr>
            <w:webHidden/>
          </w:rPr>
          <w:fldChar w:fldCharType="begin"/>
        </w:r>
        <w:r w:rsidR="00642D7C">
          <w:rPr>
            <w:webHidden/>
          </w:rPr>
          <w:instrText xml:space="preserve"> PAGEREF _Toc381721547 \h </w:instrText>
        </w:r>
        <w:r w:rsidR="00642D7C">
          <w:rPr>
            <w:webHidden/>
          </w:rPr>
        </w:r>
        <w:r w:rsidR="00642D7C">
          <w:rPr>
            <w:webHidden/>
          </w:rPr>
          <w:fldChar w:fldCharType="separate"/>
        </w:r>
        <w:r w:rsidR="00934A25">
          <w:rPr>
            <w:webHidden/>
          </w:rPr>
          <w:t>38</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8" w:history="1">
        <w:r w:rsidR="00642D7C" w:rsidRPr="00A52CC3">
          <w:rPr>
            <w:rStyle w:val="Hyperlink"/>
            <w:lang w:val="ru-RU"/>
          </w:rPr>
          <w:t>3.3</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Определение рынков</w:t>
        </w:r>
        <w:r w:rsidR="00642D7C">
          <w:rPr>
            <w:webHidden/>
          </w:rPr>
          <w:tab/>
        </w:r>
        <w:r w:rsidR="00AD652C">
          <w:rPr>
            <w:webHidden/>
          </w:rPr>
          <w:tab/>
        </w:r>
        <w:r w:rsidR="00642D7C">
          <w:rPr>
            <w:webHidden/>
          </w:rPr>
          <w:fldChar w:fldCharType="begin"/>
        </w:r>
        <w:r w:rsidR="00642D7C">
          <w:rPr>
            <w:webHidden/>
          </w:rPr>
          <w:instrText xml:space="preserve"> PAGEREF _Toc381721548 \h </w:instrText>
        </w:r>
        <w:r w:rsidR="00642D7C">
          <w:rPr>
            <w:webHidden/>
          </w:rPr>
        </w:r>
        <w:r w:rsidR="00642D7C">
          <w:rPr>
            <w:webHidden/>
          </w:rPr>
          <w:fldChar w:fldCharType="separate"/>
        </w:r>
        <w:r w:rsidR="00934A25">
          <w:rPr>
            <w:webHidden/>
          </w:rPr>
          <w:t>40</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49" w:history="1">
        <w:r w:rsidR="00642D7C" w:rsidRPr="00A52CC3">
          <w:rPr>
            <w:rStyle w:val="Hyperlink"/>
            <w:lang w:val="ru-RU"/>
          </w:rPr>
          <w:t>3.4</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Качество обслуживания</w:t>
        </w:r>
        <w:r w:rsidR="00642D7C">
          <w:rPr>
            <w:webHidden/>
          </w:rPr>
          <w:tab/>
        </w:r>
        <w:r w:rsidR="00AD652C">
          <w:rPr>
            <w:webHidden/>
          </w:rPr>
          <w:tab/>
        </w:r>
        <w:r w:rsidR="00642D7C">
          <w:rPr>
            <w:webHidden/>
          </w:rPr>
          <w:fldChar w:fldCharType="begin"/>
        </w:r>
        <w:r w:rsidR="00642D7C">
          <w:rPr>
            <w:webHidden/>
          </w:rPr>
          <w:instrText xml:space="preserve"> PAGEREF _Toc381721549 \h </w:instrText>
        </w:r>
        <w:r w:rsidR="00642D7C">
          <w:rPr>
            <w:webHidden/>
          </w:rPr>
        </w:r>
        <w:r w:rsidR="00642D7C">
          <w:rPr>
            <w:webHidden/>
          </w:rPr>
          <w:fldChar w:fldCharType="separate"/>
        </w:r>
        <w:r w:rsidR="00934A25">
          <w:rPr>
            <w:webHidden/>
          </w:rPr>
          <w:t>40</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50" w:history="1">
        <w:r w:rsidR="00642D7C" w:rsidRPr="00A52CC3">
          <w:rPr>
            <w:rStyle w:val="Hyperlink"/>
            <w:lang w:val="ru-RU"/>
          </w:rPr>
          <w:t>3.5</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Межсетевые соединения</w:t>
        </w:r>
        <w:r w:rsidR="00642D7C">
          <w:rPr>
            <w:webHidden/>
          </w:rPr>
          <w:tab/>
        </w:r>
        <w:r w:rsidR="00AD652C">
          <w:rPr>
            <w:webHidden/>
          </w:rPr>
          <w:tab/>
        </w:r>
        <w:r w:rsidR="00642D7C">
          <w:rPr>
            <w:webHidden/>
          </w:rPr>
          <w:fldChar w:fldCharType="begin"/>
        </w:r>
        <w:r w:rsidR="00642D7C">
          <w:rPr>
            <w:webHidden/>
          </w:rPr>
          <w:instrText xml:space="preserve"> PAGEREF _Toc381721550 \h </w:instrText>
        </w:r>
        <w:r w:rsidR="00642D7C">
          <w:rPr>
            <w:webHidden/>
          </w:rPr>
        </w:r>
        <w:r w:rsidR="00642D7C">
          <w:rPr>
            <w:webHidden/>
          </w:rPr>
          <w:fldChar w:fldCharType="separate"/>
        </w:r>
        <w:r w:rsidR="00934A25">
          <w:rPr>
            <w:webHidden/>
          </w:rPr>
          <w:t>41</w:t>
        </w:r>
        <w:r w:rsidR="00642D7C">
          <w:rPr>
            <w:webHidden/>
          </w:rPr>
          <w:fldChar w:fldCharType="end"/>
        </w:r>
      </w:hyperlink>
    </w:p>
    <w:p w:rsidR="00690B52" w:rsidRPr="00690B52" w:rsidRDefault="00690B52" w:rsidP="00690B52">
      <w:pPr>
        <w:pStyle w:val="Toc0"/>
        <w:tabs>
          <w:tab w:val="clear" w:pos="9071"/>
          <w:tab w:val="right" w:pos="9214"/>
        </w:tabs>
        <w:rPr>
          <w:lang w:val="ru-RU"/>
        </w:rPr>
      </w:pPr>
      <w:r>
        <w:rPr>
          <w:lang w:val="ru-RU"/>
        </w:rPr>
        <w:t>Стр.</w:t>
      </w:r>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51" w:history="1">
        <w:r w:rsidR="00642D7C" w:rsidRPr="00A52CC3">
          <w:rPr>
            <w:rStyle w:val="Hyperlink"/>
            <w:lang w:val="ru-RU" w:eastAsia="en-US"/>
          </w:rPr>
          <w:t>3.</w:t>
        </w:r>
        <w:r w:rsidR="00642D7C" w:rsidRPr="00A52CC3">
          <w:rPr>
            <w:rStyle w:val="Hyperlink"/>
            <w:lang w:val="ru-RU" w:eastAsia="ko-KR"/>
          </w:rPr>
          <w:t>5</w:t>
        </w:r>
        <w:r w:rsidR="00642D7C" w:rsidRPr="00A52CC3">
          <w:rPr>
            <w:rStyle w:val="Hyperlink"/>
            <w:lang w:val="ru-RU" w:eastAsia="en-US"/>
          </w:rPr>
          <w:t>.1</w:t>
        </w:r>
        <w:r w:rsidR="00642D7C">
          <w:rPr>
            <w:rFonts w:asciiTheme="minorHAnsi" w:eastAsiaTheme="minorEastAsia" w:hAnsiTheme="minorHAnsi" w:cstheme="minorBidi"/>
            <w:color w:val="auto"/>
            <w:sz w:val="22"/>
            <w:szCs w:val="22"/>
            <w:lang w:val="ru-RU" w:eastAsia="zh-CN"/>
          </w:rPr>
          <w:tab/>
        </w:r>
        <w:r w:rsidR="00AD652C">
          <w:rPr>
            <w:rFonts w:asciiTheme="minorHAnsi" w:eastAsiaTheme="minorEastAsia" w:hAnsiTheme="minorHAnsi" w:cstheme="minorBidi"/>
            <w:color w:val="auto"/>
            <w:sz w:val="22"/>
            <w:szCs w:val="22"/>
            <w:lang w:eastAsia="zh-CN"/>
          </w:rPr>
          <w:tab/>
        </w:r>
        <w:r w:rsidR="00642D7C" w:rsidRPr="00A52CC3">
          <w:rPr>
            <w:rStyle w:val="Hyperlink"/>
            <w:lang w:val="ru-RU" w:eastAsia="en-US"/>
          </w:rPr>
          <w:t>Архитектура межсетевых соединений</w:t>
        </w:r>
        <w:r w:rsidR="00642D7C">
          <w:rPr>
            <w:webHidden/>
          </w:rPr>
          <w:tab/>
        </w:r>
        <w:r w:rsidR="00AD652C">
          <w:rPr>
            <w:webHidden/>
          </w:rPr>
          <w:tab/>
        </w:r>
        <w:r w:rsidR="00642D7C">
          <w:rPr>
            <w:webHidden/>
          </w:rPr>
          <w:fldChar w:fldCharType="begin"/>
        </w:r>
        <w:r w:rsidR="00642D7C">
          <w:rPr>
            <w:webHidden/>
          </w:rPr>
          <w:instrText xml:space="preserve"> PAGEREF _Toc381721551 \h </w:instrText>
        </w:r>
        <w:r w:rsidR="00642D7C">
          <w:rPr>
            <w:webHidden/>
          </w:rPr>
        </w:r>
        <w:r w:rsidR="00642D7C">
          <w:rPr>
            <w:webHidden/>
          </w:rPr>
          <w:fldChar w:fldCharType="separate"/>
        </w:r>
        <w:r w:rsidR="00934A25">
          <w:rPr>
            <w:webHidden/>
          </w:rPr>
          <w:t>43</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52" w:history="1">
        <w:r w:rsidR="00642D7C" w:rsidRPr="00A52CC3">
          <w:rPr>
            <w:rStyle w:val="Hyperlink"/>
            <w:lang w:val="ru-RU" w:eastAsia="en-US"/>
          </w:rPr>
          <w:t>3.</w:t>
        </w:r>
        <w:r w:rsidR="00642D7C" w:rsidRPr="00A52CC3">
          <w:rPr>
            <w:rStyle w:val="Hyperlink"/>
            <w:lang w:val="ru-RU" w:eastAsia="ko-KR"/>
          </w:rPr>
          <w:t>5</w:t>
        </w:r>
        <w:r w:rsidR="00642D7C" w:rsidRPr="00A52CC3">
          <w:rPr>
            <w:rStyle w:val="Hyperlink"/>
            <w:lang w:val="ru-RU" w:eastAsia="en-US"/>
          </w:rPr>
          <w:t>.2</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rPr>
          <w:t>Интерфейсы</w:t>
        </w:r>
        <w:r w:rsidR="00642D7C">
          <w:rPr>
            <w:webHidden/>
          </w:rPr>
          <w:tab/>
        </w:r>
        <w:r w:rsidR="00AD652C">
          <w:rPr>
            <w:webHidden/>
          </w:rPr>
          <w:tab/>
        </w:r>
        <w:r w:rsidR="00642D7C">
          <w:rPr>
            <w:webHidden/>
          </w:rPr>
          <w:fldChar w:fldCharType="begin"/>
        </w:r>
        <w:r w:rsidR="00642D7C">
          <w:rPr>
            <w:webHidden/>
          </w:rPr>
          <w:instrText xml:space="preserve"> PAGEREF _Toc381721552 \h </w:instrText>
        </w:r>
        <w:r w:rsidR="00642D7C">
          <w:rPr>
            <w:webHidden/>
          </w:rPr>
        </w:r>
        <w:r w:rsidR="00642D7C">
          <w:rPr>
            <w:webHidden/>
          </w:rPr>
          <w:fldChar w:fldCharType="separate"/>
        </w:r>
        <w:r w:rsidR="00934A25">
          <w:rPr>
            <w:webHidden/>
          </w:rPr>
          <w:t>44</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53" w:history="1">
        <w:r w:rsidR="00642D7C" w:rsidRPr="00A52CC3">
          <w:rPr>
            <w:rStyle w:val="Hyperlink"/>
          </w:rPr>
          <w:t>3.5.3</w:t>
        </w:r>
        <w:r w:rsidR="00AD652C">
          <w:rPr>
            <w:rStyle w:val="Hyperlink"/>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rPr>
          <w:t>Точки межсетевых соединений</w:t>
        </w:r>
        <w:r w:rsidR="00642D7C">
          <w:rPr>
            <w:webHidden/>
          </w:rPr>
          <w:tab/>
        </w:r>
        <w:r w:rsidR="00AD652C">
          <w:rPr>
            <w:webHidden/>
          </w:rPr>
          <w:tab/>
        </w:r>
        <w:r w:rsidR="00642D7C">
          <w:rPr>
            <w:webHidden/>
          </w:rPr>
          <w:fldChar w:fldCharType="begin"/>
        </w:r>
        <w:r w:rsidR="00642D7C">
          <w:rPr>
            <w:webHidden/>
          </w:rPr>
          <w:instrText xml:space="preserve"> PAGEREF _Toc381721553 \h </w:instrText>
        </w:r>
        <w:r w:rsidR="00642D7C">
          <w:rPr>
            <w:webHidden/>
          </w:rPr>
        </w:r>
        <w:r w:rsidR="00642D7C">
          <w:rPr>
            <w:webHidden/>
          </w:rPr>
          <w:fldChar w:fldCharType="separate"/>
        </w:r>
        <w:r w:rsidR="00934A25">
          <w:rPr>
            <w:webHidden/>
          </w:rPr>
          <w:t>44</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54" w:history="1">
        <w:r w:rsidR="00642D7C" w:rsidRPr="00A52CC3">
          <w:rPr>
            <w:rStyle w:val="Hyperlink"/>
            <w:lang w:val="ru-RU" w:eastAsia="en-US"/>
          </w:rPr>
          <w:t>3.</w:t>
        </w:r>
        <w:r w:rsidR="00642D7C" w:rsidRPr="00A52CC3">
          <w:rPr>
            <w:rStyle w:val="Hyperlink"/>
            <w:lang w:val="ru-RU" w:eastAsia="ko-KR"/>
          </w:rPr>
          <w:t>5</w:t>
        </w:r>
        <w:r w:rsidR="00642D7C" w:rsidRPr="00A52CC3">
          <w:rPr>
            <w:rStyle w:val="Hyperlink"/>
            <w:lang w:val="ru-RU" w:eastAsia="en-US"/>
          </w:rPr>
          <w:t>.4</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Плата за межсоединение</w:t>
        </w:r>
        <w:r w:rsidR="00642D7C">
          <w:rPr>
            <w:webHidden/>
          </w:rPr>
          <w:tab/>
        </w:r>
        <w:r w:rsidR="00AD652C">
          <w:rPr>
            <w:webHidden/>
          </w:rPr>
          <w:tab/>
        </w:r>
        <w:r w:rsidR="00642D7C">
          <w:rPr>
            <w:webHidden/>
          </w:rPr>
          <w:fldChar w:fldCharType="begin"/>
        </w:r>
        <w:r w:rsidR="00642D7C">
          <w:rPr>
            <w:webHidden/>
          </w:rPr>
          <w:instrText xml:space="preserve"> PAGEREF _Toc381721554 \h </w:instrText>
        </w:r>
        <w:r w:rsidR="00642D7C">
          <w:rPr>
            <w:webHidden/>
          </w:rPr>
        </w:r>
        <w:r w:rsidR="00642D7C">
          <w:rPr>
            <w:webHidden/>
          </w:rPr>
          <w:fldChar w:fldCharType="separate"/>
        </w:r>
        <w:r w:rsidR="00934A25">
          <w:rPr>
            <w:webHidden/>
          </w:rPr>
          <w:t>48</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55" w:history="1">
        <w:r w:rsidR="00642D7C" w:rsidRPr="00A52CC3">
          <w:rPr>
            <w:rStyle w:val="Hyperlink"/>
            <w:lang w:val="ru-RU" w:eastAsia="en-US"/>
          </w:rPr>
          <w:t>3.</w:t>
        </w:r>
        <w:r w:rsidR="00642D7C" w:rsidRPr="00A52CC3">
          <w:rPr>
            <w:rStyle w:val="Hyperlink"/>
            <w:lang w:val="ru-RU" w:eastAsia="ko-KR"/>
          </w:rPr>
          <w:t>5</w:t>
        </w:r>
        <w:r w:rsidR="00642D7C" w:rsidRPr="00A52CC3">
          <w:rPr>
            <w:rStyle w:val="Hyperlink"/>
            <w:lang w:val="ru-RU" w:eastAsia="en-US"/>
          </w:rPr>
          <w:t>.5</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rPr>
          <w:t>Экономические</w:t>
        </w:r>
        <w:r w:rsidR="00642D7C" w:rsidRPr="00A52CC3">
          <w:rPr>
            <w:rStyle w:val="Hyperlink"/>
            <w:lang w:val="ru-RU" w:eastAsia="en-US"/>
          </w:rPr>
          <w:t xml:space="preserve"> последствия договоренностей по вопросам межсоединений</w:t>
        </w:r>
        <w:r w:rsidR="00642D7C">
          <w:rPr>
            <w:webHidden/>
          </w:rPr>
          <w:tab/>
        </w:r>
        <w:r w:rsidR="00AD652C">
          <w:rPr>
            <w:webHidden/>
          </w:rPr>
          <w:tab/>
        </w:r>
        <w:r w:rsidR="00642D7C">
          <w:rPr>
            <w:webHidden/>
          </w:rPr>
          <w:fldChar w:fldCharType="begin"/>
        </w:r>
        <w:r w:rsidR="00642D7C">
          <w:rPr>
            <w:webHidden/>
          </w:rPr>
          <w:instrText xml:space="preserve"> PAGEREF _Toc381721555 \h </w:instrText>
        </w:r>
        <w:r w:rsidR="00642D7C">
          <w:rPr>
            <w:webHidden/>
          </w:rPr>
        </w:r>
        <w:r w:rsidR="00642D7C">
          <w:rPr>
            <w:webHidden/>
          </w:rPr>
          <w:fldChar w:fldCharType="separate"/>
        </w:r>
        <w:r w:rsidR="00934A25">
          <w:rPr>
            <w:webHidden/>
          </w:rPr>
          <w:t>51</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56" w:history="1">
        <w:r w:rsidR="00642D7C" w:rsidRPr="00A52CC3">
          <w:rPr>
            <w:rStyle w:val="Hyperlink"/>
            <w:lang w:val="ru-RU"/>
          </w:rPr>
          <w:t>3.</w:t>
        </w:r>
        <w:r w:rsidR="00642D7C" w:rsidRPr="00A52CC3">
          <w:rPr>
            <w:rStyle w:val="Hyperlink"/>
            <w:lang w:val="ru-RU" w:eastAsia="ko-KR"/>
          </w:rPr>
          <w:t>6</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Законодательная база для СПП</w:t>
        </w:r>
        <w:r w:rsidR="00642D7C">
          <w:rPr>
            <w:webHidden/>
          </w:rPr>
          <w:tab/>
        </w:r>
        <w:r w:rsidR="00AD652C">
          <w:rPr>
            <w:webHidden/>
          </w:rPr>
          <w:tab/>
        </w:r>
        <w:r w:rsidR="00642D7C">
          <w:rPr>
            <w:webHidden/>
          </w:rPr>
          <w:fldChar w:fldCharType="begin"/>
        </w:r>
        <w:r w:rsidR="00642D7C">
          <w:rPr>
            <w:webHidden/>
          </w:rPr>
          <w:instrText xml:space="preserve"> PAGEREF _Toc381721556 \h </w:instrText>
        </w:r>
        <w:r w:rsidR="00642D7C">
          <w:rPr>
            <w:webHidden/>
          </w:rPr>
        </w:r>
        <w:r w:rsidR="00642D7C">
          <w:rPr>
            <w:webHidden/>
          </w:rPr>
          <w:fldChar w:fldCharType="separate"/>
        </w:r>
        <w:r w:rsidR="00934A25">
          <w:rPr>
            <w:webHidden/>
          </w:rPr>
          <w:t>53</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57" w:history="1">
        <w:r w:rsidR="00642D7C" w:rsidRPr="00A52CC3">
          <w:rPr>
            <w:rStyle w:val="Hyperlink"/>
            <w:lang w:val="ru-RU"/>
          </w:rPr>
          <w:t>4</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Анализ развертывания СПП</w:t>
        </w:r>
        <w:r w:rsidR="00642D7C">
          <w:rPr>
            <w:webHidden/>
          </w:rPr>
          <w:tab/>
        </w:r>
        <w:r w:rsidR="00AD652C">
          <w:rPr>
            <w:webHidden/>
          </w:rPr>
          <w:tab/>
        </w:r>
        <w:r w:rsidR="00642D7C">
          <w:rPr>
            <w:webHidden/>
          </w:rPr>
          <w:fldChar w:fldCharType="begin"/>
        </w:r>
        <w:r w:rsidR="00642D7C">
          <w:rPr>
            <w:webHidden/>
          </w:rPr>
          <w:instrText xml:space="preserve"> PAGEREF _Toc381721557 \h </w:instrText>
        </w:r>
        <w:r w:rsidR="00642D7C">
          <w:rPr>
            <w:webHidden/>
          </w:rPr>
        </w:r>
        <w:r w:rsidR="00642D7C">
          <w:rPr>
            <w:webHidden/>
          </w:rPr>
          <w:fldChar w:fldCharType="separate"/>
        </w:r>
        <w:r w:rsidR="00934A25">
          <w:rPr>
            <w:webHidden/>
          </w:rPr>
          <w:t>55</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58" w:history="1">
        <w:r w:rsidR="00642D7C" w:rsidRPr="00A52CC3">
          <w:rPr>
            <w:rStyle w:val="Hyperlink"/>
            <w:lang w:val="ru-RU"/>
          </w:rPr>
          <w:t>4.1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Цели развертывания СПП</w:t>
        </w:r>
        <w:r w:rsidR="00642D7C">
          <w:rPr>
            <w:webHidden/>
          </w:rPr>
          <w:tab/>
        </w:r>
        <w:r w:rsidR="00AD652C">
          <w:rPr>
            <w:webHidden/>
          </w:rPr>
          <w:tab/>
        </w:r>
        <w:r w:rsidR="00642D7C">
          <w:rPr>
            <w:webHidden/>
          </w:rPr>
          <w:fldChar w:fldCharType="begin"/>
        </w:r>
        <w:r w:rsidR="00642D7C">
          <w:rPr>
            <w:webHidden/>
          </w:rPr>
          <w:instrText xml:space="preserve"> PAGEREF _Toc381721558 \h </w:instrText>
        </w:r>
        <w:r w:rsidR="00642D7C">
          <w:rPr>
            <w:webHidden/>
          </w:rPr>
        </w:r>
        <w:r w:rsidR="00642D7C">
          <w:rPr>
            <w:webHidden/>
          </w:rPr>
          <w:fldChar w:fldCharType="separate"/>
        </w:r>
        <w:r w:rsidR="00934A25">
          <w:rPr>
            <w:webHidden/>
          </w:rPr>
          <w:t>55</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59" w:history="1">
        <w:r w:rsidR="00642D7C" w:rsidRPr="00A52CC3">
          <w:rPr>
            <w:rStyle w:val="Hyperlink"/>
            <w:lang w:val="ru-RU"/>
          </w:rPr>
          <w:t>4.2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Изучение накопленного опыта</w:t>
        </w:r>
        <w:r w:rsidR="00642D7C">
          <w:rPr>
            <w:webHidden/>
          </w:rPr>
          <w:tab/>
        </w:r>
        <w:r w:rsidR="00AD652C">
          <w:rPr>
            <w:webHidden/>
          </w:rPr>
          <w:tab/>
        </w:r>
        <w:r w:rsidR="00642D7C">
          <w:rPr>
            <w:webHidden/>
          </w:rPr>
          <w:fldChar w:fldCharType="begin"/>
        </w:r>
        <w:r w:rsidR="00642D7C">
          <w:rPr>
            <w:webHidden/>
          </w:rPr>
          <w:instrText xml:space="preserve"> PAGEREF _Toc381721559 \h </w:instrText>
        </w:r>
        <w:r w:rsidR="00642D7C">
          <w:rPr>
            <w:webHidden/>
          </w:rPr>
        </w:r>
        <w:r w:rsidR="00642D7C">
          <w:rPr>
            <w:webHidden/>
          </w:rPr>
          <w:fldChar w:fldCharType="separate"/>
        </w:r>
        <w:r w:rsidR="00934A25">
          <w:rPr>
            <w:webHidden/>
          </w:rPr>
          <w:t>55</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60" w:history="1">
        <w:r w:rsidR="00642D7C" w:rsidRPr="00A52CC3">
          <w:rPr>
            <w:rStyle w:val="Hyperlink"/>
            <w:lang w:val="ru-RU" w:eastAsia="en-US"/>
          </w:rPr>
          <w:t>4.2.1</w:t>
        </w:r>
        <w:r w:rsidR="00642D7C">
          <w:rPr>
            <w:rFonts w:asciiTheme="minorHAnsi" w:eastAsiaTheme="minorEastAsia" w:hAnsiTheme="minorHAnsi" w:cstheme="minorBidi"/>
            <w:color w:val="auto"/>
            <w:sz w:val="22"/>
            <w:szCs w:val="22"/>
            <w:lang w:val="ru-RU" w:eastAsia="zh-CN"/>
          </w:rPr>
          <w:tab/>
        </w:r>
        <w:r w:rsidR="00AD652C">
          <w:rPr>
            <w:rFonts w:asciiTheme="minorHAnsi" w:eastAsiaTheme="minorEastAsia" w:hAnsiTheme="minorHAnsi" w:cstheme="minorBidi"/>
            <w:color w:val="auto"/>
            <w:sz w:val="22"/>
            <w:szCs w:val="22"/>
            <w:lang w:eastAsia="zh-CN"/>
          </w:rPr>
          <w:tab/>
        </w:r>
        <w:r w:rsidR="00642D7C" w:rsidRPr="00A52CC3">
          <w:rPr>
            <w:rStyle w:val="Hyperlink"/>
            <w:lang w:val="ru-RU" w:eastAsia="en-US"/>
          </w:rPr>
          <w:t>Совершенствование инфраструктуры</w:t>
        </w:r>
        <w:r w:rsidR="00642D7C">
          <w:rPr>
            <w:webHidden/>
          </w:rPr>
          <w:tab/>
        </w:r>
        <w:r w:rsidR="00AD652C">
          <w:rPr>
            <w:webHidden/>
          </w:rPr>
          <w:tab/>
        </w:r>
        <w:r w:rsidR="00642D7C">
          <w:rPr>
            <w:webHidden/>
          </w:rPr>
          <w:fldChar w:fldCharType="begin"/>
        </w:r>
        <w:r w:rsidR="00642D7C">
          <w:rPr>
            <w:webHidden/>
          </w:rPr>
          <w:instrText xml:space="preserve"> PAGEREF _Toc381721560 \h </w:instrText>
        </w:r>
        <w:r w:rsidR="00642D7C">
          <w:rPr>
            <w:webHidden/>
          </w:rPr>
        </w:r>
        <w:r w:rsidR="00642D7C">
          <w:rPr>
            <w:webHidden/>
          </w:rPr>
          <w:fldChar w:fldCharType="separate"/>
        </w:r>
        <w:r w:rsidR="00934A25">
          <w:rPr>
            <w:webHidden/>
          </w:rPr>
          <w:t>55</w:t>
        </w:r>
        <w:r w:rsidR="00642D7C">
          <w:rPr>
            <w:webHidden/>
          </w:rPr>
          <w:fldChar w:fldCharType="end"/>
        </w:r>
      </w:hyperlink>
    </w:p>
    <w:p w:rsidR="00642D7C" w:rsidRDefault="00995673" w:rsidP="00642D7C">
      <w:pPr>
        <w:pStyle w:val="TOC3"/>
        <w:tabs>
          <w:tab w:val="clear" w:pos="9071"/>
          <w:tab w:val="right" w:pos="9072"/>
        </w:tabs>
        <w:ind w:right="566"/>
        <w:rPr>
          <w:rFonts w:asciiTheme="minorHAnsi" w:eastAsiaTheme="minorEastAsia" w:hAnsiTheme="minorHAnsi" w:cstheme="minorBidi"/>
          <w:color w:val="auto"/>
          <w:sz w:val="22"/>
          <w:szCs w:val="22"/>
          <w:lang w:val="ru-RU" w:eastAsia="zh-CN"/>
        </w:rPr>
      </w:pPr>
      <w:hyperlink w:anchor="_Toc381721561" w:history="1">
        <w:r w:rsidR="00642D7C" w:rsidRPr="00A52CC3">
          <w:rPr>
            <w:rStyle w:val="Hyperlink"/>
            <w:lang w:val="ru-RU" w:eastAsia="en-US"/>
          </w:rPr>
          <w:t>4.2.2</w:t>
        </w:r>
        <w:r w:rsidR="00AD652C">
          <w:rPr>
            <w:rStyle w:val="Hyperlink"/>
            <w:lang w:eastAsia="en-US"/>
          </w:rPr>
          <w:tab/>
        </w:r>
        <w:r w:rsidR="00642D7C">
          <w:rPr>
            <w:rFonts w:asciiTheme="minorHAnsi" w:eastAsiaTheme="minorEastAsia" w:hAnsiTheme="minorHAnsi" w:cstheme="minorBidi"/>
            <w:color w:val="auto"/>
            <w:sz w:val="22"/>
            <w:szCs w:val="22"/>
            <w:lang w:val="ru-RU" w:eastAsia="zh-CN"/>
          </w:rPr>
          <w:tab/>
        </w:r>
        <w:r w:rsidR="00642D7C" w:rsidRPr="00A52CC3">
          <w:rPr>
            <w:rStyle w:val="Hyperlink"/>
            <w:lang w:val="ru-RU" w:eastAsia="en-US"/>
          </w:rPr>
          <w:t>Стимулирование развития общества</w:t>
        </w:r>
        <w:r w:rsidR="00642D7C">
          <w:rPr>
            <w:webHidden/>
          </w:rPr>
          <w:tab/>
        </w:r>
        <w:r w:rsidR="00AD652C">
          <w:rPr>
            <w:webHidden/>
          </w:rPr>
          <w:tab/>
        </w:r>
        <w:r w:rsidR="00642D7C">
          <w:rPr>
            <w:webHidden/>
          </w:rPr>
          <w:fldChar w:fldCharType="begin"/>
        </w:r>
        <w:r w:rsidR="00642D7C">
          <w:rPr>
            <w:webHidden/>
          </w:rPr>
          <w:instrText xml:space="preserve"> PAGEREF _Toc381721561 \h </w:instrText>
        </w:r>
        <w:r w:rsidR="00642D7C">
          <w:rPr>
            <w:webHidden/>
          </w:rPr>
        </w:r>
        <w:r w:rsidR="00642D7C">
          <w:rPr>
            <w:webHidden/>
          </w:rPr>
          <w:fldChar w:fldCharType="separate"/>
        </w:r>
        <w:r w:rsidR="00934A25">
          <w:rPr>
            <w:webHidden/>
          </w:rPr>
          <w:t>57</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62" w:history="1">
        <w:r w:rsidR="00642D7C" w:rsidRPr="00A52CC3">
          <w:rPr>
            <w:rStyle w:val="Hyperlink"/>
            <w:lang w:val="ru-RU"/>
          </w:rPr>
          <w:t>5</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Ситуационные исследования</w:t>
        </w:r>
        <w:r w:rsidR="00642D7C">
          <w:rPr>
            <w:webHidden/>
          </w:rPr>
          <w:tab/>
        </w:r>
        <w:r w:rsidR="00AD652C">
          <w:rPr>
            <w:webHidden/>
          </w:rPr>
          <w:tab/>
        </w:r>
        <w:r w:rsidR="00642D7C">
          <w:rPr>
            <w:webHidden/>
          </w:rPr>
          <w:fldChar w:fldCharType="begin"/>
        </w:r>
        <w:r w:rsidR="00642D7C">
          <w:rPr>
            <w:webHidden/>
          </w:rPr>
          <w:instrText xml:space="preserve"> PAGEREF _Toc381721562 \h </w:instrText>
        </w:r>
        <w:r w:rsidR="00642D7C">
          <w:rPr>
            <w:webHidden/>
          </w:rPr>
        </w:r>
        <w:r w:rsidR="00642D7C">
          <w:rPr>
            <w:webHidden/>
          </w:rPr>
          <w:fldChar w:fldCharType="separate"/>
        </w:r>
        <w:r w:rsidR="00934A25">
          <w:rPr>
            <w:webHidden/>
          </w:rPr>
          <w:t>58</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63" w:history="1">
        <w:r w:rsidR="00642D7C" w:rsidRPr="00A52CC3">
          <w:rPr>
            <w:rStyle w:val="Hyperlink"/>
            <w:lang w:val="ru-RU"/>
          </w:rPr>
          <w:t>5.1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Ситуационные исследования по инвестициям в LLU и волоконно-оптические сети</w:t>
        </w:r>
        <w:r w:rsidR="00642D7C">
          <w:rPr>
            <w:webHidden/>
          </w:rPr>
          <w:tab/>
        </w:r>
        <w:r w:rsidR="00AD652C">
          <w:rPr>
            <w:webHidden/>
          </w:rPr>
          <w:tab/>
        </w:r>
        <w:r w:rsidR="00642D7C">
          <w:rPr>
            <w:webHidden/>
          </w:rPr>
          <w:fldChar w:fldCharType="begin"/>
        </w:r>
        <w:r w:rsidR="00642D7C">
          <w:rPr>
            <w:webHidden/>
          </w:rPr>
          <w:instrText xml:space="preserve"> PAGEREF _Toc381721563 \h </w:instrText>
        </w:r>
        <w:r w:rsidR="00642D7C">
          <w:rPr>
            <w:webHidden/>
          </w:rPr>
        </w:r>
        <w:r w:rsidR="00642D7C">
          <w:rPr>
            <w:webHidden/>
          </w:rPr>
          <w:fldChar w:fldCharType="separate"/>
        </w:r>
        <w:r w:rsidR="00934A25">
          <w:rPr>
            <w:webHidden/>
          </w:rPr>
          <w:t>58</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64" w:history="1">
        <w:r w:rsidR="00642D7C" w:rsidRPr="00A52CC3">
          <w:rPr>
            <w:rStyle w:val="Hyperlink"/>
            <w:lang w:val="ru-RU"/>
          </w:rPr>
          <w:t>5.2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Ситуационные исследования по развертыванию СПП</w:t>
        </w:r>
        <w:r w:rsidR="00642D7C">
          <w:rPr>
            <w:webHidden/>
          </w:rPr>
          <w:tab/>
        </w:r>
        <w:r w:rsidR="00AD652C">
          <w:rPr>
            <w:webHidden/>
          </w:rPr>
          <w:tab/>
        </w:r>
        <w:r w:rsidR="00642D7C">
          <w:rPr>
            <w:webHidden/>
          </w:rPr>
          <w:fldChar w:fldCharType="begin"/>
        </w:r>
        <w:r w:rsidR="00642D7C">
          <w:rPr>
            <w:webHidden/>
          </w:rPr>
          <w:instrText xml:space="preserve"> PAGEREF _Toc381721564 \h </w:instrText>
        </w:r>
        <w:r w:rsidR="00642D7C">
          <w:rPr>
            <w:webHidden/>
          </w:rPr>
        </w:r>
        <w:r w:rsidR="00642D7C">
          <w:rPr>
            <w:webHidden/>
          </w:rPr>
          <w:fldChar w:fldCharType="separate"/>
        </w:r>
        <w:r w:rsidR="00934A25">
          <w:rPr>
            <w:webHidden/>
          </w:rPr>
          <w:t>58</w:t>
        </w:r>
        <w:r w:rsidR="00642D7C">
          <w:rPr>
            <w:webHidden/>
          </w:rPr>
          <w:fldChar w:fldCharType="end"/>
        </w:r>
      </w:hyperlink>
    </w:p>
    <w:p w:rsidR="00642D7C" w:rsidRDefault="00995673" w:rsidP="00642D7C">
      <w:pPr>
        <w:pStyle w:val="TOC1"/>
        <w:tabs>
          <w:tab w:val="clear" w:pos="9071"/>
          <w:tab w:val="right" w:pos="9072"/>
        </w:tabs>
        <w:ind w:right="566"/>
        <w:rPr>
          <w:rFonts w:asciiTheme="minorHAnsi" w:eastAsiaTheme="minorEastAsia" w:hAnsiTheme="minorHAnsi" w:cstheme="minorBidi"/>
          <w:b w:val="0"/>
          <w:bCs w:val="0"/>
          <w:sz w:val="22"/>
          <w:szCs w:val="22"/>
          <w:lang w:val="ru-RU" w:eastAsia="zh-CN"/>
        </w:rPr>
      </w:pPr>
      <w:hyperlink w:anchor="_Toc381721565" w:history="1">
        <w:r w:rsidR="00642D7C" w:rsidRPr="00A52CC3">
          <w:rPr>
            <w:rStyle w:val="Hyperlink"/>
            <w:lang w:val="ru-RU"/>
          </w:rPr>
          <w:t>6</w:t>
        </w:r>
        <w:r w:rsidR="00642D7C">
          <w:rPr>
            <w:rFonts w:asciiTheme="minorHAnsi" w:eastAsiaTheme="minorEastAsia" w:hAnsiTheme="minorHAnsi" w:cstheme="minorBidi"/>
            <w:b w:val="0"/>
            <w:bCs w:val="0"/>
            <w:sz w:val="22"/>
            <w:szCs w:val="22"/>
            <w:lang w:val="ru-RU" w:eastAsia="zh-CN"/>
          </w:rPr>
          <w:tab/>
        </w:r>
        <w:r w:rsidR="00642D7C" w:rsidRPr="00A52CC3">
          <w:rPr>
            <w:rStyle w:val="Hyperlink"/>
            <w:lang w:val="ru-RU"/>
          </w:rPr>
          <w:t>Метод перспективных технологий и состояние развития СПП</w:t>
        </w:r>
        <w:r w:rsidR="00642D7C">
          <w:rPr>
            <w:webHidden/>
          </w:rPr>
          <w:tab/>
        </w:r>
        <w:r w:rsidR="00AD652C">
          <w:rPr>
            <w:webHidden/>
          </w:rPr>
          <w:tab/>
        </w:r>
        <w:r w:rsidR="00642D7C">
          <w:rPr>
            <w:webHidden/>
          </w:rPr>
          <w:fldChar w:fldCharType="begin"/>
        </w:r>
        <w:r w:rsidR="00642D7C">
          <w:rPr>
            <w:webHidden/>
          </w:rPr>
          <w:instrText xml:space="preserve"> PAGEREF _Toc381721565 \h </w:instrText>
        </w:r>
        <w:r w:rsidR="00642D7C">
          <w:rPr>
            <w:webHidden/>
          </w:rPr>
        </w:r>
        <w:r w:rsidR="00642D7C">
          <w:rPr>
            <w:webHidden/>
          </w:rPr>
          <w:fldChar w:fldCharType="separate"/>
        </w:r>
        <w:r w:rsidR="00934A25">
          <w:rPr>
            <w:webHidden/>
          </w:rPr>
          <w:t>59</w:t>
        </w:r>
        <w:r w:rsidR="00642D7C">
          <w:rPr>
            <w:webHidden/>
          </w:rPr>
          <w:fldChar w:fldCharType="end"/>
        </w:r>
      </w:hyperlink>
    </w:p>
    <w:p w:rsidR="00642D7C" w:rsidRDefault="00995673" w:rsidP="00642D7C">
      <w:pPr>
        <w:pStyle w:val="TOC2"/>
        <w:tabs>
          <w:tab w:val="clear" w:pos="9071"/>
          <w:tab w:val="right" w:pos="9072"/>
        </w:tabs>
        <w:ind w:right="566"/>
        <w:rPr>
          <w:rFonts w:asciiTheme="minorHAnsi" w:eastAsiaTheme="minorEastAsia" w:hAnsiTheme="minorHAnsi" w:cstheme="minorBidi"/>
          <w:bCs w:val="0"/>
          <w:sz w:val="22"/>
          <w:szCs w:val="22"/>
          <w:lang w:val="ru-RU" w:eastAsia="zh-CN"/>
        </w:rPr>
      </w:pPr>
      <w:hyperlink w:anchor="_Toc381721566" w:history="1">
        <w:r w:rsidR="00642D7C" w:rsidRPr="00A52CC3">
          <w:rPr>
            <w:rStyle w:val="Hyperlink"/>
            <w:lang w:val="ru-RU"/>
          </w:rPr>
          <w:t>6.1</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Метод определения наиболее перспективных технологий построения СПП</w:t>
        </w:r>
        <w:r w:rsidR="00642D7C">
          <w:rPr>
            <w:webHidden/>
          </w:rPr>
          <w:tab/>
        </w:r>
        <w:r w:rsidR="00AD652C">
          <w:rPr>
            <w:webHidden/>
          </w:rPr>
          <w:tab/>
        </w:r>
        <w:r w:rsidR="00642D7C">
          <w:rPr>
            <w:webHidden/>
          </w:rPr>
          <w:fldChar w:fldCharType="begin"/>
        </w:r>
        <w:r w:rsidR="00642D7C">
          <w:rPr>
            <w:webHidden/>
          </w:rPr>
          <w:instrText xml:space="preserve"> PAGEREF _Toc381721566 \h </w:instrText>
        </w:r>
        <w:r w:rsidR="00642D7C">
          <w:rPr>
            <w:webHidden/>
          </w:rPr>
        </w:r>
        <w:r w:rsidR="00642D7C">
          <w:rPr>
            <w:webHidden/>
          </w:rPr>
          <w:fldChar w:fldCharType="separate"/>
        </w:r>
        <w:r w:rsidR="00934A25">
          <w:rPr>
            <w:webHidden/>
          </w:rPr>
          <w:t>59</w:t>
        </w:r>
        <w:r w:rsidR="00642D7C">
          <w:rPr>
            <w:webHidden/>
          </w:rPr>
          <w:fldChar w:fldCharType="end"/>
        </w:r>
      </w:hyperlink>
    </w:p>
    <w:p w:rsidR="00642D7C" w:rsidRDefault="00995673" w:rsidP="00642D7C">
      <w:pPr>
        <w:pStyle w:val="TOC2"/>
        <w:tabs>
          <w:tab w:val="clear" w:pos="9071"/>
          <w:tab w:val="right" w:pos="9072"/>
        </w:tabs>
        <w:ind w:right="566"/>
        <w:rPr>
          <w:rStyle w:val="Hyperlink"/>
        </w:rPr>
      </w:pPr>
      <w:hyperlink w:anchor="_Toc381721567" w:history="1">
        <w:r w:rsidR="00642D7C" w:rsidRPr="00A52CC3">
          <w:rPr>
            <w:rStyle w:val="Hyperlink"/>
            <w:lang w:val="ru-RU"/>
          </w:rPr>
          <w:t>6.2</w:t>
        </w:r>
        <w:r w:rsidR="00642D7C">
          <w:rPr>
            <w:rFonts w:asciiTheme="minorHAnsi" w:eastAsiaTheme="minorEastAsia" w:hAnsiTheme="minorHAnsi" w:cstheme="minorBidi"/>
            <w:bCs w:val="0"/>
            <w:sz w:val="22"/>
            <w:szCs w:val="22"/>
            <w:lang w:val="ru-RU" w:eastAsia="zh-CN"/>
          </w:rPr>
          <w:tab/>
        </w:r>
        <w:r w:rsidR="00642D7C" w:rsidRPr="00A52CC3">
          <w:rPr>
            <w:rStyle w:val="Hyperlink"/>
            <w:lang w:val="ru-RU"/>
          </w:rPr>
          <w:t>Текущее состояние развития СПП</w:t>
        </w:r>
        <w:r w:rsidR="00642D7C">
          <w:rPr>
            <w:webHidden/>
          </w:rPr>
          <w:tab/>
        </w:r>
        <w:r w:rsidR="00AD652C">
          <w:rPr>
            <w:webHidden/>
          </w:rPr>
          <w:tab/>
        </w:r>
        <w:r w:rsidR="00642D7C">
          <w:rPr>
            <w:webHidden/>
          </w:rPr>
          <w:fldChar w:fldCharType="begin"/>
        </w:r>
        <w:r w:rsidR="00642D7C">
          <w:rPr>
            <w:webHidden/>
          </w:rPr>
          <w:instrText xml:space="preserve"> PAGEREF _Toc381721567 \h </w:instrText>
        </w:r>
        <w:r w:rsidR="00642D7C">
          <w:rPr>
            <w:webHidden/>
          </w:rPr>
        </w:r>
        <w:r w:rsidR="00642D7C">
          <w:rPr>
            <w:webHidden/>
          </w:rPr>
          <w:fldChar w:fldCharType="separate"/>
        </w:r>
        <w:r w:rsidR="00934A25">
          <w:rPr>
            <w:webHidden/>
          </w:rPr>
          <w:t>60</w:t>
        </w:r>
        <w:r w:rsidR="00642D7C">
          <w:rPr>
            <w:webHidden/>
          </w:rPr>
          <w:fldChar w:fldCharType="end"/>
        </w:r>
      </w:hyperlink>
    </w:p>
    <w:p w:rsidR="00690B52" w:rsidRPr="00C96729" w:rsidRDefault="00690B52" w:rsidP="00690B52">
      <w:pPr>
        <w:pStyle w:val="TOC1"/>
        <w:rPr>
          <w:rFonts w:asciiTheme="minorHAnsi" w:eastAsiaTheme="minorEastAsia" w:hAnsiTheme="minorHAnsi" w:cstheme="minorBidi"/>
          <w:sz w:val="22"/>
          <w:szCs w:val="22"/>
          <w:lang w:eastAsia="zh-CN"/>
        </w:rPr>
      </w:pPr>
      <w:r w:rsidRPr="00C96729">
        <w:rPr>
          <w:lang w:val="en-GB" w:eastAsia="en-US"/>
        </w:rPr>
        <w:t>Annexes</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Annex 1: Trends in Telecommunications</w:t>
      </w:r>
      <w:r w:rsidRPr="00C96729">
        <w:rPr>
          <w:lang w:val="en-GB"/>
        </w:rPr>
        <w:tab/>
      </w:r>
      <w:r w:rsidRPr="00C96729">
        <w:rPr>
          <w:webHidden/>
        </w:rPr>
        <w:tab/>
      </w:r>
      <w:r w:rsidR="00C96729" w:rsidRPr="00C96729">
        <w:rPr>
          <w:webHidden/>
        </w:rPr>
        <w:t>6</w:t>
      </w:r>
      <w:r w:rsidR="00C760F2" w:rsidRPr="00C760F2">
        <w:rPr>
          <w:webHidden/>
        </w:rPr>
        <w:t>5</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 xml:space="preserve">Annex 2: </w:t>
      </w:r>
      <w:r w:rsidRPr="00C96729">
        <w:rPr>
          <w:lang w:val="en-GB" w:eastAsia="ko-KR"/>
        </w:rPr>
        <w:t>Tariff Considerations for Data Services including NGN</w:t>
      </w:r>
      <w:r w:rsidRPr="00C96729">
        <w:rPr>
          <w:lang w:val="en-GB" w:eastAsia="ko-KR"/>
        </w:rPr>
        <w:tab/>
      </w:r>
      <w:r w:rsidRPr="00C96729">
        <w:rPr>
          <w:webHidden/>
        </w:rPr>
        <w:tab/>
      </w:r>
      <w:r w:rsidR="00C760F2" w:rsidRPr="00C760F2">
        <w:rPr>
          <w:webHidden/>
        </w:rPr>
        <w:t>76</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 xml:space="preserve">Annex </w:t>
      </w:r>
      <w:r w:rsidRPr="00C96729">
        <w:rPr>
          <w:lang w:val="en-GB" w:eastAsia="ko-KR"/>
        </w:rPr>
        <w:t>3</w:t>
      </w:r>
      <w:r w:rsidRPr="00C96729">
        <w:rPr>
          <w:lang w:val="en-GB"/>
        </w:rPr>
        <w:t>: NGN Functional Architecture/Security</w:t>
      </w:r>
      <w:r w:rsidRPr="00C96729">
        <w:rPr>
          <w:lang w:val="en-GB"/>
        </w:rPr>
        <w:tab/>
      </w:r>
      <w:r w:rsidRPr="00C96729">
        <w:rPr>
          <w:webHidden/>
        </w:rPr>
        <w:tab/>
      </w:r>
      <w:r w:rsidR="00C96729" w:rsidRPr="00C96729">
        <w:rPr>
          <w:webHidden/>
        </w:rPr>
        <w:t>7</w:t>
      </w:r>
      <w:r w:rsidR="00C760F2" w:rsidRPr="00C760F2">
        <w:rPr>
          <w:webHidden/>
        </w:rPr>
        <w:t>7</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Annex 4: Quality of Service in NGN</w:t>
      </w:r>
      <w:r w:rsidRPr="00C96729">
        <w:rPr>
          <w:lang w:val="en-GB"/>
        </w:rPr>
        <w:tab/>
      </w:r>
      <w:r w:rsidRPr="00C96729">
        <w:rPr>
          <w:webHidden/>
        </w:rPr>
        <w:tab/>
      </w:r>
      <w:r w:rsidR="00C760F2" w:rsidRPr="00C760F2">
        <w:rPr>
          <w:webHidden/>
        </w:rPr>
        <w:t>91</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 xml:space="preserve">Annex </w:t>
      </w:r>
      <w:r w:rsidRPr="00C96729">
        <w:rPr>
          <w:lang w:val="en-GB" w:eastAsia="ko-KR"/>
        </w:rPr>
        <w:t>5</w:t>
      </w:r>
      <w:r w:rsidRPr="00C96729">
        <w:rPr>
          <w:lang w:val="en-GB"/>
        </w:rPr>
        <w:t xml:space="preserve">: </w:t>
      </w:r>
      <w:r w:rsidRPr="00C96729">
        <w:rPr>
          <w:lang w:val="en-GB" w:eastAsia="ko-KR"/>
        </w:rPr>
        <w:t>NGN Management</w:t>
      </w:r>
      <w:r w:rsidRPr="00C96729">
        <w:rPr>
          <w:lang w:val="en-GB" w:eastAsia="ko-KR"/>
        </w:rPr>
        <w:tab/>
      </w:r>
      <w:r w:rsidRPr="00C96729">
        <w:rPr>
          <w:webHidden/>
        </w:rPr>
        <w:tab/>
      </w:r>
      <w:r w:rsidR="00C96729" w:rsidRPr="000740C6">
        <w:rPr>
          <w:webHidden/>
        </w:rPr>
        <w:t>9</w:t>
      </w:r>
      <w:r w:rsidR="00C760F2" w:rsidRPr="00C760F2">
        <w:rPr>
          <w:webHidden/>
        </w:rPr>
        <w:t>6</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Annex 6: NGN Testing</w:t>
      </w:r>
      <w:r w:rsidRPr="00C96729">
        <w:rPr>
          <w:lang w:val="en-GB"/>
        </w:rPr>
        <w:tab/>
      </w:r>
      <w:r w:rsidRPr="00C96729">
        <w:rPr>
          <w:webHidden/>
        </w:rPr>
        <w:tab/>
      </w:r>
      <w:r w:rsidR="00C760F2" w:rsidRPr="00C760F2">
        <w:rPr>
          <w:webHidden/>
        </w:rPr>
        <w:t>101</w:t>
      </w:r>
    </w:p>
    <w:p w:rsidR="00690B52" w:rsidRPr="00C760F2" w:rsidRDefault="00690B52" w:rsidP="00C760F2">
      <w:pPr>
        <w:pStyle w:val="TOC1"/>
        <w:rPr>
          <w:rFonts w:asciiTheme="minorHAnsi" w:eastAsiaTheme="minorEastAsia" w:hAnsiTheme="minorHAnsi" w:cstheme="minorBidi"/>
          <w:sz w:val="22"/>
          <w:szCs w:val="22"/>
          <w:lang w:eastAsia="zh-CN"/>
        </w:rPr>
      </w:pPr>
      <w:r w:rsidRPr="00C96729">
        <w:rPr>
          <w:lang w:val="en-GB"/>
        </w:rPr>
        <w:t>Annex 7: Examples of Migration Scenarios</w:t>
      </w:r>
      <w:r w:rsidRPr="00C96729">
        <w:rPr>
          <w:lang w:val="en-GB"/>
        </w:rPr>
        <w:tab/>
      </w:r>
      <w:r w:rsidRPr="00C96729">
        <w:rPr>
          <w:webHidden/>
        </w:rPr>
        <w:tab/>
      </w:r>
      <w:r w:rsidR="00C96729" w:rsidRPr="000740C6">
        <w:rPr>
          <w:webHidden/>
        </w:rPr>
        <w:t>1</w:t>
      </w:r>
      <w:r w:rsidR="00C760F2" w:rsidRPr="00C760F2">
        <w:rPr>
          <w:webHidden/>
        </w:rPr>
        <w:t>13</w:t>
      </w:r>
    </w:p>
    <w:p w:rsidR="00690B52" w:rsidRPr="008447C4" w:rsidRDefault="00690B52" w:rsidP="00C760F2">
      <w:pPr>
        <w:pStyle w:val="TOC1"/>
        <w:rPr>
          <w:rFonts w:asciiTheme="minorHAnsi" w:eastAsiaTheme="minorEastAsia" w:hAnsiTheme="minorHAnsi" w:cstheme="minorBidi"/>
          <w:sz w:val="22"/>
          <w:szCs w:val="22"/>
          <w:lang w:eastAsia="zh-CN"/>
        </w:rPr>
      </w:pPr>
      <w:r w:rsidRPr="00C96729">
        <w:rPr>
          <w:lang w:val="en-GB"/>
        </w:rPr>
        <w:t>Annex 8: NGN Issues</w:t>
      </w:r>
      <w:r w:rsidRPr="00C96729">
        <w:rPr>
          <w:lang w:val="en-GB"/>
        </w:rPr>
        <w:tab/>
      </w:r>
      <w:r w:rsidRPr="00C96729">
        <w:rPr>
          <w:webHidden/>
        </w:rPr>
        <w:tab/>
        <w:t>1</w:t>
      </w:r>
      <w:r w:rsidR="00C760F2" w:rsidRPr="00C760F2">
        <w:rPr>
          <w:webHidden/>
        </w:rPr>
        <w:t>4</w:t>
      </w:r>
      <w:r w:rsidR="00C760F2" w:rsidRPr="008447C4">
        <w:rPr>
          <w:webHidden/>
        </w:rPr>
        <w:t>0</w:t>
      </w:r>
    </w:p>
    <w:p w:rsidR="00690B52" w:rsidRPr="000740C6" w:rsidRDefault="00690B52" w:rsidP="00C96729">
      <w:pPr>
        <w:pStyle w:val="TOC1"/>
      </w:pPr>
      <w:r w:rsidRPr="00C96729">
        <w:rPr>
          <w:rStyle w:val="Hyperlink"/>
          <w:color w:val="auto"/>
          <w:u w:val="none"/>
          <w:lang w:val="en-GB"/>
        </w:rPr>
        <w:t>Annex 9: ITU NGN standards</w:t>
      </w:r>
      <w:r w:rsidRPr="00C96729">
        <w:rPr>
          <w:rStyle w:val="Hyperlink"/>
          <w:color w:val="auto"/>
          <w:u w:val="none"/>
          <w:lang w:val="en-GB"/>
        </w:rPr>
        <w:tab/>
      </w:r>
      <w:r w:rsidRPr="00C96729">
        <w:rPr>
          <w:rStyle w:val="Hyperlink"/>
          <w:webHidden/>
          <w:color w:val="auto"/>
          <w:u w:val="none"/>
          <w:lang w:val="en-GB"/>
        </w:rPr>
        <w:tab/>
        <w:t>1</w:t>
      </w:r>
      <w:r w:rsidR="00C96729" w:rsidRPr="00C96729">
        <w:rPr>
          <w:rStyle w:val="Hyperlink"/>
          <w:webHidden/>
          <w:color w:val="auto"/>
          <w:u w:val="none"/>
        </w:rPr>
        <w:t>4</w:t>
      </w:r>
      <w:r w:rsidR="00C96729" w:rsidRPr="000740C6">
        <w:rPr>
          <w:rStyle w:val="Hyperlink"/>
          <w:webHidden/>
          <w:color w:val="auto"/>
          <w:u w:val="none"/>
        </w:rPr>
        <w:t>0</w:t>
      </w:r>
    </w:p>
    <w:p w:rsidR="006570A8" w:rsidRDefault="00E669B9" w:rsidP="00A83937">
      <w:pPr>
        <w:tabs>
          <w:tab w:val="left" w:leader="dot" w:pos="8505"/>
          <w:tab w:val="right" w:pos="9072"/>
        </w:tabs>
        <w:rPr>
          <w:rFonts w:cs="Helvetica"/>
          <w:b/>
          <w:bCs/>
          <w:noProof/>
          <w:szCs w:val="28"/>
          <w:lang w:val="en-GB" w:eastAsia="zh-CN"/>
        </w:rPr>
      </w:pPr>
      <w:r>
        <w:rPr>
          <w:rFonts w:cs="Helvetica"/>
          <w:noProof/>
          <w:szCs w:val="28"/>
          <w:lang w:val="en-GB" w:eastAsia="zh-CN"/>
        </w:rPr>
        <w:fldChar w:fldCharType="end"/>
      </w:r>
      <w:r w:rsidR="006570A8" w:rsidRPr="00CD5563">
        <w:rPr>
          <w:rFonts w:cs="Helvetica"/>
          <w:b/>
          <w:bCs/>
          <w:noProof/>
          <w:szCs w:val="28"/>
          <w:lang w:val="en-GB" w:eastAsia="zh-CN"/>
        </w:rPr>
        <w:br w:type="page"/>
      </w:r>
    </w:p>
    <w:p w:rsidR="00690B52" w:rsidRDefault="00690B52" w:rsidP="00A83937">
      <w:pPr>
        <w:tabs>
          <w:tab w:val="left" w:leader="dot" w:pos="8505"/>
          <w:tab w:val="right" w:pos="9072"/>
        </w:tabs>
        <w:rPr>
          <w:rFonts w:cs="Helvetica"/>
          <w:b/>
          <w:bCs/>
          <w:noProof/>
          <w:szCs w:val="28"/>
          <w:lang w:val="en-GB" w:eastAsia="zh-CN"/>
        </w:rPr>
      </w:pPr>
    </w:p>
    <w:p w:rsidR="00A83937" w:rsidRPr="00C96729" w:rsidRDefault="00DD77FC" w:rsidP="000B0A90">
      <w:pPr>
        <w:pStyle w:val="Heading1"/>
        <w:rPr>
          <w:noProof/>
          <w:lang w:eastAsia="zh-CN"/>
        </w:rPr>
      </w:pPr>
      <w:bookmarkStart w:id="9" w:name="_Toc381721514"/>
      <w:r>
        <w:rPr>
          <w:noProof/>
          <w:lang w:val="ru-RU" w:eastAsia="zh-CN"/>
        </w:rPr>
        <w:t>Рисунки</w:t>
      </w:r>
      <w:r w:rsidRPr="00C96729">
        <w:rPr>
          <w:noProof/>
          <w:lang w:eastAsia="zh-CN"/>
        </w:rPr>
        <w:t xml:space="preserve"> </w:t>
      </w:r>
      <w:r>
        <w:rPr>
          <w:noProof/>
          <w:lang w:val="ru-RU" w:eastAsia="zh-CN"/>
        </w:rPr>
        <w:t>и</w:t>
      </w:r>
      <w:r w:rsidRPr="00C96729">
        <w:rPr>
          <w:noProof/>
          <w:lang w:eastAsia="zh-CN"/>
        </w:rPr>
        <w:t xml:space="preserve"> </w:t>
      </w:r>
      <w:r>
        <w:rPr>
          <w:noProof/>
          <w:lang w:val="ru-RU" w:eastAsia="zh-CN"/>
        </w:rPr>
        <w:t>таблицы</w:t>
      </w:r>
      <w:bookmarkEnd w:id="9"/>
    </w:p>
    <w:p w:rsidR="00A83937" w:rsidRPr="000740C6" w:rsidRDefault="00DD77FC" w:rsidP="00A83937">
      <w:pPr>
        <w:pStyle w:val="Toc0"/>
        <w:tabs>
          <w:tab w:val="clear" w:pos="9071"/>
          <w:tab w:val="right" w:pos="9214"/>
        </w:tabs>
      </w:pPr>
      <w:r>
        <w:rPr>
          <w:lang w:val="ru-RU"/>
        </w:rPr>
        <w:t>Стр</w:t>
      </w:r>
      <w:r w:rsidRPr="00C96729">
        <w:t>.</w:t>
      </w:r>
    </w:p>
    <w:p w:rsidR="002E649E" w:rsidRPr="002E649E" w:rsidRDefault="002E649E"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r>
        <w:rPr>
          <w:lang w:val="ru-RU"/>
        </w:rPr>
        <w:fldChar w:fldCharType="begin"/>
      </w:r>
      <w:r>
        <w:rPr>
          <w:lang w:val="ru-RU"/>
        </w:rPr>
        <w:instrText xml:space="preserve"> TOC \h \z \t "Figure title;1" </w:instrText>
      </w:r>
      <w:r>
        <w:rPr>
          <w:lang w:val="ru-RU"/>
        </w:rPr>
        <w:fldChar w:fldCharType="separate"/>
      </w:r>
      <w:hyperlink w:anchor="_Toc381722335" w:history="1">
        <w:r w:rsidRPr="002E649E">
          <w:rPr>
            <w:rStyle w:val="Hyperlink"/>
            <w:b w:val="0"/>
            <w:bCs w:val="0"/>
            <w:lang w:val="ru-RU"/>
          </w:rPr>
          <w:t>Рисунок</w:t>
        </w:r>
        <w:r w:rsidRPr="002E649E">
          <w:rPr>
            <w:rStyle w:val="Hyperlink"/>
            <w:b w:val="0"/>
            <w:bCs w:val="0"/>
            <w:lang w:val="en-GB"/>
          </w:rPr>
          <w:t xml:space="preserve"> 1-1: </w:t>
        </w:r>
        <w:r>
          <w:rPr>
            <w:rStyle w:val="Hyperlink"/>
            <w:b w:val="0"/>
            <w:bCs w:val="0"/>
            <w:lang w:val="ru-RU"/>
          </w:rPr>
          <w:tab/>
        </w:r>
        <w:r w:rsidRPr="002E649E">
          <w:rPr>
            <w:rStyle w:val="Hyperlink"/>
            <w:b w:val="0"/>
            <w:bCs w:val="0"/>
          </w:rPr>
          <w:t>Текущее состояние развития ИКТ</w:t>
        </w:r>
        <w:r w:rsidRPr="002E649E">
          <w:rPr>
            <w:b w:val="0"/>
            <w:bCs w:val="0"/>
            <w:webHidden/>
          </w:rPr>
          <w:tab/>
        </w:r>
        <w:r>
          <w:rPr>
            <w:b w:val="0"/>
            <w:bCs w:val="0"/>
            <w:webHidden/>
            <w:lang w:val="ru-RU"/>
          </w:rPr>
          <w:tab/>
        </w:r>
        <w:r w:rsidRPr="002E649E">
          <w:rPr>
            <w:b w:val="0"/>
            <w:bCs w:val="0"/>
            <w:webHidden/>
          </w:rPr>
          <w:fldChar w:fldCharType="begin"/>
        </w:r>
        <w:r w:rsidRPr="002E649E">
          <w:rPr>
            <w:b w:val="0"/>
            <w:bCs w:val="0"/>
            <w:webHidden/>
          </w:rPr>
          <w:instrText xml:space="preserve"> PAGEREF _Toc381722335 \h </w:instrText>
        </w:r>
        <w:r w:rsidRPr="002E649E">
          <w:rPr>
            <w:b w:val="0"/>
            <w:bCs w:val="0"/>
            <w:webHidden/>
          </w:rPr>
        </w:r>
        <w:r w:rsidRPr="002E649E">
          <w:rPr>
            <w:b w:val="0"/>
            <w:bCs w:val="0"/>
            <w:webHidden/>
          </w:rPr>
          <w:fldChar w:fldCharType="separate"/>
        </w:r>
        <w:r w:rsidR="00934A25">
          <w:rPr>
            <w:b w:val="0"/>
            <w:bCs w:val="0"/>
            <w:webHidden/>
          </w:rPr>
          <w:t>1</w:t>
        </w:r>
        <w:r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36" w:history="1">
        <w:r w:rsidR="002E649E" w:rsidRPr="002E649E">
          <w:rPr>
            <w:rStyle w:val="Hyperlink"/>
            <w:b w:val="0"/>
            <w:bCs w:val="0"/>
            <w:lang w:val="ru-RU" w:eastAsia="en-US"/>
          </w:rPr>
          <w:t xml:space="preserve">Рисунок 1-2: </w:t>
        </w:r>
        <w:r w:rsidR="002E649E">
          <w:rPr>
            <w:rStyle w:val="Hyperlink"/>
            <w:b w:val="0"/>
            <w:bCs w:val="0"/>
            <w:lang w:val="ru-RU" w:eastAsia="en-US"/>
          </w:rPr>
          <w:tab/>
        </w:r>
        <w:r w:rsidR="002E649E" w:rsidRPr="002E649E">
          <w:rPr>
            <w:rStyle w:val="Hyperlink"/>
            <w:b w:val="0"/>
            <w:bCs w:val="0"/>
            <w:lang w:val="ru-RU" w:eastAsia="en-US"/>
          </w:rPr>
          <w:t>Общая модель архитектуры традиционных сетей электросвязи</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_Toc381722336 \h </w:instrText>
        </w:r>
        <w:r w:rsidR="002E649E" w:rsidRPr="002E649E">
          <w:rPr>
            <w:b w:val="0"/>
            <w:bCs w:val="0"/>
            <w:webHidden/>
          </w:rPr>
        </w:r>
        <w:r w:rsidR="002E649E" w:rsidRPr="002E649E">
          <w:rPr>
            <w:b w:val="0"/>
            <w:bCs w:val="0"/>
            <w:webHidden/>
          </w:rPr>
          <w:fldChar w:fldCharType="separate"/>
        </w:r>
        <w:r w:rsidR="00934A25">
          <w:rPr>
            <w:b w:val="0"/>
            <w:bCs w:val="0"/>
            <w:webHidden/>
          </w:rPr>
          <w:t>4</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37" w:history="1">
        <w:r w:rsidR="002E649E" w:rsidRPr="002E649E">
          <w:rPr>
            <w:rStyle w:val="Hyperlink"/>
            <w:b w:val="0"/>
            <w:bCs w:val="0"/>
            <w:lang w:val="ru-RU" w:eastAsia="en-US"/>
          </w:rPr>
          <w:t xml:space="preserve">Рисунок 1-3: </w:t>
        </w:r>
        <w:r w:rsidR="002E649E">
          <w:rPr>
            <w:rStyle w:val="Hyperlink"/>
            <w:b w:val="0"/>
            <w:bCs w:val="0"/>
            <w:lang w:val="ru-RU" w:eastAsia="en-US"/>
          </w:rPr>
          <w:tab/>
        </w:r>
        <w:r w:rsidR="002E649E" w:rsidRPr="002E649E">
          <w:rPr>
            <w:rStyle w:val="Hyperlink"/>
            <w:b w:val="0"/>
            <w:bCs w:val="0"/>
            <w:lang w:val="ru-RU" w:eastAsia="en-US"/>
          </w:rPr>
          <w:t>Способ улучшения в плане архитектуры</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_Toc381722337 \h </w:instrText>
        </w:r>
        <w:r w:rsidR="002E649E" w:rsidRPr="002E649E">
          <w:rPr>
            <w:b w:val="0"/>
            <w:bCs w:val="0"/>
            <w:webHidden/>
          </w:rPr>
        </w:r>
        <w:r w:rsidR="002E649E" w:rsidRPr="002E649E">
          <w:rPr>
            <w:b w:val="0"/>
            <w:bCs w:val="0"/>
            <w:webHidden/>
          </w:rPr>
          <w:fldChar w:fldCharType="separate"/>
        </w:r>
        <w:r w:rsidR="00934A25">
          <w:rPr>
            <w:b w:val="0"/>
            <w:bCs w:val="0"/>
            <w:webHidden/>
          </w:rPr>
          <w:t>6</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38" w:history="1">
        <w:r w:rsidR="002E649E" w:rsidRPr="002E649E">
          <w:rPr>
            <w:rStyle w:val="Hyperlink"/>
            <w:b w:val="0"/>
            <w:bCs w:val="0"/>
            <w:lang w:val="ru-RU" w:eastAsia="en-US"/>
          </w:rPr>
          <w:t xml:space="preserve">Рисунок 1-4: </w:t>
        </w:r>
        <w:r w:rsidR="002E649E">
          <w:rPr>
            <w:rStyle w:val="Hyperlink"/>
            <w:b w:val="0"/>
            <w:bCs w:val="0"/>
            <w:lang w:val="ru-RU" w:eastAsia="en-US"/>
          </w:rPr>
          <w:tab/>
        </w:r>
        <w:r w:rsidR="002E649E" w:rsidRPr="002E649E">
          <w:rPr>
            <w:rStyle w:val="Hyperlink"/>
            <w:b w:val="0"/>
            <w:bCs w:val="0"/>
            <w:lang w:val="ru-RU" w:eastAsia="en-US"/>
          </w:rPr>
          <w:t>Разделение услуг и транспортирования в сетях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_Toc381722338 \h </w:instrText>
        </w:r>
        <w:r w:rsidR="002E649E" w:rsidRPr="002E649E">
          <w:rPr>
            <w:b w:val="0"/>
            <w:bCs w:val="0"/>
            <w:webHidden/>
          </w:rPr>
        </w:r>
        <w:r w:rsidR="002E649E" w:rsidRPr="002E649E">
          <w:rPr>
            <w:b w:val="0"/>
            <w:bCs w:val="0"/>
            <w:webHidden/>
          </w:rPr>
          <w:fldChar w:fldCharType="separate"/>
        </w:r>
        <w:r w:rsidR="00934A25">
          <w:rPr>
            <w:b w:val="0"/>
            <w:bCs w:val="0"/>
            <w:webHidden/>
          </w:rPr>
          <w:t>8</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39" w:history="1">
        <w:r w:rsidR="002E649E" w:rsidRPr="002E649E">
          <w:rPr>
            <w:rStyle w:val="Hyperlink"/>
            <w:b w:val="0"/>
            <w:bCs w:val="0"/>
            <w:lang w:val="ru-RU" w:eastAsia="en-US"/>
          </w:rPr>
          <w:t>Рисунок 1-5: Базовая эталонная модель СПП (</w:t>
        </w:r>
        <w:r w:rsidR="002E649E" w:rsidRPr="002E649E">
          <w:rPr>
            <w:rStyle w:val="Hyperlink"/>
            <w:b w:val="0"/>
            <w:bCs w:val="0"/>
            <w:lang w:eastAsia="en-US"/>
          </w:rPr>
          <w:t>NGN</w:t>
        </w:r>
        <w:r w:rsidR="002E649E" w:rsidRPr="002E649E">
          <w:rPr>
            <w:rStyle w:val="Hyperlink"/>
            <w:b w:val="0"/>
            <w:bCs w:val="0"/>
            <w:lang w:val="ru-RU" w:eastAsia="en-US"/>
          </w:rPr>
          <w:t xml:space="preserve"> </w:t>
        </w:r>
        <w:r w:rsidR="002E649E" w:rsidRPr="002E649E">
          <w:rPr>
            <w:rStyle w:val="Hyperlink"/>
            <w:b w:val="0"/>
            <w:bCs w:val="0"/>
            <w:lang w:eastAsia="en-US"/>
          </w:rPr>
          <w:t>BRM</w:t>
        </w:r>
        <w:r w:rsidR="002E649E" w:rsidRPr="002E649E">
          <w:rPr>
            <w:rStyle w:val="Hyperlink"/>
            <w:b w:val="0"/>
            <w:bCs w:val="0"/>
            <w:lang w:val="ru-RU" w:eastAsia="en-US"/>
          </w:rPr>
          <w:t>)</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_Toc381722339 \h </w:instrText>
        </w:r>
        <w:r w:rsidR="002E649E" w:rsidRPr="002E649E">
          <w:rPr>
            <w:b w:val="0"/>
            <w:bCs w:val="0"/>
            <w:webHidden/>
          </w:rPr>
        </w:r>
        <w:r w:rsidR="002E649E" w:rsidRPr="002E649E">
          <w:rPr>
            <w:b w:val="0"/>
            <w:bCs w:val="0"/>
            <w:webHidden/>
          </w:rPr>
          <w:fldChar w:fldCharType="separate"/>
        </w:r>
        <w:r w:rsidR="00934A25">
          <w:rPr>
            <w:b w:val="0"/>
            <w:bCs w:val="0"/>
            <w:webHidden/>
          </w:rPr>
          <w:t>8</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0" w:history="1">
        <w:r w:rsidR="002E649E" w:rsidRPr="002E649E">
          <w:rPr>
            <w:rStyle w:val="Hyperlink"/>
            <w:b w:val="0"/>
            <w:bCs w:val="0"/>
            <w:lang w:val="en-GB" w:eastAsia="en-US"/>
          </w:rPr>
          <w:t xml:space="preserve">Рисунок 1-6: </w:t>
        </w:r>
        <w:r w:rsidR="002E649E">
          <w:rPr>
            <w:rStyle w:val="Hyperlink"/>
            <w:b w:val="0"/>
            <w:bCs w:val="0"/>
            <w:lang w:val="ru-RU" w:eastAsia="en-US"/>
          </w:rPr>
          <w:tab/>
        </w:r>
        <w:r w:rsidR="002E649E" w:rsidRPr="002E649E">
          <w:rPr>
            <w:rStyle w:val="Hyperlink"/>
            <w:b w:val="0"/>
            <w:bCs w:val="0"/>
            <w:lang w:val="ru-RU" w:eastAsia="en-US"/>
          </w:rPr>
          <w:t>Обзор архитектуры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_Toc381722340 \h </w:instrText>
        </w:r>
        <w:r w:rsidR="002E649E" w:rsidRPr="002E649E">
          <w:rPr>
            <w:b w:val="0"/>
            <w:bCs w:val="0"/>
            <w:webHidden/>
          </w:rPr>
        </w:r>
        <w:r w:rsidR="002E649E" w:rsidRPr="002E649E">
          <w:rPr>
            <w:b w:val="0"/>
            <w:bCs w:val="0"/>
            <w:webHidden/>
          </w:rPr>
          <w:fldChar w:fldCharType="separate"/>
        </w:r>
        <w:r w:rsidR="00934A25">
          <w:rPr>
            <w:b w:val="0"/>
            <w:bCs w:val="0"/>
            <w:webHidden/>
          </w:rPr>
          <w:t>10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1" w:history="1">
        <w:r w:rsidR="002E649E" w:rsidRPr="002E649E">
          <w:rPr>
            <w:rStyle w:val="Hyperlink"/>
            <w:b w:val="0"/>
            <w:bCs w:val="0"/>
            <w:lang w:val="en-GB" w:eastAsia="en-US"/>
          </w:rPr>
          <w:t xml:space="preserve">Рисунок 1-7: </w:t>
        </w:r>
        <w:r w:rsidR="002E649E">
          <w:rPr>
            <w:rStyle w:val="Hyperlink"/>
            <w:b w:val="0"/>
            <w:bCs w:val="0"/>
            <w:lang w:val="ru-RU" w:eastAsia="en-US"/>
          </w:rPr>
          <w:tab/>
        </w:r>
        <w:r w:rsidR="002E649E" w:rsidRPr="002E649E">
          <w:rPr>
            <w:rStyle w:val="Hyperlink"/>
            <w:b w:val="0"/>
            <w:bCs w:val="0"/>
            <w:lang w:eastAsia="en-US"/>
          </w:rPr>
          <w:t>Преимущества архитектуры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_Toc381722341 \h </w:instrText>
        </w:r>
        <w:r w:rsidR="002E649E" w:rsidRPr="002E649E">
          <w:rPr>
            <w:b w:val="0"/>
            <w:bCs w:val="0"/>
            <w:webHidden/>
          </w:rPr>
        </w:r>
        <w:r w:rsidR="002E649E" w:rsidRPr="002E649E">
          <w:rPr>
            <w:b w:val="0"/>
            <w:bCs w:val="0"/>
            <w:webHidden/>
          </w:rPr>
          <w:fldChar w:fldCharType="separate"/>
        </w:r>
        <w:r w:rsidR="00934A25">
          <w:rPr>
            <w:b w:val="0"/>
            <w:bCs w:val="0"/>
            <w:webHidden/>
          </w:rPr>
          <w:t>10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2" w:history="1">
        <w:r w:rsidR="002E649E" w:rsidRPr="002E649E">
          <w:rPr>
            <w:rStyle w:val="Hyperlink"/>
            <w:b w:val="0"/>
            <w:bCs w:val="0"/>
            <w:lang w:val="en-GB"/>
          </w:rPr>
          <w:t xml:space="preserve">Рисунок 1-8: </w:t>
        </w:r>
        <w:r w:rsidR="002E649E">
          <w:rPr>
            <w:rStyle w:val="Hyperlink"/>
            <w:b w:val="0"/>
            <w:bCs w:val="0"/>
            <w:lang w:val="ru-RU"/>
          </w:rPr>
          <w:tab/>
        </w:r>
        <w:r w:rsidR="002E649E" w:rsidRPr="002E649E">
          <w:rPr>
            <w:rStyle w:val="Hyperlink"/>
            <w:b w:val="0"/>
            <w:bCs w:val="0"/>
          </w:rPr>
          <w:t>Вариант физической архитектуры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_Toc381722342 \h </w:instrText>
        </w:r>
        <w:r w:rsidR="002E649E" w:rsidRPr="002E649E">
          <w:rPr>
            <w:b w:val="0"/>
            <w:bCs w:val="0"/>
            <w:webHidden/>
          </w:rPr>
        </w:r>
        <w:r w:rsidR="002E649E" w:rsidRPr="002E649E">
          <w:rPr>
            <w:b w:val="0"/>
            <w:bCs w:val="0"/>
            <w:webHidden/>
          </w:rPr>
          <w:fldChar w:fldCharType="separate"/>
        </w:r>
        <w:r w:rsidR="00934A25">
          <w:rPr>
            <w:b w:val="0"/>
            <w:bCs w:val="0"/>
            <w:webHidden/>
          </w:rPr>
          <w:t>12</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3" w:history="1">
        <w:r w:rsidR="002E649E" w:rsidRPr="002E649E">
          <w:rPr>
            <w:rStyle w:val="Hyperlink"/>
            <w:b w:val="0"/>
            <w:bCs w:val="0"/>
            <w:lang w:val="ru-RU" w:eastAsia="en-US"/>
          </w:rPr>
          <w:t xml:space="preserve">Рисунок 1-9: </w:t>
        </w:r>
        <w:r w:rsidR="002E649E">
          <w:rPr>
            <w:rStyle w:val="Hyperlink"/>
            <w:b w:val="0"/>
            <w:bCs w:val="0"/>
            <w:lang w:val="ru-RU" w:eastAsia="en-US"/>
          </w:rPr>
          <w:tab/>
        </w:r>
        <w:r w:rsidR="002E649E" w:rsidRPr="002E649E">
          <w:rPr>
            <w:rStyle w:val="Hyperlink"/>
            <w:b w:val="0"/>
            <w:bCs w:val="0"/>
            <w:lang w:val="ru-RU" w:eastAsia="en-US"/>
          </w:rPr>
          <w:t>Общий вид перехода базовой сети к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_Toc381722343 \h </w:instrText>
        </w:r>
        <w:r w:rsidR="002E649E" w:rsidRPr="002E649E">
          <w:rPr>
            <w:b w:val="0"/>
            <w:bCs w:val="0"/>
            <w:webHidden/>
          </w:rPr>
        </w:r>
        <w:r w:rsidR="002E649E" w:rsidRPr="002E649E">
          <w:rPr>
            <w:b w:val="0"/>
            <w:bCs w:val="0"/>
            <w:webHidden/>
          </w:rPr>
          <w:fldChar w:fldCharType="separate"/>
        </w:r>
        <w:r w:rsidR="00934A25">
          <w:rPr>
            <w:b w:val="0"/>
            <w:bCs w:val="0"/>
            <w:webHidden/>
          </w:rPr>
          <w:t>16</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4" w:history="1">
        <w:r w:rsidR="002E649E" w:rsidRPr="002E649E">
          <w:rPr>
            <w:rStyle w:val="Hyperlink"/>
            <w:b w:val="0"/>
            <w:bCs w:val="0"/>
            <w:lang w:val="ru-RU" w:eastAsia="en-US"/>
          </w:rPr>
          <w:t xml:space="preserve">Рисунок 1-10: </w:t>
        </w:r>
        <w:r w:rsidR="002E649E">
          <w:rPr>
            <w:rStyle w:val="Hyperlink"/>
            <w:b w:val="0"/>
            <w:bCs w:val="0"/>
            <w:lang w:val="ru-RU" w:eastAsia="en-US"/>
          </w:rPr>
          <w:tab/>
        </w:r>
        <w:r w:rsidR="002E649E" w:rsidRPr="002E649E">
          <w:rPr>
            <w:rStyle w:val="Hyperlink"/>
            <w:b w:val="0"/>
            <w:bCs w:val="0"/>
            <w:lang w:val="ru-RU" w:eastAsia="en-US"/>
          </w:rPr>
          <w:t>Общий вид перехода сети доступа (фиксированной) к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_Toc381722344 \h </w:instrText>
        </w:r>
        <w:r w:rsidR="002E649E" w:rsidRPr="002E649E">
          <w:rPr>
            <w:b w:val="0"/>
            <w:bCs w:val="0"/>
            <w:webHidden/>
          </w:rPr>
        </w:r>
        <w:r w:rsidR="002E649E" w:rsidRPr="002E649E">
          <w:rPr>
            <w:b w:val="0"/>
            <w:bCs w:val="0"/>
            <w:webHidden/>
          </w:rPr>
          <w:fldChar w:fldCharType="separate"/>
        </w:r>
        <w:r w:rsidR="00934A25">
          <w:rPr>
            <w:b w:val="0"/>
            <w:bCs w:val="0"/>
            <w:webHidden/>
          </w:rPr>
          <w:t>17</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5" w:history="1">
        <w:r w:rsidR="002E649E" w:rsidRPr="002E649E">
          <w:rPr>
            <w:rStyle w:val="Hyperlink"/>
            <w:b w:val="0"/>
            <w:bCs w:val="0"/>
            <w:lang w:val="ru-RU" w:eastAsia="en-US"/>
          </w:rPr>
          <w:t xml:space="preserve">Рисунок 1-11: </w:t>
        </w:r>
        <w:r w:rsidR="002E649E">
          <w:rPr>
            <w:rStyle w:val="Hyperlink"/>
            <w:b w:val="0"/>
            <w:bCs w:val="0"/>
            <w:lang w:val="ru-RU" w:eastAsia="en-US"/>
          </w:rPr>
          <w:tab/>
        </w:r>
        <w:r w:rsidR="002E649E" w:rsidRPr="002E649E">
          <w:rPr>
            <w:rStyle w:val="Hyperlink"/>
            <w:b w:val="0"/>
            <w:bCs w:val="0"/>
            <w:lang w:val="ru-RU" w:eastAsia="en-US"/>
          </w:rPr>
          <w:t>Применения различных технологий мобильного доступа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_Toc381722345 \h </w:instrText>
        </w:r>
        <w:r w:rsidR="002E649E" w:rsidRPr="002E649E">
          <w:rPr>
            <w:b w:val="0"/>
            <w:bCs w:val="0"/>
            <w:webHidden/>
          </w:rPr>
        </w:r>
        <w:r w:rsidR="002E649E" w:rsidRPr="002E649E">
          <w:rPr>
            <w:b w:val="0"/>
            <w:bCs w:val="0"/>
            <w:webHidden/>
          </w:rPr>
          <w:fldChar w:fldCharType="separate"/>
        </w:r>
        <w:r w:rsidR="00934A25">
          <w:rPr>
            <w:b w:val="0"/>
            <w:bCs w:val="0"/>
            <w:webHidden/>
          </w:rPr>
          <w:t>18</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6" w:history="1">
        <w:r w:rsidR="002E649E" w:rsidRPr="002E649E">
          <w:rPr>
            <w:rStyle w:val="Hyperlink"/>
            <w:b w:val="0"/>
            <w:bCs w:val="0"/>
            <w:lang w:val="ru-RU" w:eastAsia="en-US"/>
          </w:rPr>
          <w:t xml:space="preserve">Рисунок 1-12: </w:t>
        </w:r>
        <w:r w:rsidR="002E649E">
          <w:rPr>
            <w:rStyle w:val="Hyperlink"/>
            <w:b w:val="0"/>
            <w:bCs w:val="0"/>
            <w:lang w:val="ru-RU" w:eastAsia="en-US"/>
          </w:rPr>
          <w:tab/>
        </w:r>
        <w:r w:rsidR="002E649E" w:rsidRPr="002E649E">
          <w:rPr>
            <w:rStyle w:val="Hyperlink"/>
            <w:b w:val="0"/>
            <w:bCs w:val="0"/>
            <w:lang w:val="ru-RU" w:eastAsia="en-US"/>
          </w:rPr>
          <w:t>Общий вид перехода сети доступа (смешанной) к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_Toc381722346 \h </w:instrText>
        </w:r>
        <w:r w:rsidR="002E649E" w:rsidRPr="002E649E">
          <w:rPr>
            <w:b w:val="0"/>
            <w:bCs w:val="0"/>
            <w:webHidden/>
          </w:rPr>
        </w:r>
        <w:r w:rsidR="002E649E" w:rsidRPr="002E649E">
          <w:rPr>
            <w:b w:val="0"/>
            <w:bCs w:val="0"/>
            <w:webHidden/>
          </w:rPr>
          <w:fldChar w:fldCharType="separate"/>
        </w:r>
        <w:r w:rsidR="00934A25">
          <w:rPr>
            <w:b w:val="0"/>
            <w:bCs w:val="0"/>
            <w:webHidden/>
          </w:rPr>
          <w:t>18</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7" w:history="1">
        <w:r w:rsidR="002E649E" w:rsidRPr="002E649E">
          <w:rPr>
            <w:rStyle w:val="Hyperlink"/>
            <w:b w:val="0"/>
            <w:bCs w:val="0"/>
            <w:lang w:val="ru-RU" w:eastAsia="en-US"/>
          </w:rPr>
          <w:t>Рисунок 1-1</w:t>
        </w:r>
        <w:r w:rsidR="002E649E" w:rsidRPr="002E649E">
          <w:rPr>
            <w:rStyle w:val="Hyperlink"/>
            <w:b w:val="0"/>
            <w:bCs w:val="0"/>
            <w:lang w:val="ru-RU" w:eastAsia="ko-KR"/>
          </w:rPr>
          <w:t>3</w:t>
        </w:r>
        <w:r w:rsidR="002E649E" w:rsidRPr="002E649E">
          <w:rPr>
            <w:rStyle w:val="Hyperlink"/>
            <w:b w:val="0"/>
            <w:bCs w:val="0"/>
            <w:lang w:val="ru-RU" w:eastAsia="en-US"/>
          </w:rPr>
          <w:t xml:space="preserve">: </w:t>
        </w:r>
        <w:r w:rsidR="002E649E">
          <w:rPr>
            <w:rStyle w:val="Hyperlink"/>
            <w:b w:val="0"/>
            <w:bCs w:val="0"/>
            <w:lang w:val="ru-RU" w:eastAsia="en-US"/>
          </w:rPr>
          <w:tab/>
        </w:r>
        <w:r w:rsidR="002E649E" w:rsidRPr="002E649E">
          <w:rPr>
            <w:rStyle w:val="Hyperlink"/>
            <w:b w:val="0"/>
            <w:bCs w:val="0"/>
            <w:lang w:val="ru-RU" w:eastAsia="en-US"/>
          </w:rPr>
          <w:t>Эмуляция КТСОП/ЦСИС в сетях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_Toc381722347 \h </w:instrText>
        </w:r>
        <w:r w:rsidR="002E649E" w:rsidRPr="002E649E">
          <w:rPr>
            <w:b w:val="0"/>
            <w:bCs w:val="0"/>
            <w:webHidden/>
          </w:rPr>
        </w:r>
        <w:r w:rsidR="002E649E" w:rsidRPr="002E649E">
          <w:rPr>
            <w:b w:val="0"/>
            <w:bCs w:val="0"/>
            <w:webHidden/>
          </w:rPr>
          <w:fldChar w:fldCharType="separate"/>
        </w:r>
        <w:r w:rsidR="00934A25">
          <w:rPr>
            <w:b w:val="0"/>
            <w:bCs w:val="0"/>
            <w:webHidden/>
          </w:rPr>
          <w:t>19</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8" w:history="1">
        <w:r w:rsidR="002E649E" w:rsidRPr="002E649E">
          <w:rPr>
            <w:rStyle w:val="Hyperlink"/>
            <w:b w:val="0"/>
            <w:bCs w:val="0"/>
            <w:lang w:val="ru-RU" w:eastAsia="en-US"/>
          </w:rPr>
          <w:t xml:space="preserve">Рисунок 1-14: </w:t>
        </w:r>
        <w:r w:rsidR="002E649E">
          <w:rPr>
            <w:rStyle w:val="Hyperlink"/>
            <w:b w:val="0"/>
            <w:bCs w:val="0"/>
            <w:lang w:val="ru-RU" w:eastAsia="en-US"/>
          </w:rPr>
          <w:tab/>
        </w:r>
        <w:r w:rsidR="002E649E" w:rsidRPr="002E649E">
          <w:rPr>
            <w:rStyle w:val="Hyperlink"/>
            <w:b w:val="0"/>
            <w:bCs w:val="0"/>
            <w:lang w:val="ru-RU" w:eastAsia="en-US"/>
          </w:rPr>
          <w:t>Сценарий</w:t>
        </w:r>
        <w:r w:rsidR="002E649E" w:rsidRPr="002E649E">
          <w:rPr>
            <w:rStyle w:val="Hyperlink"/>
            <w:b w:val="0"/>
            <w:bCs w:val="0"/>
            <w:lang w:eastAsia="en-US"/>
          </w:rPr>
          <w:t> </w:t>
        </w:r>
        <w:r w:rsidR="002E649E" w:rsidRPr="002E649E">
          <w:rPr>
            <w:rStyle w:val="Hyperlink"/>
            <w:b w:val="0"/>
            <w:bCs w:val="0"/>
            <w:lang w:val="ru-RU" w:eastAsia="en-US"/>
          </w:rPr>
          <w:t>1 моделирования КТСОП/ЦСИС в сетях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_Toc381722348 \h </w:instrText>
        </w:r>
        <w:r w:rsidR="002E649E" w:rsidRPr="002E649E">
          <w:rPr>
            <w:b w:val="0"/>
            <w:bCs w:val="0"/>
            <w:webHidden/>
          </w:rPr>
        </w:r>
        <w:r w:rsidR="002E649E" w:rsidRPr="002E649E">
          <w:rPr>
            <w:b w:val="0"/>
            <w:bCs w:val="0"/>
            <w:webHidden/>
          </w:rPr>
          <w:fldChar w:fldCharType="separate"/>
        </w:r>
        <w:r w:rsidR="00934A25">
          <w:rPr>
            <w:b w:val="0"/>
            <w:bCs w:val="0"/>
            <w:webHidden/>
          </w:rPr>
          <w:t>19</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49" w:history="1">
        <w:r w:rsidR="002E649E" w:rsidRPr="002E649E">
          <w:rPr>
            <w:rStyle w:val="Hyperlink"/>
            <w:b w:val="0"/>
            <w:bCs w:val="0"/>
            <w:lang w:val="ru-RU" w:eastAsia="en-US"/>
          </w:rPr>
          <w:t xml:space="preserve">Рисунок 1-15: </w:t>
        </w:r>
        <w:r w:rsidR="002E649E">
          <w:rPr>
            <w:rStyle w:val="Hyperlink"/>
            <w:b w:val="0"/>
            <w:bCs w:val="0"/>
            <w:lang w:val="ru-RU" w:eastAsia="en-US"/>
          </w:rPr>
          <w:tab/>
        </w:r>
        <w:r w:rsidR="002E649E" w:rsidRPr="002E649E">
          <w:rPr>
            <w:rStyle w:val="Hyperlink"/>
            <w:b w:val="0"/>
            <w:bCs w:val="0"/>
            <w:lang w:val="ru-RU" w:eastAsia="en-US"/>
          </w:rPr>
          <w:t>Сценарий</w:t>
        </w:r>
        <w:r w:rsidR="002E649E" w:rsidRPr="002E649E">
          <w:rPr>
            <w:rStyle w:val="Hyperlink"/>
            <w:b w:val="0"/>
            <w:bCs w:val="0"/>
            <w:lang w:eastAsia="en-US"/>
          </w:rPr>
          <w:t> </w:t>
        </w:r>
        <w:r w:rsidR="002E649E" w:rsidRPr="002E649E">
          <w:rPr>
            <w:rStyle w:val="Hyperlink"/>
            <w:b w:val="0"/>
            <w:bCs w:val="0"/>
            <w:lang w:val="ru-RU" w:eastAsia="en-US"/>
          </w:rPr>
          <w:t>2 моделирования КТСОП/ЦСИС в сетях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_Toc381722349 \h </w:instrText>
        </w:r>
        <w:r w:rsidR="002E649E" w:rsidRPr="002E649E">
          <w:rPr>
            <w:b w:val="0"/>
            <w:bCs w:val="0"/>
            <w:webHidden/>
          </w:rPr>
        </w:r>
        <w:r w:rsidR="002E649E" w:rsidRPr="002E649E">
          <w:rPr>
            <w:b w:val="0"/>
            <w:bCs w:val="0"/>
            <w:webHidden/>
          </w:rPr>
          <w:fldChar w:fldCharType="separate"/>
        </w:r>
        <w:r w:rsidR="00934A25">
          <w:rPr>
            <w:b w:val="0"/>
            <w:bCs w:val="0"/>
            <w:webHidden/>
          </w:rPr>
          <w:t>19</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0" w:history="1">
        <w:r w:rsidR="002E649E" w:rsidRPr="002E649E">
          <w:rPr>
            <w:rStyle w:val="Hyperlink"/>
            <w:b w:val="0"/>
            <w:bCs w:val="0"/>
            <w:lang w:val="ru-RU"/>
          </w:rPr>
          <w:t xml:space="preserve">Рисунок 1-16: </w:t>
        </w:r>
        <w:r w:rsidR="002E649E">
          <w:rPr>
            <w:rStyle w:val="Hyperlink"/>
            <w:b w:val="0"/>
            <w:bCs w:val="0"/>
            <w:lang w:val="ru-RU"/>
          </w:rPr>
          <w:tab/>
        </w:r>
        <w:r w:rsidR="002E649E" w:rsidRPr="002E649E">
          <w:rPr>
            <w:rStyle w:val="Hyperlink"/>
            <w:b w:val="0"/>
            <w:bCs w:val="0"/>
            <w:lang w:val="ru-RU"/>
          </w:rPr>
          <w:t>Схема взаимодействия</w:t>
        </w:r>
        <w:r w:rsidR="002E649E" w:rsidRPr="002E649E">
          <w:rPr>
            <w:rStyle w:val="Hyperlink"/>
            <w:b w:val="0"/>
            <w:bCs w:val="0"/>
          </w:rPr>
          <w:t> </w:t>
        </w:r>
        <w:r w:rsidR="002E649E" w:rsidRPr="002E649E">
          <w:rPr>
            <w:rStyle w:val="Hyperlink"/>
            <w:b w:val="0"/>
            <w:bCs w:val="0"/>
            <w:lang w:val="ru-RU"/>
          </w:rPr>
          <w:t>1между эмуляцией и моделированием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_Toc381722350 \h </w:instrText>
        </w:r>
        <w:r w:rsidR="002E649E" w:rsidRPr="002E649E">
          <w:rPr>
            <w:b w:val="0"/>
            <w:bCs w:val="0"/>
            <w:webHidden/>
          </w:rPr>
        </w:r>
        <w:r w:rsidR="002E649E" w:rsidRPr="002E649E">
          <w:rPr>
            <w:b w:val="0"/>
            <w:bCs w:val="0"/>
            <w:webHidden/>
          </w:rPr>
          <w:fldChar w:fldCharType="separate"/>
        </w:r>
        <w:r w:rsidR="00934A25">
          <w:rPr>
            <w:b w:val="0"/>
            <w:bCs w:val="0"/>
            <w:webHidden/>
          </w:rPr>
          <w:t>20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1" w:history="1">
        <w:r w:rsidR="002E649E" w:rsidRPr="002E649E">
          <w:rPr>
            <w:rStyle w:val="Hyperlink"/>
            <w:b w:val="0"/>
            <w:bCs w:val="0"/>
            <w:lang w:val="ru-RU" w:eastAsia="en-US"/>
          </w:rPr>
          <w:t xml:space="preserve">Рисунок 1-17: </w:t>
        </w:r>
        <w:r w:rsidR="002E649E">
          <w:rPr>
            <w:rStyle w:val="Hyperlink"/>
            <w:b w:val="0"/>
            <w:bCs w:val="0"/>
            <w:lang w:val="ru-RU" w:eastAsia="en-US"/>
          </w:rPr>
          <w:tab/>
        </w:r>
        <w:r w:rsidR="002E649E" w:rsidRPr="002E649E">
          <w:rPr>
            <w:rStyle w:val="Hyperlink"/>
            <w:b w:val="0"/>
            <w:bCs w:val="0"/>
            <w:lang w:val="ru-RU" w:eastAsia="en-US"/>
          </w:rPr>
          <w:t>Схема взаимодействия</w:t>
        </w:r>
        <w:r w:rsidR="002E649E" w:rsidRPr="002E649E">
          <w:rPr>
            <w:rStyle w:val="Hyperlink"/>
            <w:b w:val="0"/>
            <w:bCs w:val="0"/>
            <w:lang w:eastAsia="en-US"/>
          </w:rPr>
          <w:t> </w:t>
        </w:r>
        <w:r w:rsidR="002E649E" w:rsidRPr="002E649E">
          <w:rPr>
            <w:rStyle w:val="Hyperlink"/>
            <w:b w:val="0"/>
            <w:bCs w:val="0"/>
            <w:lang w:val="ru-RU" w:eastAsia="en-US"/>
          </w:rPr>
          <w:t>2 между эмуляцией и моделированием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_Toc381722351 \h </w:instrText>
        </w:r>
        <w:r w:rsidR="002E649E" w:rsidRPr="002E649E">
          <w:rPr>
            <w:b w:val="0"/>
            <w:bCs w:val="0"/>
            <w:webHidden/>
          </w:rPr>
        </w:r>
        <w:r w:rsidR="002E649E" w:rsidRPr="002E649E">
          <w:rPr>
            <w:b w:val="0"/>
            <w:bCs w:val="0"/>
            <w:webHidden/>
          </w:rPr>
          <w:fldChar w:fldCharType="separate"/>
        </w:r>
        <w:r w:rsidR="00934A25">
          <w:rPr>
            <w:b w:val="0"/>
            <w:bCs w:val="0"/>
            <w:webHidden/>
          </w:rPr>
          <w:t>20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2" w:history="1">
        <w:r w:rsidR="002E649E" w:rsidRPr="002E649E">
          <w:rPr>
            <w:rStyle w:val="Hyperlink"/>
            <w:b w:val="0"/>
            <w:bCs w:val="0"/>
            <w:lang w:val="ru-RU" w:eastAsia="en-US"/>
          </w:rPr>
          <w:t xml:space="preserve">Рисунок 1-18: </w:t>
        </w:r>
        <w:r w:rsidR="002E649E">
          <w:rPr>
            <w:rStyle w:val="Hyperlink"/>
            <w:b w:val="0"/>
            <w:bCs w:val="0"/>
            <w:lang w:val="ru-RU" w:eastAsia="en-US"/>
          </w:rPr>
          <w:tab/>
        </w:r>
        <w:r w:rsidR="002E649E" w:rsidRPr="002E649E">
          <w:rPr>
            <w:rStyle w:val="Hyperlink"/>
            <w:b w:val="0"/>
            <w:bCs w:val="0"/>
            <w:lang w:val="ru-RU" w:eastAsia="en-US"/>
          </w:rPr>
          <w:t>Общий вид использования эмуляции и моделирования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_Toc381722352 \h </w:instrText>
        </w:r>
        <w:r w:rsidR="002E649E" w:rsidRPr="002E649E">
          <w:rPr>
            <w:b w:val="0"/>
            <w:bCs w:val="0"/>
            <w:webHidden/>
          </w:rPr>
        </w:r>
        <w:r w:rsidR="002E649E" w:rsidRPr="002E649E">
          <w:rPr>
            <w:b w:val="0"/>
            <w:bCs w:val="0"/>
            <w:webHidden/>
          </w:rPr>
          <w:fldChar w:fldCharType="separate"/>
        </w:r>
        <w:r w:rsidR="00934A25">
          <w:rPr>
            <w:b w:val="0"/>
            <w:bCs w:val="0"/>
            <w:webHidden/>
          </w:rPr>
          <w:t>21</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3" w:history="1">
        <w:r w:rsidR="002E649E" w:rsidRPr="002E649E">
          <w:rPr>
            <w:rStyle w:val="Hyperlink"/>
            <w:b w:val="0"/>
            <w:bCs w:val="0"/>
            <w:lang w:val="en-GB" w:eastAsia="en-US"/>
          </w:rPr>
          <w:t xml:space="preserve">Рисунок 1-19: </w:t>
        </w:r>
        <w:r w:rsidR="002E649E">
          <w:rPr>
            <w:rStyle w:val="Hyperlink"/>
            <w:b w:val="0"/>
            <w:bCs w:val="0"/>
            <w:lang w:val="ru-RU" w:eastAsia="en-US"/>
          </w:rPr>
          <w:tab/>
        </w:r>
        <w:r w:rsidR="002E649E" w:rsidRPr="002E649E">
          <w:rPr>
            <w:rStyle w:val="Hyperlink"/>
            <w:b w:val="0"/>
            <w:bCs w:val="0"/>
            <w:lang w:val="ru-RU" w:eastAsia="en-US"/>
          </w:rPr>
          <w:t>Пример развертывания сервера вызова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_Toc381722353 \h </w:instrText>
        </w:r>
        <w:r w:rsidR="002E649E" w:rsidRPr="002E649E">
          <w:rPr>
            <w:b w:val="0"/>
            <w:bCs w:val="0"/>
            <w:webHidden/>
          </w:rPr>
        </w:r>
        <w:r w:rsidR="002E649E" w:rsidRPr="002E649E">
          <w:rPr>
            <w:b w:val="0"/>
            <w:bCs w:val="0"/>
            <w:webHidden/>
          </w:rPr>
          <w:fldChar w:fldCharType="separate"/>
        </w:r>
        <w:r w:rsidR="00934A25">
          <w:rPr>
            <w:b w:val="0"/>
            <w:bCs w:val="0"/>
            <w:webHidden/>
          </w:rPr>
          <w:t>22</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4" w:history="1">
        <w:r w:rsidR="002E649E" w:rsidRPr="002E649E">
          <w:rPr>
            <w:rStyle w:val="Hyperlink"/>
            <w:b w:val="0"/>
            <w:bCs w:val="0"/>
            <w:lang w:val="en-GB" w:eastAsia="en-US"/>
          </w:rPr>
          <w:t xml:space="preserve">Рисунок 1-20: </w:t>
        </w:r>
        <w:r w:rsidR="002E649E">
          <w:rPr>
            <w:rStyle w:val="Hyperlink"/>
            <w:b w:val="0"/>
            <w:bCs w:val="0"/>
            <w:lang w:val="ru-RU" w:eastAsia="en-US"/>
          </w:rPr>
          <w:tab/>
        </w:r>
        <w:r w:rsidR="002E649E" w:rsidRPr="002E649E">
          <w:rPr>
            <w:rStyle w:val="Hyperlink"/>
            <w:b w:val="0"/>
            <w:bCs w:val="0"/>
          </w:rPr>
          <w:t>Общие сценарии перехода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_Toc381722354 \h </w:instrText>
        </w:r>
        <w:r w:rsidR="002E649E" w:rsidRPr="002E649E">
          <w:rPr>
            <w:b w:val="0"/>
            <w:bCs w:val="0"/>
            <w:webHidden/>
          </w:rPr>
        </w:r>
        <w:r w:rsidR="002E649E" w:rsidRPr="002E649E">
          <w:rPr>
            <w:b w:val="0"/>
            <w:bCs w:val="0"/>
            <w:webHidden/>
          </w:rPr>
          <w:fldChar w:fldCharType="separate"/>
        </w:r>
        <w:r w:rsidR="00934A25">
          <w:rPr>
            <w:b w:val="0"/>
            <w:bCs w:val="0"/>
            <w:webHidden/>
          </w:rPr>
          <w:t>23</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5" w:history="1">
        <w:r w:rsidR="002E649E" w:rsidRPr="002E649E">
          <w:rPr>
            <w:rStyle w:val="Hyperlink"/>
            <w:b w:val="0"/>
            <w:bCs w:val="0"/>
            <w:lang w:val="ru-RU" w:eastAsia="en-US"/>
          </w:rPr>
          <w:t xml:space="preserve">Рисунок 1-21: </w:t>
        </w:r>
        <w:r w:rsidR="002E649E">
          <w:rPr>
            <w:rStyle w:val="Hyperlink"/>
            <w:b w:val="0"/>
            <w:bCs w:val="0"/>
            <w:lang w:val="ru-RU" w:eastAsia="en-US"/>
          </w:rPr>
          <w:tab/>
        </w:r>
        <w:r w:rsidR="002E649E" w:rsidRPr="002E649E">
          <w:rPr>
            <w:rStyle w:val="Hyperlink"/>
            <w:b w:val="0"/>
            <w:bCs w:val="0"/>
            <w:lang w:val="ru-RU"/>
          </w:rPr>
          <w:t>Сценарий перехода с наложением</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_Toc381722355 \h </w:instrText>
        </w:r>
        <w:r w:rsidR="002E649E" w:rsidRPr="002E649E">
          <w:rPr>
            <w:b w:val="0"/>
            <w:bCs w:val="0"/>
            <w:webHidden/>
          </w:rPr>
        </w:r>
        <w:r w:rsidR="002E649E" w:rsidRPr="002E649E">
          <w:rPr>
            <w:b w:val="0"/>
            <w:bCs w:val="0"/>
            <w:webHidden/>
          </w:rPr>
          <w:fldChar w:fldCharType="separate"/>
        </w:r>
        <w:r w:rsidR="00934A25">
          <w:rPr>
            <w:b w:val="0"/>
            <w:bCs w:val="0"/>
            <w:webHidden/>
          </w:rPr>
          <w:t>24</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6" w:history="1">
        <w:r w:rsidR="002E649E" w:rsidRPr="002E649E">
          <w:rPr>
            <w:rStyle w:val="Hyperlink"/>
            <w:b w:val="0"/>
            <w:bCs w:val="0"/>
            <w:lang w:val="ru-RU" w:eastAsia="en-US"/>
          </w:rPr>
          <w:t xml:space="preserve">Рисунок 1-22: </w:t>
        </w:r>
        <w:r w:rsidR="002E649E">
          <w:rPr>
            <w:rStyle w:val="Hyperlink"/>
            <w:b w:val="0"/>
            <w:bCs w:val="0"/>
            <w:lang w:val="ru-RU" w:eastAsia="en-US"/>
          </w:rPr>
          <w:tab/>
        </w:r>
        <w:r w:rsidR="002E649E" w:rsidRPr="002E649E">
          <w:rPr>
            <w:rStyle w:val="Hyperlink"/>
            <w:b w:val="0"/>
            <w:bCs w:val="0"/>
            <w:lang w:val="ru-RU"/>
          </w:rPr>
          <w:t>Сценарий перехода с заменой инфраструктуры</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_Toc381722356 \h </w:instrText>
        </w:r>
        <w:r w:rsidR="002E649E" w:rsidRPr="002E649E">
          <w:rPr>
            <w:b w:val="0"/>
            <w:bCs w:val="0"/>
            <w:webHidden/>
          </w:rPr>
        </w:r>
        <w:r w:rsidR="002E649E" w:rsidRPr="002E649E">
          <w:rPr>
            <w:b w:val="0"/>
            <w:bCs w:val="0"/>
            <w:webHidden/>
          </w:rPr>
          <w:fldChar w:fldCharType="separate"/>
        </w:r>
        <w:r w:rsidR="00934A25">
          <w:rPr>
            <w:b w:val="0"/>
            <w:bCs w:val="0"/>
            <w:webHidden/>
          </w:rPr>
          <w:t>25</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7" w:history="1">
        <w:r w:rsidR="002E649E" w:rsidRPr="002E649E">
          <w:rPr>
            <w:rStyle w:val="Hyperlink"/>
            <w:b w:val="0"/>
            <w:bCs w:val="0"/>
            <w:lang w:val="en-GB" w:eastAsia="en-US"/>
          </w:rPr>
          <w:t xml:space="preserve">Рисунок 1-23: </w:t>
        </w:r>
        <w:r w:rsidR="002E649E">
          <w:rPr>
            <w:rStyle w:val="Hyperlink"/>
            <w:b w:val="0"/>
            <w:bCs w:val="0"/>
            <w:lang w:val="ru-RU" w:eastAsia="en-US"/>
          </w:rPr>
          <w:tab/>
        </w:r>
        <w:r w:rsidR="002E649E" w:rsidRPr="002E649E">
          <w:rPr>
            <w:rStyle w:val="Hyperlink"/>
            <w:b w:val="0"/>
            <w:bCs w:val="0"/>
            <w:lang w:val="en-GB" w:eastAsia="en-US"/>
          </w:rPr>
          <w:t>Mixed migration scenario</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_Toc381722357 \h </w:instrText>
        </w:r>
        <w:r w:rsidR="002E649E" w:rsidRPr="002E649E">
          <w:rPr>
            <w:b w:val="0"/>
            <w:bCs w:val="0"/>
            <w:webHidden/>
          </w:rPr>
        </w:r>
        <w:r w:rsidR="002E649E" w:rsidRPr="002E649E">
          <w:rPr>
            <w:b w:val="0"/>
            <w:bCs w:val="0"/>
            <w:webHidden/>
          </w:rPr>
          <w:fldChar w:fldCharType="separate"/>
        </w:r>
        <w:r w:rsidR="00934A25">
          <w:rPr>
            <w:b w:val="0"/>
            <w:bCs w:val="0"/>
            <w:webHidden/>
          </w:rPr>
          <w:t>26</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8" w:history="1">
        <w:r w:rsidR="002E649E" w:rsidRPr="002E649E">
          <w:rPr>
            <w:rStyle w:val="Hyperlink"/>
            <w:b w:val="0"/>
            <w:bCs w:val="0"/>
            <w:lang w:val="ru-RU" w:eastAsia="en-US"/>
          </w:rPr>
          <w:t xml:space="preserve">Рисунок 2-1: </w:t>
        </w:r>
        <w:r w:rsidR="002E649E">
          <w:rPr>
            <w:rStyle w:val="Hyperlink"/>
            <w:b w:val="0"/>
            <w:bCs w:val="0"/>
            <w:lang w:val="ru-RU" w:eastAsia="en-US"/>
          </w:rPr>
          <w:tab/>
        </w:r>
        <w:r w:rsidR="002E649E" w:rsidRPr="002E649E">
          <w:rPr>
            <w:rStyle w:val="Hyperlink"/>
            <w:b w:val="0"/>
            <w:bCs w:val="0"/>
            <w:lang w:val="ru-RU"/>
          </w:rPr>
          <w:t>Развитие технологии передачи данных</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_Toc381722358 \h </w:instrText>
        </w:r>
        <w:r w:rsidR="002E649E" w:rsidRPr="002E649E">
          <w:rPr>
            <w:b w:val="0"/>
            <w:bCs w:val="0"/>
            <w:webHidden/>
          </w:rPr>
        </w:r>
        <w:r w:rsidR="002E649E" w:rsidRPr="002E649E">
          <w:rPr>
            <w:b w:val="0"/>
            <w:bCs w:val="0"/>
            <w:webHidden/>
          </w:rPr>
          <w:fldChar w:fldCharType="separate"/>
        </w:r>
        <w:r w:rsidR="00934A25">
          <w:rPr>
            <w:b w:val="0"/>
            <w:bCs w:val="0"/>
            <w:webHidden/>
          </w:rPr>
          <w:t>29</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59" w:history="1">
        <w:r w:rsidR="002E649E" w:rsidRPr="002E649E">
          <w:rPr>
            <w:rStyle w:val="Hyperlink"/>
            <w:b w:val="0"/>
            <w:bCs w:val="0"/>
            <w:lang w:val="en-GB" w:eastAsia="en-US"/>
          </w:rPr>
          <w:t xml:space="preserve">Рисунок 2-2: </w:t>
        </w:r>
        <w:r w:rsidR="002E649E">
          <w:rPr>
            <w:rStyle w:val="Hyperlink"/>
            <w:b w:val="0"/>
            <w:bCs w:val="0"/>
            <w:lang w:val="ru-RU" w:eastAsia="en-US"/>
          </w:rPr>
          <w:tab/>
        </w:r>
        <w:r w:rsidR="002E649E" w:rsidRPr="002E649E">
          <w:rPr>
            <w:rStyle w:val="Hyperlink"/>
            <w:b w:val="0"/>
            <w:bCs w:val="0"/>
          </w:rPr>
          <w:t>Совершенствование оконечных устройств</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_Toc381722359 \h </w:instrText>
        </w:r>
        <w:r w:rsidR="002E649E" w:rsidRPr="002E649E">
          <w:rPr>
            <w:b w:val="0"/>
            <w:bCs w:val="0"/>
            <w:webHidden/>
          </w:rPr>
        </w:r>
        <w:r w:rsidR="002E649E" w:rsidRPr="002E649E">
          <w:rPr>
            <w:b w:val="0"/>
            <w:bCs w:val="0"/>
            <w:webHidden/>
          </w:rPr>
          <w:fldChar w:fldCharType="separate"/>
        </w:r>
        <w:r w:rsidR="00934A25">
          <w:rPr>
            <w:b w:val="0"/>
            <w:bCs w:val="0"/>
            <w:webHidden/>
          </w:rPr>
          <w:t>30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0" w:history="1">
        <w:r w:rsidR="002E649E" w:rsidRPr="002E649E">
          <w:rPr>
            <w:rStyle w:val="Hyperlink"/>
            <w:b w:val="0"/>
            <w:bCs w:val="0"/>
            <w:lang w:val="ru-RU" w:eastAsia="en-US"/>
          </w:rPr>
          <w:t xml:space="preserve">Рисунок 2-3: </w:t>
        </w:r>
        <w:r w:rsidR="002E649E">
          <w:rPr>
            <w:rStyle w:val="Hyperlink"/>
            <w:b w:val="0"/>
            <w:bCs w:val="0"/>
            <w:lang w:val="ru-RU" w:eastAsia="en-US"/>
          </w:rPr>
          <w:tab/>
        </w:r>
        <w:r w:rsidR="002E649E" w:rsidRPr="002E649E">
          <w:rPr>
            <w:rStyle w:val="Hyperlink"/>
            <w:b w:val="0"/>
            <w:bCs w:val="0"/>
            <w:lang w:val="ru-RU"/>
          </w:rPr>
          <w:t>Совершенствование мобильного оконечного устройства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_Toc381722360 \h </w:instrText>
        </w:r>
        <w:r w:rsidR="002E649E" w:rsidRPr="002E649E">
          <w:rPr>
            <w:b w:val="0"/>
            <w:bCs w:val="0"/>
            <w:webHidden/>
          </w:rPr>
        </w:r>
        <w:r w:rsidR="002E649E" w:rsidRPr="002E649E">
          <w:rPr>
            <w:b w:val="0"/>
            <w:bCs w:val="0"/>
            <w:webHidden/>
          </w:rPr>
          <w:fldChar w:fldCharType="separate"/>
        </w:r>
        <w:r w:rsidR="00934A25">
          <w:rPr>
            <w:b w:val="0"/>
            <w:bCs w:val="0"/>
            <w:webHidden/>
          </w:rPr>
          <w:t>30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1" w:history="1">
        <w:r w:rsidR="002E649E" w:rsidRPr="002E649E">
          <w:rPr>
            <w:rStyle w:val="Hyperlink"/>
            <w:b w:val="0"/>
            <w:bCs w:val="0"/>
            <w:lang w:val="ru-RU" w:eastAsia="en-US"/>
          </w:rPr>
          <w:t xml:space="preserve">Рисунок 2-4: </w:t>
        </w:r>
        <w:r w:rsidR="002E649E">
          <w:rPr>
            <w:rStyle w:val="Hyperlink"/>
            <w:b w:val="0"/>
            <w:bCs w:val="0"/>
            <w:lang w:val="ru-RU" w:eastAsia="en-US"/>
          </w:rPr>
          <w:tab/>
        </w:r>
        <w:r w:rsidR="002E649E" w:rsidRPr="002E649E">
          <w:rPr>
            <w:rStyle w:val="Hyperlink"/>
            <w:b w:val="0"/>
            <w:bCs w:val="0"/>
            <w:lang w:val="ru-RU"/>
          </w:rPr>
          <w:t>Различные услуги с помощью многофункциональных оконечных устройств</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_Toc381722361 \h </w:instrText>
        </w:r>
        <w:r w:rsidR="002E649E" w:rsidRPr="002E649E">
          <w:rPr>
            <w:b w:val="0"/>
            <w:bCs w:val="0"/>
            <w:webHidden/>
          </w:rPr>
        </w:r>
        <w:r w:rsidR="002E649E" w:rsidRPr="002E649E">
          <w:rPr>
            <w:b w:val="0"/>
            <w:bCs w:val="0"/>
            <w:webHidden/>
          </w:rPr>
          <w:fldChar w:fldCharType="separate"/>
        </w:r>
        <w:r w:rsidR="00934A25">
          <w:rPr>
            <w:b w:val="0"/>
            <w:bCs w:val="0"/>
            <w:webHidden/>
          </w:rPr>
          <w:t>31</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2" w:history="1">
        <w:r w:rsidR="002E649E" w:rsidRPr="002E649E">
          <w:rPr>
            <w:rStyle w:val="Hyperlink"/>
            <w:b w:val="0"/>
            <w:bCs w:val="0"/>
            <w:lang w:val="ru-RU" w:eastAsia="en-US"/>
          </w:rPr>
          <w:t xml:space="preserve">Рисунок 2-5: </w:t>
        </w:r>
        <w:r w:rsidR="002E649E">
          <w:rPr>
            <w:rStyle w:val="Hyperlink"/>
            <w:b w:val="0"/>
            <w:bCs w:val="0"/>
            <w:lang w:val="ru-RU" w:eastAsia="en-US"/>
          </w:rPr>
          <w:tab/>
        </w:r>
        <w:r w:rsidR="002E649E" w:rsidRPr="002E649E">
          <w:rPr>
            <w:rStyle w:val="Hyperlink"/>
            <w:b w:val="0"/>
            <w:bCs w:val="0"/>
            <w:lang w:val="ru-RU"/>
          </w:rPr>
          <w:t>Тенденции развития сетей электросвязи</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_Toc381722362 \h </w:instrText>
        </w:r>
        <w:r w:rsidR="002E649E" w:rsidRPr="002E649E">
          <w:rPr>
            <w:b w:val="0"/>
            <w:bCs w:val="0"/>
            <w:webHidden/>
          </w:rPr>
        </w:r>
        <w:r w:rsidR="002E649E" w:rsidRPr="002E649E">
          <w:rPr>
            <w:b w:val="0"/>
            <w:bCs w:val="0"/>
            <w:webHidden/>
          </w:rPr>
          <w:fldChar w:fldCharType="separate"/>
        </w:r>
        <w:r w:rsidR="00934A25">
          <w:rPr>
            <w:b w:val="0"/>
            <w:bCs w:val="0"/>
            <w:webHidden/>
          </w:rPr>
          <w:t>32</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3" w:history="1">
        <w:r w:rsidR="002E649E" w:rsidRPr="002E649E">
          <w:rPr>
            <w:rStyle w:val="Hyperlink"/>
            <w:b w:val="0"/>
            <w:bCs w:val="0"/>
            <w:lang w:val="ru-RU" w:eastAsia="en-US"/>
          </w:rPr>
          <w:t xml:space="preserve">Рисунок 2-6: </w:t>
        </w:r>
        <w:r w:rsidR="002E649E">
          <w:rPr>
            <w:rStyle w:val="Hyperlink"/>
            <w:b w:val="0"/>
            <w:bCs w:val="0"/>
            <w:lang w:val="ru-RU" w:eastAsia="en-US"/>
          </w:rPr>
          <w:tab/>
        </w:r>
        <w:r w:rsidR="002E649E" w:rsidRPr="002E649E">
          <w:rPr>
            <w:rStyle w:val="Hyperlink"/>
            <w:b w:val="0"/>
            <w:bCs w:val="0"/>
            <w:lang w:val="ru-RU"/>
          </w:rPr>
          <w:t xml:space="preserve">Функциональная совместимость и </w:t>
        </w:r>
        <w:r w:rsidR="002E649E" w:rsidRPr="002E649E">
          <w:rPr>
            <w:rStyle w:val="Hyperlink"/>
            <w:b w:val="0"/>
            <w:bCs w:val="0"/>
          </w:rPr>
          <w:t>ENUM</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_Toc381722363 \h </w:instrText>
        </w:r>
        <w:r w:rsidR="002E649E" w:rsidRPr="002E649E">
          <w:rPr>
            <w:b w:val="0"/>
            <w:bCs w:val="0"/>
            <w:webHidden/>
          </w:rPr>
        </w:r>
        <w:r w:rsidR="002E649E" w:rsidRPr="002E649E">
          <w:rPr>
            <w:b w:val="0"/>
            <w:bCs w:val="0"/>
            <w:webHidden/>
          </w:rPr>
          <w:fldChar w:fldCharType="separate"/>
        </w:r>
        <w:r w:rsidR="00934A25">
          <w:rPr>
            <w:b w:val="0"/>
            <w:bCs w:val="0"/>
            <w:webHidden/>
          </w:rPr>
          <w:t>34</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4" w:history="1">
        <w:r w:rsidR="002E649E" w:rsidRPr="002E649E">
          <w:rPr>
            <w:rStyle w:val="Hyperlink"/>
            <w:b w:val="0"/>
            <w:bCs w:val="0"/>
            <w:lang w:val="ru-RU" w:eastAsia="en-US"/>
          </w:rPr>
          <w:t xml:space="preserve">Рисунок 2-7: </w:t>
        </w:r>
        <w:r w:rsidR="002E649E">
          <w:rPr>
            <w:rStyle w:val="Hyperlink"/>
            <w:b w:val="0"/>
            <w:bCs w:val="0"/>
            <w:lang w:val="ru-RU" w:eastAsia="en-US"/>
          </w:rPr>
          <w:tab/>
        </w:r>
        <w:r w:rsidR="002E649E" w:rsidRPr="002E649E">
          <w:rPr>
            <w:rStyle w:val="Hyperlink"/>
            <w:b w:val="0"/>
            <w:bCs w:val="0"/>
            <w:lang w:val="ru-RU"/>
          </w:rPr>
          <w:t xml:space="preserve">Установление соединения в сеансе </w:t>
        </w:r>
        <w:r w:rsidR="002E649E" w:rsidRPr="002E649E">
          <w:rPr>
            <w:rStyle w:val="Hyperlink"/>
            <w:b w:val="0"/>
            <w:bCs w:val="0"/>
          </w:rPr>
          <w:t>SIP</w:t>
        </w:r>
        <w:r w:rsidR="002E649E" w:rsidRPr="002E649E">
          <w:rPr>
            <w:rStyle w:val="Hyperlink"/>
            <w:b w:val="0"/>
            <w:bCs w:val="0"/>
            <w:lang w:val="ru-RU"/>
          </w:rPr>
          <w:t xml:space="preserve"> при помощи </w:t>
        </w:r>
        <w:r w:rsidR="002E649E" w:rsidRPr="002E649E">
          <w:rPr>
            <w:rStyle w:val="Hyperlink"/>
            <w:b w:val="0"/>
            <w:bCs w:val="0"/>
          </w:rPr>
          <w:t>GLOBAL</w:t>
        </w:r>
        <w:r w:rsidR="002E649E" w:rsidRPr="002E649E">
          <w:rPr>
            <w:rStyle w:val="Hyperlink"/>
            <w:b w:val="0"/>
            <w:bCs w:val="0"/>
            <w:lang w:val="ru-RU"/>
          </w:rPr>
          <w:t xml:space="preserve"> </w:t>
        </w:r>
        <w:r w:rsidR="002E649E" w:rsidRPr="002E649E">
          <w:rPr>
            <w:rStyle w:val="Hyperlink"/>
            <w:b w:val="0"/>
            <w:bCs w:val="0"/>
          </w:rPr>
          <w:t>ENUM</w:t>
        </w:r>
        <w:r w:rsidR="002E649E" w:rsidRPr="002E649E">
          <w:rPr>
            <w:rStyle w:val="Hyperlink"/>
            <w:b w:val="0"/>
            <w:bCs w:val="0"/>
            <w:lang w:val="ru-RU"/>
          </w:rPr>
          <w:t xml:space="preserve"> </w:t>
        </w:r>
        <w:r w:rsidR="002E649E" w:rsidRPr="002E649E">
          <w:rPr>
            <w:rStyle w:val="Hyperlink"/>
            <w:b w:val="0"/>
            <w:bCs w:val="0"/>
          </w:rPr>
          <w:t>DNS</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_Toc381722364 \h </w:instrText>
        </w:r>
        <w:r w:rsidR="002E649E" w:rsidRPr="002E649E">
          <w:rPr>
            <w:b w:val="0"/>
            <w:bCs w:val="0"/>
            <w:webHidden/>
          </w:rPr>
        </w:r>
        <w:r w:rsidR="002E649E" w:rsidRPr="002E649E">
          <w:rPr>
            <w:b w:val="0"/>
            <w:bCs w:val="0"/>
            <w:webHidden/>
          </w:rPr>
          <w:fldChar w:fldCharType="separate"/>
        </w:r>
        <w:r w:rsidR="00934A25">
          <w:rPr>
            <w:b w:val="0"/>
            <w:bCs w:val="0"/>
            <w:webHidden/>
          </w:rPr>
          <w:t>35</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5" w:history="1">
        <w:r w:rsidR="002E649E" w:rsidRPr="002E649E">
          <w:rPr>
            <w:rStyle w:val="Hyperlink"/>
            <w:b w:val="0"/>
            <w:bCs w:val="0"/>
            <w:lang w:val="ru-RU" w:eastAsia="en-US"/>
          </w:rPr>
          <w:t xml:space="preserve">Рисунок 3-1: </w:t>
        </w:r>
        <w:r w:rsidR="002E649E">
          <w:rPr>
            <w:rStyle w:val="Hyperlink"/>
            <w:b w:val="0"/>
            <w:bCs w:val="0"/>
            <w:lang w:val="ru-RU" w:eastAsia="en-US"/>
          </w:rPr>
          <w:tab/>
        </w:r>
        <w:r w:rsidR="002E649E" w:rsidRPr="002E649E">
          <w:rPr>
            <w:rStyle w:val="Hyperlink"/>
            <w:b w:val="0"/>
            <w:bCs w:val="0"/>
            <w:lang w:val="ru-RU"/>
          </w:rPr>
          <w:t>Архитектура межсетевых соединений межоператорской среды  в сценарии СПП</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_Toc381722365 \h </w:instrText>
        </w:r>
        <w:r w:rsidR="002E649E" w:rsidRPr="002E649E">
          <w:rPr>
            <w:b w:val="0"/>
            <w:bCs w:val="0"/>
            <w:webHidden/>
          </w:rPr>
        </w:r>
        <w:r w:rsidR="002E649E" w:rsidRPr="002E649E">
          <w:rPr>
            <w:b w:val="0"/>
            <w:bCs w:val="0"/>
            <w:webHidden/>
          </w:rPr>
          <w:fldChar w:fldCharType="separate"/>
        </w:r>
        <w:r w:rsidR="00934A25">
          <w:rPr>
            <w:b w:val="0"/>
            <w:bCs w:val="0"/>
            <w:webHidden/>
          </w:rPr>
          <w:t>43</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6" w:history="1">
        <w:r w:rsidR="002E649E" w:rsidRPr="002E649E">
          <w:rPr>
            <w:rStyle w:val="Hyperlink"/>
            <w:b w:val="0"/>
            <w:bCs w:val="0"/>
            <w:lang w:val="ru-RU" w:eastAsia="en-US"/>
          </w:rPr>
          <w:t xml:space="preserve">Рисунок 3-2: </w:t>
        </w:r>
        <w:r w:rsidR="002E649E">
          <w:rPr>
            <w:rStyle w:val="Hyperlink"/>
            <w:b w:val="0"/>
            <w:bCs w:val="0"/>
            <w:lang w:val="ru-RU" w:eastAsia="en-US"/>
          </w:rPr>
          <w:tab/>
        </w:r>
        <w:r w:rsidR="002E649E" w:rsidRPr="002E649E">
          <w:rPr>
            <w:rStyle w:val="Hyperlink"/>
            <w:b w:val="0"/>
            <w:bCs w:val="0"/>
            <w:lang w:val="ru-RU"/>
          </w:rPr>
          <w:t>Коммутационная станция для межсоединений</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_Toc381722366 \h </w:instrText>
        </w:r>
        <w:r w:rsidR="002E649E" w:rsidRPr="002E649E">
          <w:rPr>
            <w:b w:val="0"/>
            <w:bCs w:val="0"/>
            <w:webHidden/>
          </w:rPr>
        </w:r>
        <w:r w:rsidR="002E649E" w:rsidRPr="002E649E">
          <w:rPr>
            <w:b w:val="0"/>
            <w:bCs w:val="0"/>
            <w:webHidden/>
          </w:rPr>
          <w:fldChar w:fldCharType="separate"/>
        </w:r>
        <w:r w:rsidR="00934A25">
          <w:rPr>
            <w:b w:val="0"/>
            <w:bCs w:val="0"/>
            <w:webHidden/>
          </w:rPr>
          <w:t>47</w:t>
        </w:r>
        <w:r w:rsidR="002E649E" w:rsidRPr="002E649E">
          <w:rPr>
            <w:b w:val="0"/>
            <w:bCs w:val="0"/>
            <w:webHidden/>
          </w:rPr>
          <w:fldChar w:fldCharType="end"/>
        </w:r>
      </w:hyperlink>
    </w:p>
    <w:p w:rsidR="002E649E" w:rsidRPr="002E649E" w:rsidRDefault="002E649E" w:rsidP="002E649E">
      <w:pPr>
        <w:pStyle w:val="Toc0"/>
        <w:tabs>
          <w:tab w:val="clear" w:pos="9071"/>
          <w:tab w:val="right" w:pos="9214"/>
        </w:tabs>
      </w:pPr>
      <w:r>
        <w:rPr>
          <w:lang w:val="ru-RU"/>
        </w:rPr>
        <w:t>Стр</w:t>
      </w:r>
      <w:r w:rsidRPr="002E649E">
        <w:rPr>
          <w:lang w:val="ru-RU"/>
        </w:rPr>
        <w:t>.</w:t>
      </w:r>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7" w:history="1">
        <w:r w:rsidR="002E649E" w:rsidRPr="002E649E">
          <w:rPr>
            <w:rStyle w:val="Hyperlink"/>
            <w:b w:val="0"/>
            <w:bCs w:val="0"/>
            <w:lang w:val="ru-RU" w:eastAsia="en-US"/>
          </w:rPr>
          <w:t xml:space="preserve">Рисунок 3-3: </w:t>
        </w:r>
        <w:r w:rsidR="002E649E">
          <w:rPr>
            <w:rStyle w:val="Hyperlink"/>
            <w:b w:val="0"/>
            <w:bCs w:val="0"/>
            <w:lang w:val="ru-RU" w:eastAsia="en-US"/>
          </w:rPr>
          <w:tab/>
        </w:r>
        <w:r w:rsidR="002E649E" w:rsidRPr="002E649E">
          <w:rPr>
            <w:rStyle w:val="Hyperlink"/>
            <w:b w:val="0"/>
            <w:bCs w:val="0"/>
            <w:lang w:val="ru-RU"/>
          </w:rPr>
          <w:t>Модель коммутационной станции для межсоединений</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_Toc381722367 \h </w:instrText>
        </w:r>
        <w:r w:rsidR="002E649E" w:rsidRPr="002E649E">
          <w:rPr>
            <w:b w:val="0"/>
            <w:bCs w:val="0"/>
            <w:webHidden/>
          </w:rPr>
        </w:r>
        <w:r w:rsidR="002E649E" w:rsidRPr="002E649E">
          <w:rPr>
            <w:b w:val="0"/>
            <w:bCs w:val="0"/>
            <w:webHidden/>
          </w:rPr>
          <w:fldChar w:fldCharType="separate"/>
        </w:r>
        <w:r w:rsidR="00934A25">
          <w:rPr>
            <w:b w:val="0"/>
            <w:bCs w:val="0"/>
            <w:webHidden/>
          </w:rPr>
          <w:t>48</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8" w:history="1">
        <w:r w:rsidR="002E649E" w:rsidRPr="002E649E">
          <w:rPr>
            <w:rStyle w:val="Hyperlink"/>
            <w:b w:val="0"/>
            <w:bCs w:val="0"/>
            <w:lang w:val="ru-RU" w:eastAsia="en-US"/>
          </w:rPr>
          <w:t xml:space="preserve">Рисунок 4-1: </w:t>
        </w:r>
        <w:r w:rsidR="002E649E">
          <w:rPr>
            <w:rStyle w:val="Hyperlink"/>
            <w:b w:val="0"/>
            <w:bCs w:val="0"/>
            <w:lang w:val="ru-RU" w:eastAsia="en-US"/>
          </w:rPr>
          <w:tab/>
        </w:r>
        <w:r w:rsidR="002E649E" w:rsidRPr="002E649E">
          <w:rPr>
            <w:rStyle w:val="Hyperlink"/>
            <w:b w:val="0"/>
            <w:bCs w:val="0"/>
            <w:lang w:val="ru-RU"/>
          </w:rPr>
          <w:t>Существующие сервисные структуры компании ВТ с рядом узлов</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_Toc381722368 \h </w:instrText>
        </w:r>
        <w:r w:rsidR="002E649E" w:rsidRPr="002E649E">
          <w:rPr>
            <w:b w:val="0"/>
            <w:bCs w:val="0"/>
            <w:webHidden/>
          </w:rPr>
        </w:r>
        <w:r w:rsidR="002E649E" w:rsidRPr="002E649E">
          <w:rPr>
            <w:b w:val="0"/>
            <w:bCs w:val="0"/>
            <w:webHidden/>
          </w:rPr>
          <w:fldChar w:fldCharType="separate"/>
        </w:r>
        <w:r w:rsidR="00934A25">
          <w:rPr>
            <w:b w:val="0"/>
            <w:bCs w:val="0"/>
            <w:webHidden/>
          </w:rPr>
          <w:t>56</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69" w:history="1">
        <w:r w:rsidR="002E649E" w:rsidRPr="002E649E">
          <w:rPr>
            <w:rStyle w:val="Hyperlink"/>
            <w:b w:val="0"/>
            <w:bCs w:val="0"/>
            <w:lang w:val="ru-RU" w:eastAsia="en-US"/>
          </w:rPr>
          <w:t xml:space="preserve">Рисунок 4-2: </w:t>
        </w:r>
        <w:r w:rsidR="002E649E">
          <w:rPr>
            <w:rStyle w:val="Hyperlink"/>
            <w:b w:val="0"/>
            <w:bCs w:val="0"/>
            <w:lang w:val="ru-RU" w:eastAsia="en-US"/>
          </w:rPr>
          <w:tab/>
        </w:r>
        <w:r w:rsidR="002E649E" w:rsidRPr="002E649E">
          <w:rPr>
            <w:rStyle w:val="Hyperlink"/>
            <w:b w:val="0"/>
            <w:bCs w:val="0"/>
            <w:lang w:val="ru-RU"/>
          </w:rPr>
          <w:t>Сетевые структуры компании ВТ с рядом узлов (сети ХХ</w:t>
        </w:r>
        <w:r w:rsidR="002E649E" w:rsidRPr="002E649E">
          <w:rPr>
            <w:rStyle w:val="Hyperlink"/>
            <w:b w:val="0"/>
            <w:bCs w:val="0"/>
          </w:rPr>
          <w:t>I</w:t>
        </w:r>
        <w:r w:rsidR="002E649E" w:rsidRPr="002E649E">
          <w:rPr>
            <w:rStyle w:val="Hyperlink"/>
            <w:b w:val="0"/>
            <w:bCs w:val="0"/>
            <w:lang w:val="ru-RU"/>
          </w:rPr>
          <w:t xml:space="preserve"> века)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_Toc381722369 \h </w:instrText>
        </w:r>
        <w:r w:rsidR="002E649E" w:rsidRPr="002E649E">
          <w:rPr>
            <w:b w:val="0"/>
            <w:bCs w:val="0"/>
            <w:webHidden/>
          </w:rPr>
        </w:r>
        <w:r w:rsidR="002E649E" w:rsidRPr="002E649E">
          <w:rPr>
            <w:b w:val="0"/>
            <w:bCs w:val="0"/>
            <w:webHidden/>
          </w:rPr>
          <w:fldChar w:fldCharType="separate"/>
        </w:r>
        <w:r w:rsidR="00934A25">
          <w:rPr>
            <w:b w:val="0"/>
            <w:bCs w:val="0"/>
            <w:webHidden/>
          </w:rPr>
          <w:t>56</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70" w:history="1">
        <w:r w:rsidR="002E649E" w:rsidRPr="002E649E">
          <w:rPr>
            <w:rStyle w:val="Hyperlink"/>
            <w:b w:val="0"/>
            <w:bCs w:val="0"/>
            <w:lang w:val="ru-RU" w:eastAsia="en-US"/>
          </w:rPr>
          <w:t xml:space="preserve">Рисунок 4-3: </w:t>
        </w:r>
        <w:r w:rsidR="002E649E">
          <w:rPr>
            <w:rStyle w:val="Hyperlink"/>
            <w:b w:val="0"/>
            <w:bCs w:val="0"/>
            <w:lang w:val="ru-RU" w:eastAsia="en-US"/>
          </w:rPr>
          <w:tab/>
        </w:r>
        <w:r w:rsidR="002E649E" w:rsidRPr="002E649E">
          <w:rPr>
            <w:rStyle w:val="Hyperlink"/>
            <w:b w:val="0"/>
            <w:bCs w:val="0"/>
            <w:lang w:val="ru-RU"/>
          </w:rPr>
          <w:t xml:space="preserve">Выгоды компании ВТ от внедрения сетей </w:t>
        </w:r>
        <w:r w:rsidR="002E649E" w:rsidRPr="002E649E">
          <w:rPr>
            <w:rStyle w:val="Hyperlink"/>
            <w:b w:val="0"/>
            <w:bCs w:val="0"/>
          </w:rPr>
          <w:t>XXI</w:t>
        </w:r>
        <w:r w:rsidR="002E649E" w:rsidRPr="002E649E">
          <w:rPr>
            <w:rStyle w:val="Hyperlink"/>
            <w:b w:val="0"/>
            <w:bCs w:val="0"/>
            <w:lang w:val="ru-RU"/>
          </w:rPr>
          <w:t xml:space="preserve"> века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_Toc381722370 \h </w:instrText>
        </w:r>
        <w:r w:rsidR="002E649E" w:rsidRPr="002E649E">
          <w:rPr>
            <w:b w:val="0"/>
            <w:bCs w:val="0"/>
            <w:webHidden/>
          </w:rPr>
        </w:r>
        <w:r w:rsidR="002E649E" w:rsidRPr="002E649E">
          <w:rPr>
            <w:b w:val="0"/>
            <w:bCs w:val="0"/>
            <w:webHidden/>
          </w:rPr>
          <w:fldChar w:fldCharType="separate"/>
        </w:r>
        <w:r w:rsidR="00934A25">
          <w:rPr>
            <w:b w:val="0"/>
            <w:bCs w:val="0"/>
            <w:webHidden/>
          </w:rPr>
          <w:t>57</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71" w:history="1">
        <w:r w:rsidR="002E649E" w:rsidRPr="002E649E">
          <w:rPr>
            <w:rStyle w:val="Hyperlink"/>
            <w:b w:val="0"/>
            <w:bCs w:val="0"/>
            <w:lang w:val="en-GB" w:eastAsia="en-US"/>
          </w:rPr>
          <w:t xml:space="preserve">Рисунок 6-1: </w:t>
        </w:r>
        <w:r w:rsidR="002E649E">
          <w:rPr>
            <w:rStyle w:val="Hyperlink"/>
            <w:b w:val="0"/>
            <w:bCs w:val="0"/>
            <w:lang w:val="ru-RU" w:eastAsia="en-US"/>
          </w:rPr>
          <w:tab/>
        </w:r>
        <w:r w:rsidR="002E649E" w:rsidRPr="002E649E">
          <w:rPr>
            <w:rStyle w:val="Hyperlink"/>
            <w:b w:val="0"/>
            <w:bCs w:val="0"/>
          </w:rPr>
          <w:t>Обобщенный алгоритм метода</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_Toc381722371 \h </w:instrText>
        </w:r>
        <w:r w:rsidR="002E649E" w:rsidRPr="002E649E">
          <w:rPr>
            <w:b w:val="0"/>
            <w:bCs w:val="0"/>
            <w:webHidden/>
          </w:rPr>
        </w:r>
        <w:r w:rsidR="002E649E" w:rsidRPr="002E649E">
          <w:rPr>
            <w:b w:val="0"/>
            <w:bCs w:val="0"/>
            <w:webHidden/>
          </w:rPr>
          <w:fldChar w:fldCharType="separate"/>
        </w:r>
        <w:r w:rsidR="00934A25">
          <w:rPr>
            <w:b w:val="0"/>
            <w:bCs w:val="0"/>
            <w:webHidden/>
          </w:rPr>
          <w:t>60</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72" w:history="1">
        <w:r w:rsidR="002E649E" w:rsidRPr="002E649E">
          <w:rPr>
            <w:rStyle w:val="Hyperlink"/>
            <w:b w:val="0"/>
            <w:bCs w:val="0"/>
            <w:lang w:val="ru-RU" w:eastAsia="en-US"/>
          </w:rPr>
          <w:t xml:space="preserve">Рисунок 6-2: </w:t>
        </w:r>
        <w:r w:rsidR="002E649E">
          <w:rPr>
            <w:rStyle w:val="Hyperlink"/>
            <w:b w:val="0"/>
            <w:bCs w:val="0"/>
            <w:lang w:val="ru-RU" w:eastAsia="en-US"/>
          </w:rPr>
          <w:tab/>
        </w:r>
        <w:r w:rsidR="002E649E" w:rsidRPr="002E649E">
          <w:rPr>
            <w:rStyle w:val="Hyperlink"/>
            <w:b w:val="0"/>
            <w:bCs w:val="0"/>
            <w:lang w:val="ru-RU"/>
          </w:rPr>
          <w:t>Стадии внедрения системы СПП операторами</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_Toc381722372 \h </w:instrText>
        </w:r>
        <w:r w:rsidR="002E649E" w:rsidRPr="002E649E">
          <w:rPr>
            <w:b w:val="0"/>
            <w:bCs w:val="0"/>
            <w:webHidden/>
          </w:rPr>
        </w:r>
        <w:r w:rsidR="002E649E" w:rsidRPr="002E649E">
          <w:rPr>
            <w:b w:val="0"/>
            <w:bCs w:val="0"/>
            <w:webHidden/>
          </w:rPr>
          <w:fldChar w:fldCharType="separate"/>
        </w:r>
        <w:r w:rsidR="00934A25">
          <w:rPr>
            <w:b w:val="0"/>
            <w:bCs w:val="0"/>
            <w:webHidden/>
          </w:rPr>
          <w:t>61</w:t>
        </w:r>
        <w:r w:rsidR="002E649E" w:rsidRPr="002E649E">
          <w:rPr>
            <w:b w:val="0"/>
            <w:bCs w:val="0"/>
            <w:webHidden/>
          </w:rPr>
          <w:fldChar w:fldCharType="end"/>
        </w:r>
      </w:hyperlink>
    </w:p>
    <w:p w:rsidR="002E649E" w:rsidRP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73" w:history="1">
        <w:r w:rsidR="002E649E" w:rsidRPr="002E649E">
          <w:rPr>
            <w:rStyle w:val="Hyperlink"/>
            <w:b w:val="0"/>
            <w:bCs w:val="0"/>
            <w:lang w:val="ru-RU" w:eastAsia="en-US"/>
          </w:rPr>
          <w:t xml:space="preserve">Рисунок 6-3: </w:t>
        </w:r>
        <w:r w:rsidR="002E649E">
          <w:rPr>
            <w:rStyle w:val="Hyperlink"/>
            <w:b w:val="0"/>
            <w:bCs w:val="0"/>
            <w:lang w:val="ru-RU" w:eastAsia="en-US"/>
          </w:rPr>
          <w:tab/>
        </w:r>
        <w:r w:rsidR="002E649E" w:rsidRPr="002E649E">
          <w:rPr>
            <w:rStyle w:val="Hyperlink"/>
            <w:b w:val="0"/>
            <w:bCs w:val="0"/>
            <w:lang w:val="ru-RU"/>
          </w:rPr>
          <w:t xml:space="preserve">СПП: регулирование использования сетей </w:t>
        </w:r>
        <w:r w:rsidR="002E649E" w:rsidRPr="002E649E">
          <w:rPr>
            <w:rStyle w:val="Hyperlink"/>
            <w:b w:val="0"/>
            <w:bCs w:val="0"/>
          </w:rPr>
          <w:t>IP</w:t>
        </w:r>
        <w:r w:rsidR="002E649E" w:rsidRPr="002E649E">
          <w:rPr>
            <w:rStyle w:val="Hyperlink"/>
            <w:b w:val="0"/>
            <w:bCs w:val="0"/>
            <w:lang w:val="ru-RU"/>
          </w:rPr>
          <w:t xml:space="preserve"> для услуг голосовой связи, 2012</w:t>
        </w:r>
        <w:r w:rsidR="002E649E" w:rsidRPr="002E649E">
          <w:rPr>
            <w:rStyle w:val="Hyperlink"/>
            <w:b w:val="0"/>
            <w:bCs w:val="0"/>
          </w:rPr>
          <w:t> </w:t>
        </w:r>
        <w:r w:rsidR="002E649E" w:rsidRPr="002E649E">
          <w:rPr>
            <w:rStyle w:val="Hyperlink"/>
            <w:b w:val="0"/>
            <w:bCs w:val="0"/>
            <w:lang w:val="ru-RU"/>
          </w:rPr>
          <w:t>год</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_Toc381722373 \h </w:instrText>
        </w:r>
        <w:r w:rsidR="002E649E" w:rsidRPr="002E649E">
          <w:rPr>
            <w:b w:val="0"/>
            <w:bCs w:val="0"/>
            <w:webHidden/>
          </w:rPr>
        </w:r>
        <w:r w:rsidR="002E649E" w:rsidRPr="002E649E">
          <w:rPr>
            <w:b w:val="0"/>
            <w:bCs w:val="0"/>
            <w:webHidden/>
          </w:rPr>
          <w:fldChar w:fldCharType="separate"/>
        </w:r>
        <w:r w:rsidR="00934A25">
          <w:rPr>
            <w:b w:val="0"/>
            <w:bCs w:val="0"/>
            <w:webHidden/>
          </w:rPr>
          <w:t>61</w:t>
        </w:r>
        <w:r w:rsidR="002E649E" w:rsidRPr="002E649E">
          <w:rPr>
            <w:b w:val="0"/>
            <w:bCs w:val="0"/>
            <w:webHidden/>
          </w:rPr>
          <w:fldChar w:fldCharType="end"/>
        </w:r>
      </w:hyperlink>
    </w:p>
    <w:p w:rsidR="002E649E" w:rsidRDefault="00995673" w:rsidP="002E649E">
      <w:pPr>
        <w:pStyle w:val="TOC1"/>
        <w:keepNext w:val="0"/>
        <w:keepLines w:val="0"/>
        <w:tabs>
          <w:tab w:val="clear" w:pos="567"/>
          <w:tab w:val="clear" w:pos="9071"/>
          <w:tab w:val="left" w:pos="1276"/>
          <w:tab w:val="right" w:pos="9072"/>
        </w:tabs>
        <w:spacing w:before="120"/>
        <w:ind w:left="1276" w:right="567" w:hanging="1276"/>
        <w:rPr>
          <w:rFonts w:asciiTheme="minorHAnsi" w:eastAsiaTheme="minorEastAsia" w:hAnsiTheme="minorHAnsi" w:cstheme="minorBidi"/>
          <w:b w:val="0"/>
          <w:bCs w:val="0"/>
          <w:sz w:val="22"/>
          <w:szCs w:val="22"/>
          <w:lang w:val="ru-RU" w:eastAsia="zh-CN"/>
        </w:rPr>
      </w:pPr>
      <w:hyperlink w:anchor="_Toc381722374" w:history="1">
        <w:r w:rsidR="002E649E" w:rsidRPr="002E649E">
          <w:rPr>
            <w:rStyle w:val="Hyperlink"/>
            <w:b w:val="0"/>
            <w:bCs w:val="0"/>
            <w:lang w:val="ru-RU" w:eastAsia="en-US"/>
          </w:rPr>
          <w:t xml:space="preserve">Рисунок 6-4: </w:t>
        </w:r>
        <w:r w:rsidR="002E649E">
          <w:rPr>
            <w:rStyle w:val="Hyperlink"/>
            <w:b w:val="0"/>
            <w:bCs w:val="0"/>
            <w:lang w:val="ru-RU" w:eastAsia="en-US"/>
          </w:rPr>
          <w:tab/>
        </w:r>
        <w:r w:rsidR="002E649E" w:rsidRPr="002E649E">
          <w:rPr>
            <w:rStyle w:val="Hyperlink"/>
            <w:b w:val="0"/>
            <w:bCs w:val="0"/>
            <w:lang w:val="ru-RU"/>
          </w:rPr>
          <w:t xml:space="preserve">СПП: регулирование использования сетей </w:t>
        </w:r>
        <w:r w:rsidR="002E649E" w:rsidRPr="002E649E">
          <w:rPr>
            <w:rStyle w:val="Hyperlink"/>
            <w:b w:val="0"/>
            <w:bCs w:val="0"/>
          </w:rPr>
          <w:t>IP</w:t>
        </w:r>
        <w:r w:rsidR="002E649E" w:rsidRPr="002E649E">
          <w:rPr>
            <w:rStyle w:val="Hyperlink"/>
            <w:b w:val="0"/>
            <w:bCs w:val="0"/>
            <w:lang w:val="ru-RU"/>
          </w:rPr>
          <w:t xml:space="preserve"> </w:t>
        </w:r>
        <w:r w:rsidR="002E649E">
          <w:rPr>
            <w:rStyle w:val="Hyperlink"/>
            <w:b w:val="0"/>
            <w:bCs w:val="0"/>
            <w:lang w:val="ru-RU"/>
          </w:rPr>
          <w:t>для услуг передачи данных, 2012 </w:t>
        </w:r>
        <w:r w:rsidR="002E649E" w:rsidRPr="002E649E">
          <w:rPr>
            <w:rStyle w:val="Hyperlink"/>
            <w:b w:val="0"/>
            <w:bCs w:val="0"/>
            <w:lang w:val="ru-RU"/>
          </w:rPr>
          <w:t>год</w:t>
        </w:r>
        <w:r w:rsidR="002E649E" w:rsidRPr="002E649E">
          <w:rPr>
            <w:b w:val="0"/>
            <w:bCs w:val="0"/>
            <w:webHidden/>
          </w:rPr>
          <w:tab/>
        </w:r>
        <w:r w:rsidR="002E649E">
          <w:rPr>
            <w:b w:val="0"/>
            <w:bCs w:val="0"/>
            <w:webHidden/>
            <w:lang w:val="ru-RU"/>
          </w:rPr>
          <w:tab/>
        </w:r>
        <w:r w:rsidR="002E649E" w:rsidRPr="002E649E">
          <w:rPr>
            <w:b w:val="0"/>
            <w:bCs w:val="0"/>
            <w:webHidden/>
          </w:rPr>
          <w:fldChar w:fldCharType="begin"/>
        </w:r>
        <w:r w:rsidR="002E649E" w:rsidRPr="002E649E">
          <w:rPr>
            <w:b w:val="0"/>
            <w:bCs w:val="0"/>
            <w:webHidden/>
          </w:rPr>
          <w:instrText xml:space="preserve"> PAGEREF _Toc381722374 \h </w:instrText>
        </w:r>
        <w:r w:rsidR="002E649E" w:rsidRPr="002E649E">
          <w:rPr>
            <w:b w:val="0"/>
            <w:bCs w:val="0"/>
            <w:webHidden/>
          </w:rPr>
        </w:r>
        <w:r w:rsidR="002E649E" w:rsidRPr="002E649E">
          <w:rPr>
            <w:b w:val="0"/>
            <w:bCs w:val="0"/>
            <w:webHidden/>
          </w:rPr>
          <w:fldChar w:fldCharType="separate"/>
        </w:r>
        <w:r w:rsidR="00934A25">
          <w:rPr>
            <w:b w:val="0"/>
            <w:bCs w:val="0"/>
            <w:webHidden/>
          </w:rPr>
          <w:t>62</w:t>
        </w:r>
        <w:r w:rsidR="002E649E" w:rsidRPr="002E649E">
          <w:rPr>
            <w:b w:val="0"/>
            <w:bCs w:val="0"/>
            <w:webHidden/>
          </w:rPr>
          <w:fldChar w:fldCharType="end"/>
        </w:r>
      </w:hyperlink>
    </w:p>
    <w:p w:rsidR="00E26FC9" w:rsidRPr="008447C4" w:rsidRDefault="002E649E" w:rsidP="008447C4">
      <w:pPr>
        <w:pStyle w:val="TOC1"/>
        <w:keepNext w:val="0"/>
        <w:keepLines w:val="0"/>
        <w:tabs>
          <w:tab w:val="clear" w:pos="567"/>
          <w:tab w:val="left" w:pos="1276"/>
        </w:tabs>
        <w:spacing w:before="120"/>
        <w:ind w:left="1276" w:right="567" w:hanging="1276"/>
      </w:pPr>
      <w:r>
        <w:rPr>
          <w:lang w:val="ru-RU"/>
        </w:rPr>
        <w:fldChar w:fldCharType="end"/>
      </w:r>
      <w:r w:rsidR="00E26FC9" w:rsidRPr="008447C4">
        <w:rPr>
          <w:rStyle w:val="Hyperlink"/>
          <w:b w:val="0"/>
          <w:bCs w:val="0"/>
        </w:rPr>
        <w:fldChar w:fldCharType="begin"/>
      </w:r>
      <w:r w:rsidR="00E26FC9" w:rsidRPr="008447C4">
        <w:rPr>
          <w:rStyle w:val="Hyperlink"/>
          <w:b w:val="0"/>
          <w:bCs w:val="0"/>
        </w:rPr>
        <w:instrText xml:space="preserve"> TOC \h \z \t "Table title;1" </w:instrText>
      </w:r>
      <w:r w:rsidR="00E26FC9" w:rsidRPr="008447C4">
        <w:rPr>
          <w:rStyle w:val="Hyperlink"/>
          <w:b w:val="0"/>
          <w:bCs w:val="0"/>
        </w:rPr>
        <w:fldChar w:fldCharType="separate"/>
      </w:r>
      <w:hyperlink w:anchor="_Toc381722689" w:history="1">
        <w:r w:rsidR="00E26FC9" w:rsidRPr="008447C4">
          <w:rPr>
            <w:rStyle w:val="Hyperlink"/>
            <w:b w:val="0"/>
            <w:bCs w:val="0"/>
            <w:lang w:val="ru-RU"/>
          </w:rPr>
          <w:t>Таблица 1-1:</w:t>
        </w:r>
        <w:r w:rsidR="00E26FC9" w:rsidRPr="008447C4">
          <w:rPr>
            <w:rStyle w:val="Hyperlink"/>
            <w:b w:val="0"/>
            <w:bCs w:val="0"/>
            <w:lang w:val="ru-RU"/>
          </w:rPr>
          <w:tab/>
          <w:t>Технические вопросы, связанные с переходом</w:t>
        </w:r>
        <w:r w:rsidR="00E26FC9" w:rsidRPr="008447C4">
          <w:rPr>
            <w:rStyle w:val="Hyperlink"/>
            <w:b w:val="0"/>
            <w:bCs w:val="0"/>
            <w:webHidden/>
            <w:lang w:val="ru-RU"/>
          </w:rPr>
          <w:tab/>
        </w:r>
        <w:r w:rsidR="00E26FC9" w:rsidRPr="008447C4">
          <w:rPr>
            <w:rStyle w:val="Hyperlink"/>
            <w:b w:val="0"/>
            <w:bCs w:val="0"/>
            <w:webHidden/>
          </w:rPr>
          <w:tab/>
        </w:r>
        <w:r w:rsidR="00E26FC9" w:rsidRPr="008447C4">
          <w:rPr>
            <w:rStyle w:val="Hyperlink"/>
            <w:b w:val="0"/>
            <w:bCs w:val="0"/>
            <w:webHidden/>
            <w:lang w:val="ru-RU"/>
          </w:rPr>
          <w:fldChar w:fldCharType="begin"/>
        </w:r>
        <w:r w:rsidR="00E26FC9" w:rsidRPr="008447C4">
          <w:rPr>
            <w:rStyle w:val="Hyperlink"/>
            <w:b w:val="0"/>
            <w:bCs w:val="0"/>
            <w:webHidden/>
            <w:lang w:val="ru-RU"/>
          </w:rPr>
          <w:instrText xml:space="preserve"> PAGEREF _Toc381722689 \h </w:instrText>
        </w:r>
        <w:r w:rsidR="00E26FC9" w:rsidRPr="008447C4">
          <w:rPr>
            <w:rStyle w:val="Hyperlink"/>
            <w:b w:val="0"/>
            <w:bCs w:val="0"/>
            <w:webHidden/>
            <w:lang w:val="ru-RU"/>
          </w:rPr>
        </w:r>
        <w:r w:rsidR="00E26FC9" w:rsidRPr="008447C4">
          <w:rPr>
            <w:rStyle w:val="Hyperlink"/>
            <w:b w:val="0"/>
            <w:bCs w:val="0"/>
            <w:webHidden/>
            <w:lang w:val="ru-RU"/>
          </w:rPr>
          <w:fldChar w:fldCharType="separate"/>
        </w:r>
        <w:r w:rsidR="00934A25">
          <w:rPr>
            <w:rStyle w:val="Hyperlink"/>
            <w:b w:val="0"/>
            <w:bCs w:val="0"/>
            <w:webHidden/>
            <w:lang w:val="ru-RU"/>
          </w:rPr>
          <w:t>3</w:t>
        </w:r>
        <w:r w:rsidR="00E26FC9" w:rsidRPr="008447C4">
          <w:rPr>
            <w:rStyle w:val="Hyperlink"/>
            <w:b w:val="0"/>
            <w:bCs w:val="0"/>
            <w:webHidden/>
            <w:lang w:val="ru-RU"/>
          </w:rPr>
          <w:fldChar w:fldCharType="end"/>
        </w:r>
      </w:hyperlink>
    </w:p>
    <w:p w:rsidR="00E26FC9" w:rsidRPr="008447C4" w:rsidRDefault="00995673" w:rsidP="008447C4">
      <w:pPr>
        <w:pStyle w:val="TOC1"/>
        <w:keepNext w:val="0"/>
        <w:keepLines w:val="0"/>
        <w:tabs>
          <w:tab w:val="clear" w:pos="567"/>
          <w:tab w:val="left" w:pos="1276"/>
        </w:tabs>
        <w:spacing w:before="120"/>
        <w:ind w:left="1276" w:right="567" w:hanging="1276"/>
      </w:pPr>
      <w:hyperlink w:anchor="_Toc381722690" w:history="1">
        <w:r w:rsidR="00E26FC9" w:rsidRPr="008447C4">
          <w:rPr>
            <w:rStyle w:val="Hyperlink"/>
            <w:b w:val="0"/>
            <w:bCs w:val="0"/>
            <w:lang w:val="ru-RU"/>
          </w:rPr>
          <w:t>Таблица 2-1:</w:t>
        </w:r>
        <w:r w:rsidR="00E26FC9" w:rsidRPr="008447C4">
          <w:rPr>
            <w:rStyle w:val="Hyperlink"/>
            <w:b w:val="0"/>
            <w:bCs w:val="0"/>
            <w:lang w:val="ru-RU"/>
          </w:rPr>
          <w:tab/>
          <w:t>Требования к мультимедийным услугам</w:t>
        </w:r>
        <w:r w:rsidR="00E26FC9" w:rsidRPr="008447C4">
          <w:rPr>
            <w:rStyle w:val="Hyperlink"/>
            <w:b w:val="0"/>
            <w:bCs w:val="0"/>
            <w:webHidden/>
            <w:lang w:val="ru-RU"/>
          </w:rPr>
          <w:tab/>
        </w:r>
        <w:r w:rsidR="00E26FC9" w:rsidRPr="008447C4">
          <w:rPr>
            <w:rStyle w:val="Hyperlink"/>
            <w:b w:val="0"/>
            <w:bCs w:val="0"/>
            <w:webHidden/>
          </w:rPr>
          <w:tab/>
        </w:r>
        <w:r w:rsidR="00E26FC9" w:rsidRPr="008447C4">
          <w:rPr>
            <w:rStyle w:val="Hyperlink"/>
            <w:b w:val="0"/>
            <w:bCs w:val="0"/>
            <w:webHidden/>
            <w:lang w:val="ru-RU"/>
          </w:rPr>
          <w:fldChar w:fldCharType="begin"/>
        </w:r>
        <w:r w:rsidR="00E26FC9" w:rsidRPr="008447C4">
          <w:rPr>
            <w:rStyle w:val="Hyperlink"/>
            <w:b w:val="0"/>
            <w:bCs w:val="0"/>
            <w:webHidden/>
            <w:lang w:val="ru-RU"/>
          </w:rPr>
          <w:instrText xml:space="preserve"> PAGEREF _Toc381722690 \h </w:instrText>
        </w:r>
        <w:r w:rsidR="00E26FC9" w:rsidRPr="008447C4">
          <w:rPr>
            <w:rStyle w:val="Hyperlink"/>
            <w:b w:val="0"/>
            <w:bCs w:val="0"/>
            <w:webHidden/>
            <w:lang w:val="ru-RU"/>
          </w:rPr>
        </w:r>
        <w:r w:rsidR="00E26FC9" w:rsidRPr="008447C4">
          <w:rPr>
            <w:rStyle w:val="Hyperlink"/>
            <w:b w:val="0"/>
            <w:bCs w:val="0"/>
            <w:webHidden/>
            <w:lang w:val="ru-RU"/>
          </w:rPr>
          <w:fldChar w:fldCharType="separate"/>
        </w:r>
        <w:r w:rsidR="00934A25">
          <w:rPr>
            <w:rStyle w:val="Hyperlink"/>
            <w:b w:val="0"/>
            <w:bCs w:val="0"/>
            <w:webHidden/>
            <w:lang w:val="ru-RU"/>
          </w:rPr>
          <w:t>27</w:t>
        </w:r>
        <w:r w:rsidR="00E26FC9" w:rsidRPr="008447C4">
          <w:rPr>
            <w:rStyle w:val="Hyperlink"/>
            <w:b w:val="0"/>
            <w:bCs w:val="0"/>
            <w:webHidden/>
            <w:lang w:val="ru-RU"/>
          </w:rPr>
          <w:fldChar w:fldCharType="end"/>
        </w:r>
      </w:hyperlink>
    </w:p>
    <w:p w:rsidR="002E649E" w:rsidRPr="008447C4" w:rsidRDefault="00E26FC9" w:rsidP="008447C4">
      <w:pPr>
        <w:pStyle w:val="TOC1"/>
        <w:keepNext w:val="0"/>
        <w:keepLines w:val="0"/>
        <w:tabs>
          <w:tab w:val="clear" w:pos="567"/>
          <w:tab w:val="left" w:pos="1276"/>
        </w:tabs>
        <w:spacing w:before="120"/>
        <w:ind w:left="1276" w:right="567" w:hanging="1276"/>
        <w:rPr>
          <w:rStyle w:val="Hyperlink"/>
          <w:b w:val="0"/>
          <w:bCs w:val="0"/>
        </w:rPr>
      </w:pPr>
      <w:r w:rsidRPr="008447C4">
        <w:rPr>
          <w:rStyle w:val="Hyperlink"/>
          <w:b w:val="0"/>
          <w:bCs w:val="0"/>
        </w:rPr>
        <w:fldChar w:fldCharType="end"/>
      </w:r>
    </w:p>
    <w:p w:rsidR="002E649E" w:rsidRDefault="002E649E" w:rsidP="002E649E">
      <w:pPr>
        <w:rPr>
          <w:lang w:val="ru-RU"/>
        </w:rPr>
      </w:pPr>
    </w:p>
    <w:p w:rsidR="002E649E" w:rsidRPr="002E649E" w:rsidRDefault="002E649E" w:rsidP="002E649E">
      <w:pPr>
        <w:rPr>
          <w:lang w:val="ru-RU" w:eastAsia="zh-CN"/>
        </w:rPr>
      </w:pPr>
    </w:p>
    <w:bookmarkEnd w:id="6"/>
    <w:bookmarkEnd w:id="7"/>
    <w:p w:rsidR="00A83937" w:rsidRPr="00CD5563" w:rsidRDefault="00A83937" w:rsidP="00A83937">
      <w:pPr>
        <w:rPr>
          <w:lang w:val="en-GB"/>
        </w:rPr>
        <w:sectPr w:rsidR="00A83937" w:rsidRPr="00CD5563" w:rsidSect="00BA2B62">
          <w:headerReference w:type="even" r:id="rId16"/>
          <w:headerReference w:type="default" r:id="rId17"/>
          <w:footerReference w:type="even" r:id="rId18"/>
          <w:footerReference w:type="default" r:id="rId19"/>
          <w:endnotePr>
            <w:numFmt w:val="decimal"/>
          </w:endnotePr>
          <w:pgSz w:w="11907" w:h="16840" w:code="9"/>
          <w:pgMar w:top="1418" w:right="1418" w:bottom="1418" w:left="1418" w:header="709" w:footer="709" w:gutter="0"/>
          <w:pgNumType w:fmt="lowerRoman" w:start="3"/>
          <w:cols w:space="708"/>
          <w:docGrid w:linePitch="360"/>
        </w:sectPr>
      </w:pPr>
    </w:p>
    <w:p w:rsidR="00ED3677" w:rsidRPr="00922505" w:rsidRDefault="00922505" w:rsidP="00922505">
      <w:pPr>
        <w:pStyle w:val="Chapttitle"/>
        <w:rPr>
          <w:lang w:val="ru-RU"/>
        </w:rPr>
      </w:pPr>
      <w:bookmarkStart w:id="10" w:name="_Toc380487613"/>
      <w:bookmarkStart w:id="11" w:name="_Toc380497646"/>
      <w:bookmarkStart w:id="12" w:name="_Toc381721515"/>
      <w:r>
        <w:rPr>
          <w:lang w:val="ru-RU"/>
        </w:rPr>
        <w:t>ВОПРОС</w:t>
      </w:r>
      <w:r w:rsidR="00ED3677" w:rsidRPr="00922505">
        <w:rPr>
          <w:lang w:val="ru-RU"/>
        </w:rPr>
        <w:t xml:space="preserve"> </w:t>
      </w:r>
      <w:r w:rsidR="005A1CE6" w:rsidRPr="00922505">
        <w:rPr>
          <w:lang w:val="ru-RU"/>
        </w:rPr>
        <w:t>26/2</w:t>
      </w:r>
      <w:r w:rsidR="007134EA" w:rsidRPr="00922505">
        <w:rPr>
          <w:lang w:val="ru-RU"/>
        </w:rPr>
        <w:br/>
      </w:r>
      <w:bookmarkEnd w:id="10"/>
      <w:bookmarkEnd w:id="11"/>
      <w:r w:rsidRPr="00DD77FC">
        <w:rPr>
          <w:lang w:val="ru-RU"/>
        </w:rPr>
        <w:t>Переход от существующих сетей к сетям последующих поколений для развивающихся стран: технические, регуляторные и</w:t>
      </w:r>
      <w:r>
        <w:rPr>
          <w:lang w:val="ru-RU"/>
        </w:rPr>
        <w:br/>
      </w:r>
      <w:r w:rsidRPr="00DD77FC">
        <w:rPr>
          <w:lang w:val="ru-RU"/>
        </w:rPr>
        <w:t>политические аспекты</w:t>
      </w:r>
      <w:bookmarkEnd w:id="12"/>
    </w:p>
    <w:p w:rsidR="004765E3" w:rsidRPr="005858CF" w:rsidRDefault="004765E3" w:rsidP="004765E3">
      <w:pPr>
        <w:pStyle w:val="Heading1"/>
        <w:rPr>
          <w:lang w:val="ru-RU"/>
        </w:rPr>
      </w:pPr>
      <w:bookmarkStart w:id="13" w:name="_Toc310409350"/>
      <w:bookmarkStart w:id="14" w:name="_Toc310410538"/>
      <w:bookmarkStart w:id="15" w:name="_Toc310410809"/>
      <w:bookmarkStart w:id="16" w:name="_Toc310410916"/>
      <w:bookmarkStart w:id="17" w:name="_Toc364696540"/>
      <w:bookmarkStart w:id="18" w:name="_Toc370130535"/>
      <w:bookmarkStart w:id="19" w:name="_Toc370218136"/>
      <w:bookmarkStart w:id="20" w:name="_Toc381721516"/>
      <w:r w:rsidRPr="005858CF">
        <w:rPr>
          <w:lang w:val="ru-RU"/>
        </w:rPr>
        <w:t>1</w:t>
      </w:r>
      <w:r w:rsidRPr="005858CF">
        <w:rPr>
          <w:lang w:val="ru-RU"/>
        </w:rPr>
        <w:tab/>
      </w:r>
      <w:bookmarkEnd w:id="13"/>
      <w:bookmarkEnd w:id="14"/>
      <w:bookmarkEnd w:id="15"/>
      <w:bookmarkEnd w:id="16"/>
      <w:r w:rsidRPr="005858CF">
        <w:rPr>
          <w:lang w:val="ru-RU"/>
        </w:rPr>
        <w:t>Переход к СПП</w:t>
      </w:r>
      <w:bookmarkEnd w:id="17"/>
      <w:bookmarkEnd w:id="18"/>
      <w:bookmarkEnd w:id="19"/>
      <w:bookmarkEnd w:id="20"/>
    </w:p>
    <w:p w:rsidR="004765E3" w:rsidRPr="005858CF" w:rsidRDefault="00B72A4C" w:rsidP="004765E3">
      <w:pPr>
        <w:pStyle w:val="Heading2"/>
        <w:keepNext w:val="0"/>
        <w:spacing w:line="240" w:lineRule="exact"/>
        <w:rPr>
          <w:lang w:val="ru-RU"/>
        </w:rPr>
      </w:pPr>
      <w:bookmarkStart w:id="21" w:name="_Toc310409351"/>
      <w:bookmarkStart w:id="22" w:name="_Toc310410539"/>
      <w:bookmarkStart w:id="23" w:name="_Toc310410810"/>
      <w:bookmarkStart w:id="24" w:name="_Toc310410917"/>
      <w:bookmarkStart w:id="25" w:name="_Toc364696541"/>
      <w:bookmarkStart w:id="26" w:name="_Toc370130536"/>
      <w:bookmarkStart w:id="27" w:name="_Toc381721517"/>
      <w:r>
        <w:rPr>
          <w:lang w:val="ru-RU"/>
        </w:rPr>
        <w:t>1.1</w:t>
      </w:r>
      <w:r>
        <w:rPr>
          <w:lang w:val="ru-RU"/>
        </w:rPr>
        <w:tab/>
      </w:r>
      <w:r w:rsidR="004765E3" w:rsidRPr="005858CF">
        <w:rPr>
          <w:lang w:val="ru-RU"/>
        </w:rPr>
        <w:t>Почему необходим переход?</w:t>
      </w:r>
      <w:bookmarkEnd w:id="21"/>
      <w:bookmarkEnd w:id="22"/>
      <w:bookmarkEnd w:id="23"/>
      <w:bookmarkEnd w:id="24"/>
      <w:bookmarkEnd w:id="25"/>
      <w:bookmarkEnd w:id="26"/>
      <w:bookmarkEnd w:id="27"/>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В этом разделе описываются причины для перехода от существующей сетевой инфраструктуры к новой сетевой инфраструктуре. Существует несколько причин, отражающих различные точки зрения, например деловые аспекты, технические аспекты и т. д.</w:t>
      </w:r>
    </w:p>
    <w:p w:rsidR="004765E3" w:rsidRPr="005858CF" w:rsidRDefault="00B72A4C" w:rsidP="00B72A4C">
      <w:pPr>
        <w:pStyle w:val="Heading3"/>
        <w:keepNext w:val="0"/>
        <w:spacing w:line="240" w:lineRule="exact"/>
        <w:rPr>
          <w:lang w:val="ru-RU" w:eastAsia="en-US"/>
        </w:rPr>
      </w:pPr>
      <w:bookmarkStart w:id="28" w:name="_Toc364696542"/>
      <w:bookmarkStart w:id="29" w:name="_Toc370130537"/>
      <w:bookmarkStart w:id="30" w:name="_Toc381721518"/>
      <w:r>
        <w:rPr>
          <w:lang w:val="ru-RU" w:eastAsia="en-US"/>
        </w:rPr>
        <w:t>1.1.1</w:t>
      </w:r>
      <w:r>
        <w:rPr>
          <w:lang w:val="ru-RU" w:eastAsia="en-US"/>
        </w:rPr>
        <w:tab/>
      </w:r>
      <w:r w:rsidR="004765E3" w:rsidRPr="005858CF">
        <w:rPr>
          <w:lang w:val="ru-RU"/>
        </w:rPr>
        <w:t>Основная</w:t>
      </w:r>
      <w:r w:rsidR="004765E3" w:rsidRPr="005858CF">
        <w:rPr>
          <w:lang w:val="ru-RU" w:eastAsia="en-US"/>
        </w:rPr>
        <w:t xml:space="preserve"> мотивация перехода</w:t>
      </w:r>
      <w:bookmarkEnd w:id="28"/>
      <w:bookmarkEnd w:id="29"/>
      <w:bookmarkEnd w:id="30"/>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Одним из важных факторов, которые следует учитывать при переходе к новой сетевой инфраструктуре, такой как СПП, является следование тенденциям, вызываемым бизнес-процессами.</w:t>
      </w:r>
    </w:p>
    <w:p w:rsidR="0008639C" w:rsidRPr="004765E3"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 xml:space="preserve">Одним из ключевых моментов бизнес-процессов является переход услуг голосовой связи от традиционных технологий фиксированной связи (на основе, например, КТСОП и ЦСИС) к технологиям на основе подвижной связи и межсетевых протоколов (IP). Как показано ниже на </w:t>
      </w:r>
      <w:r w:rsidR="00502253">
        <w:rPr>
          <w:szCs w:val="19"/>
          <w:lang w:val="ru-RU" w:eastAsia="en-US"/>
        </w:rPr>
        <w:t>Рисун</w:t>
      </w:r>
      <w:r w:rsidRPr="005858CF">
        <w:rPr>
          <w:szCs w:val="19"/>
          <w:lang w:val="ru-RU" w:eastAsia="en-US"/>
        </w:rPr>
        <w:t>ке 1-1, эта тенденция началась в 2003 году и продолжается до сих пор. Данная тенденция привела к двум направлениям развития: во-первых, к снижению доходов от услуг фиксированной голосовой связи (например, за период с 2006 по 2011 год доходы от услуг фиксированной голосовой связи упали примерно на 6%</w:t>
      </w:r>
      <w:r w:rsidRPr="005858CF">
        <w:rPr>
          <w:rFonts w:eastAsia="Batang"/>
          <w:iCs/>
          <w:szCs w:val="19"/>
          <w:lang w:val="ru-RU" w:eastAsia="ko-KR"/>
        </w:rPr>
        <w:t>)</w:t>
      </w:r>
      <w:r w:rsidRPr="005858CF">
        <w:rPr>
          <w:szCs w:val="19"/>
          <w:lang w:val="ru-RU" w:eastAsia="en-US"/>
        </w:rPr>
        <w:t>, во-вторых, к увеличению спроса на услуги, ориентированные на подвижную связь и передачу информации по IP</w:t>
      </w:r>
      <w:r w:rsidRPr="005858CF">
        <w:rPr>
          <w:szCs w:val="19"/>
          <w:lang w:val="ru-RU" w:eastAsia="en-US"/>
        </w:rPr>
        <w:noBreakHyphen/>
        <w:t>протоколу через сети фиксированной и/или подвижной широкополосной связи, что требует дополнительных инвестиций в существующую сетевую инфраструктуру (например, рост доходов от услуг подвижной связи на 5,2%, а широкополосной связи – примерно на 11% за период с 2006 по 2011 гг.).</w:t>
      </w:r>
    </w:p>
    <w:p w:rsidR="0008639C" w:rsidRPr="00CD5563" w:rsidRDefault="004765E3" w:rsidP="004765E3">
      <w:pPr>
        <w:pStyle w:val="Figuretitle"/>
        <w:keepNext w:val="0"/>
        <w:rPr>
          <w:bCs/>
          <w:lang w:val="en-GB" w:eastAsia="en-US"/>
        </w:rPr>
      </w:pPr>
      <w:bookmarkStart w:id="31" w:name="_Toc255475831"/>
      <w:bookmarkStart w:id="32" w:name="_Toc381722335"/>
      <w:r>
        <w:rPr>
          <w:lang w:val="ru-RU"/>
        </w:rPr>
        <w:t>Рисунок</w:t>
      </w:r>
      <w:r w:rsidR="0008639C" w:rsidRPr="00CD5563">
        <w:rPr>
          <w:lang w:val="en-GB"/>
        </w:rPr>
        <w:t xml:space="preserve"> 1-1: </w:t>
      </w:r>
      <w:bookmarkEnd w:id="31"/>
      <w:r w:rsidRPr="004765E3">
        <w:rPr>
          <w:bCs/>
          <w:lang w:val="en-US"/>
        </w:rPr>
        <w:t>Текущее состояние развития ИКТ</w:t>
      </w:r>
      <w:bookmarkEnd w:id="32"/>
    </w:p>
    <w:p w:rsidR="0008639C" w:rsidRPr="00CD5563" w:rsidRDefault="00F92B83" w:rsidP="004765E3">
      <w:pPr>
        <w:pStyle w:val="Figure"/>
        <w:keepNext w:val="0"/>
        <w:rPr>
          <w:szCs w:val="19"/>
          <w:lang w:val="en-GB" w:eastAsia="en-US"/>
        </w:rPr>
      </w:pPr>
      <w:r w:rsidRPr="005858CF">
        <w:rPr>
          <w:rFonts w:cs="Times New Roman"/>
          <w:bCs w:val="0"/>
          <w:noProof/>
          <w:szCs w:val="19"/>
          <w:lang w:val="ru-RU" w:eastAsia="zh-CN"/>
        </w:rPr>
        <w:drawing>
          <wp:inline distT="0" distB="0" distL="0" distR="0" wp14:anchorId="15DE66EF" wp14:editId="101F9BE5">
            <wp:extent cx="5582093" cy="2223818"/>
            <wp:effectExtent l="0" t="0" r="0" b="5080"/>
            <wp:docPr id="3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79418" cy="2222752"/>
                    </a:xfrm>
                    <a:prstGeom prst="rect">
                      <a:avLst/>
                    </a:prstGeom>
                  </pic:spPr>
                </pic:pic>
              </a:graphicData>
            </a:graphic>
          </wp:inline>
        </w:drawing>
      </w:r>
    </w:p>
    <w:p w:rsidR="0008639C" w:rsidRPr="004765E3" w:rsidRDefault="004765E3" w:rsidP="004765E3">
      <w:pPr>
        <w:pStyle w:val="figuresource"/>
        <w:keepNext w:val="0"/>
        <w:rPr>
          <w:lang w:val="ru-RU" w:eastAsia="en-US"/>
        </w:rPr>
      </w:pPr>
      <w:r w:rsidRPr="004765E3">
        <w:rPr>
          <w:lang w:val="ru-RU" w:eastAsia="en-US"/>
        </w:rPr>
        <w:t>Источник</w:t>
      </w:r>
      <w:r w:rsidR="0008639C" w:rsidRPr="004765E3">
        <w:rPr>
          <w:lang w:val="ru-RU" w:eastAsia="en-US"/>
        </w:rPr>
        <w:t xml:space="preserve">: </w:t>
      </w:r>
      <w:r w:rsidRPr="004765E3">
        <w:rPr>
          <w:lang w:val="ru-RU" w:eastAsia="ko-KR"/>
        </w:rPr>
        <w:t>IDATE/данные отрасли/Ofcom 2012</w:t>
      </w:r>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Существует несколько путей, позволяющих следовать этим тенденциям, которые можно разделить на два направления: компенсация уменьшения доходов и изыскание новых источников дохода.</w:t>
      </w:r>
    </w:p>
    <w:p w:rsidR="004765E3" w:rsidRPr="005858CF" w:rsidRDefault="004765E3" w:rsidP="004765E3">
      <w:pPr>
        <w:spacing w:line="240" w:lineRule="exact"/>
        <w:rPr>
          <w:lang w:val="ru-RU" w:eastAsia="en-US"/>
        </w:rPr>
      </w:pPr>
      <w:r w:rsidRPr="005858CF">
        <w:rPr>
          <w:lang w:val="ru-RU" w:eastAsia="en-US"/>
        </w:rPr>
        <w:t>При компенсации уменьшения доходов наиболее важным элементом, помимо снижения затрат на развертывание сетевой инфраструктуры и инфраструктуры предоставления услуг, должно стать уменьшение затрат за счет совместного использования систем и инфраструктуры сети. Исходя из этого ниже приводятся соответствующие требования, которые должны быть учтены при переходе к СПП:</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снижение эксплуатационных расходов и дальнейшая рационализация операций;</w:t>
      </w:r>
    </w:p>
    <w:p w:rsidR="004765E3" w:rsidRPr="00CF62C3" w:rsidRDefault="004765E3" w:rsidP="004765E3">
      <w:pPr>
        <w:pStyle w:val="Enumlevel1"/>
        <w:spacing w:line="240" w:lineRule="exact"/>
        <w:rPr>
          <w:bCs/>
          <w:lang w:val="ru-RU"/>
        </w:rPr>
      </w:pPr>
      <w:r w:rsidRPr="00CF62C3">
        <w:rPr>
          <w:lang w:val="ru-RU"/>
        </w:rPr>
        <w:t>•</w:t>
      </w:r>
      <w:r w:rsidRPr="00CF62C3">
        <w:rPr>
          <w:lang w:val="ru-RU"/>
        </w:rPr>
        <w:tab/>
        <w:t>внедрение интегрированных платформ для обеспечения различных видов услуг и</w:t>
      </w:r>
      <w:r w:rsidRPr="005858CF">
        <w:t> </w:t>
      </w:r>
      <w:r w:rsidRPr="00CF62C3">
        <w:rPr>
          <w:lang w:val="ru-RU"/>
        </w:rPr>
        <w:t>приложений;</w:t>
      </w:r>
    </w:p>
    <w:p w:rsidR="004765E3" w:rsidRPr="00CF62C3" w:rsidRDefault="004765E3" w:rsidP="004765E3">
      <w:pPr>
        <w:pStyle w:val="Enumlevel1"/>
        <w:spacing w:line="240" w:lineRule="exact"/>
        <w:rPr>
          <w:bCs/>
          <w:lang w:val="ru-RU"/>
        </w:rPr>
      </w:pPr>
      <w:r w:rsidRPr="00CF62C3">
        <w:rPr>
          <w:lang w:val="ru-RU"/>
        </w:rPr>
        <w:t>•</w:t>
      </w:r>
      <w:r w:rsidRPr="00CF62C3">
        <w:rPr>
          <w:lang w:val="ru-RU"/>
        </w:rPr>
        <w:tab/>
        <w:t>внедрение интегрированных эксплуатационных платформ, включая объединение технического обслуживания и обучения;</w:t>
      </w:r>
    </w:p>
    <w:p w:rsidR="004765E3" w:rsidRPr="00CF62C3" w:rsidRDefault="004765E3" w:rsidP="004765E3">
      <w:pPr>
        <w:pStyle w:val="Enumlevel1"/>
        <w:spacing w:line="240" w:lineRule="exact"/>
        <w:rPr>
          <w:bCs/>
          <w:lang w:val="ru-RU"/>
        </w:rPr>
      </w:pPr>
      <w:r w:rsidRPr="00CF62C3">
        <w:rPr>
          <w:lang w:val="ru-RU"/>
        </w:rPr>
        <w:t>•</w:t>
      </w:r>
      <w:r w:rsidRPr="00CF62C3">
        <w:rPr>
          <w:lang w:val="ru-RU"/>
        </w:rPr>
        <w:tab/>
        <w:t>использование централизованного управления и контроля.</w:t>
      </w:r>
    </w:p>
    <w:p w:rsidR="004765E3" w:rsidRPr="005858CF" w:rsidRDefault="004765E3" w:rsidP="004765E3">
      <w:pPr>
        <w:spacing w:line="240" w:lineRule="exact"/>
        <w:rPr>
          <w:lang w:val="ru-RU" w:eastAsia="en-US"/>
        </w:rPr>
      </w:pPr>
      <w:r w:rsidRPr="005858CF">
        <w:rPr>
          <w:lang w:val="ru-RU" w:eastAsia="en-US"/>
        </w:rPr>
        <w:t>Вообще говоря, предоставление экономичных мультимедийных услуг на коммерческой основе с точки зрения поиска новых источников дохода должно стать одним из важнейших элементов. В этой связи при оказании мультимедийных услуг перечисленные ниже задачи следует рассматривать как требования высокого уровня, которые будут служить основными причинами перехода к СПП:</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компенсация уменьшения доходов от услуг голосовой связи и расширение коммерческих операций, связанных с использованием услуг широкополосной связи;</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введение инноваций в сфере обслуживания (например, виртуальные частные сети (</w:t>
      </w:r>
      <w:r w:rsidRPr="005858CF">
        <w:t>VPN</w:t>
      </w:r>
      <w:r w:rsidRPr="00CF62C3">
        <w:rPr>
          <w:lang w:val="ru-RU"/>
        </w:rPr>
        <w:t>));</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вывод на рынок в сжатые сроки каких-либо новых видов услуг и приложений.</w:t>
      </w:r>
    </w:p>
    <w:p w:rsidR="004765E3" w:rsidRPr="005858CF" w:rsidRDefault="00B72A4C" w:rsidP="00B72A4C">
      <w:pPr>
        <w:pStyle w:val="Heading3"/>
        <w:spacing w:line="240" w:lineRule="exact"/>
        <w:rPr>
          <w:lang w:val="ru-RU" w:eastAsia="en-US"/>
        </w:rPr>
      </w:pPr>
      <w:bookmarkStart w:id="33" w:name="_Toc364696543"/>
      <w:bookmarkStart w:id="34" w:name="_Toc370130538"/>
      <w:bookmarkStart w:id="35" w:name="_Toc381721519"/>
      <w:r>
        <w:rPr>
          <w:lang w:val="ru-RU" w:eastAsia="en-US"/>
        </w:rPr>
        <w:t>1.1.2</w:t>
      </w:r>
      <w:r>
        <w:rPr>
          <w:lang w:val="ru-RU" w:eastAsia="en-US"/>
        </w:rPr>
        <w:tab/>
      </w:r>
      <w:r w:rsidR="004765E3" w:rsidRPr="005858CF">
        <w:rPr>
          <w:lang w:val="ru-RU" w:eastAsia="en-US"/>
        </w:rPr>
        <w:t>Мнение операторов в отношении перехода</w:t>
      </w:r>
      <w:bookmarkEnd w:id="33"/>
      <w:bookmarkEnd w:id="34"/>
      <w:bookmarkEnd w:id="35"/>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Следование тенденциям в предпринимательской деятельности также является очень серьезным вопросом для операторов, поскольку они находятся в центре этих процессов. Иными словами, операторы должны в кратчайшие сроки обеспечить, чтобы их деятельность по предоставлению услуг была достаточной для компенсации уменьшения доходов. А любые виды новых систем и элементов, вводимые в инфраструктуру операторами, будут достаточным дополнением для своевременного получения новых доходов.</w:t>
      </w:r>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Операторы, которые планируют введение новых элементов инфраструктуры, должны обеспечивать выполнение следующих требований:</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поддержку непрерывной деятельности, необходимой для бесперебойного предоставления основных услуг и обслуживания клиентов, которым требуются услуги связи операторского класса;</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 xml:space="preserve">гибкость при подключении существующих новых услуг и быстрое реагирование на те услуги, которые появляются в реальном времени (в полной мере используя преимущества режима </w:t>
      </w:r>
      <w:r w:rsidRPr="005858CF">
        <w:t>IP</w:t>
      </w:r>
      <w:r w:rsidRPr="00CF62C3">
        <w:rPr>
          <w:lang w:val="ru-RU"/>
        </w:rPr>
        <w:t>);</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прибыльность, позволяющую получать реальный доход на вложенные инвестиции и</w:t>
      </w:r>
      <w:r w:rsidRPr="005858CF">
        <w:t> </w:t>
      </w:r>
      <w:r w:rsidRPr="00CF62C3">
        <w:rPr>
          <w:lang w:val="ru-RU"/>
        </w:rPr>
        <w:t>по</w:t>
      </w:r>
      <w:r w:rsidRPr="005858CF">
        <w:t> </w:t>
      </w:r>
      <w:r w:rsidRPr="00CF62C3">
        <w:rPr>
          <w:lang w:val="ru-RU"/>
        </w:rPr>
        <w:t>наиболее оптимальным рыночным ценам;</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живучесть, позволяющую гарантировать предоставление услуг в случаях возникновения сбоев и непредвиденных внешних обстоятельств;</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качество предоставления услуг, гарантирующее выполнение условий соглашения об уровне обслуживания для различных сочетаний, условий и перегрузки трафика;</w:t>
      </w:r>
    </w:p>
    <w:p w:rsidR="004765E3" w:rsidRPr="00CF62C3" w:rsidRDefault="004765E3" w:rsidP="004765E3">
      <w:pPr>
        <w:pStyle w:val="Enumlevel1"/>
        <w:spacing w:line="240" w:lineRule="exact"/>
        <w:rPr>
          <w:bCs/>
          <w:lang w:val="ru-RU"/>
        </w:rPr>
      </w:pPr>
      <w:r w:rsidRPr="00CF62C3">
        <w:rPr>
          <w:iCs/>
          <w:lang w:val="ru-RU"/>
        </w:rPr>
        <w:t>•</w:t>
      </w:r>
      <w:r w:rsidRPr="00CF62C3">
        <w:rPr>
          <w:iCs/>
          <w:lang w:val="ru-RU"/>
        </w:rPr>
        <w:tab/>
      </w:r>
      <w:r w:rsidRPr="00CF62C3">
        <w:rPr>
          <w:lang w:val="ru-RU"/>
        </w:rPr>
        <w:t>функциональную совместимость сетей, позволяющую предоставлять сквозные услуги для потоков данных в различных сетевых доменах.</w:t>
      </w:r>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В целом признается, что СПП должна стать одной из преобладающих структур, удовлетворяющих указанным требованиям. По этой причине многие из операторов начинают переходить от существующей сетевой инфраструктуры к СПП, а некоторые из них уже осуществили этот переход.</w:t>
      </w:r>
    </w:p>
    <w:p w:rsidR="004765E3" w:rsidRPr="005858CF" w:rsidRDefault="00B72A4C" w:rsidP="004765E3">
      <w:pPr>
        <w:pStyle w:val="Heading3"/>
        <w:spacing w:line="240" w:lineRule="exact"/>
        <w:rPr>
          <w:lang w:val="ru-RU" w:eastAsia="en-US"/>
        </w:rPr>
      </w:pPr>
      <w:bookmarkStart w:id="36" w:name="_Toc364696544"/>
      <w:bookmarkStart w:id="37" w:name="_Toc370130539"/>
      <w:bookmarkStart w:id="38" w:name="_Toc381721520"/>
      <w:r>
        <w:rPr>
          <w:lang w:val="ru-RU" w:eastAsia="en-US"/>
        </w:rPr>
        <w:t>1.1.3</w:t>
      </w:r>
      <w:r>
        <w:rPr>
          <w:lang w:val="ru-RU" w:eastAsia="en-US"/>
        </w:rPr>
        <w:tab/>
      </w:r>
      <w:r w:rsidR="004765E3" w:rsidRPr="005858CF">
        <w:rPr>
          <w:lang w:val="ru-RU" w:eastAsia="en-US"/>
        </w:rPr>
        <w:t>Переход с технической точки зрения</w:t>
      </w:r>
      <w:bookmarkEnd w:id="36"/>
      <w:bookmarkEnd w:id="37"/>
      <w:bookmarkEnd w:id="38"/>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В настоящее время существует множество технических вопросов, которые касаются равномерного использования в интернете IP-технологий, применяемых в том числе и в сетях СПП. Эти технические вопросы создали определенные трудности при удовлетворении требований операторов сетей и поставщиков услуг. Кроме того, эффективная эксплуатация таких средств, как телевидение по IP</w:t>
      </w:r>
      <w:r w:rsidRPr="005858CF">
        <w:rPr>
          <w:szCs w:val="19"/>
          <w:lang w:val="ru-RU" w:eastAsia="en-US"/>
        </w:rPr>
        <w:noBreakHyphen/>
        <w:t>протоколу (IPTV), также сопряжена с дополнительными техническими проблемами. Следовательно, необходимо разработать совершенно новые технологии либо задействовать дополнительные возможности в дополнение к существующему IP-протоколу в тех случаях, когда он используется.</w:t>
      </w:r>
    </w:p>
    <w:p w:rsidR="004765E3" w:rsidRPr="005858CF"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Краткий перечень основных технических вопросов представлен в таблице 1.</w:t>
      </w:r>
    </w:p>
    <w:p w:rsidR="0008639C" w:rsidRPr="004765E3" w:rsidRDefault="004765E3" w:rsidP="004765E3">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szCs w:val="19"/>
          <w:lang w:val="ru-RU" w:eastAsia="en-US"/>
        </w:rPr>
        <w:t>Согласно определению, приведенному в Рекомендации МСЭ-Т Y.2001, сети последующих поколений (СПП) позиционируются как одно из основных средств, с помощью которых можно решить многие (а возможно и все) указанные технические проблемы. Таким образом, в большинстве отраслей экономики разрабатываются системы СПП, а операторы осуществляют переход существующей инфраструктуры к электросвязи на основе СПП.</w:t>
      </w:r>
    </w:p>
    <w:p w:rsidR="0008639C" w:rsidRPr="004765E3" w:rsidRDefault="004765E3" w:rsidP="004765E3">
      <w:pPr>
        <w:pStyle w:val="Tabletitle"/>
        <w:rPr>
          <w:lang w:val="ru-RU" w:eastAsia="en-US"/>
        </w:rPr>
      </w:pPr>
      <w:bookmarkStart w:id="39" w:name="_Toc255400166"/>
      <w:bookmarkStart w:id="40" w:name="_Toc255400347"/>
      <w:bookmarkStart w:id="41" w:name="_Toc255475832"/>
      <w:bookmarkStart w:id="42" w:name="_Toc380497647"/>
      <w:bookmarkStart w:id="43" w:name="_Toc381722689"/>
      <w:r>
        <w:rPr>
          <w:lang w:val="ru-RU" w:eastAsia="en-US"/>
        </w:rPr>
        <w:t>Таблица</w:t>
      </w:r>
      <w:r w:rsidR="0008639C" w:rsidRPr="004765E3">
        <w:rPr>
          <w:lang w:val="ru-RU" w:eastAsia="en-US"/>
        </w:rPr>
        <w:t xml:space="preserve"> 1</w:t>
      </w:r>
      <w:r w:rsidR="00D4699F" w:rsidRPr="004765E3">
        <w:rPr>
          <w:lang w:val="ru-RU" w:eastAsia="en-US"/>
        </w:rPr>
        <w:t>-1</w:t>
      </w:r>
      <w:r w:rsidR="0008639C" w:rsidRPr="004765E3">
        <w:rPr>
          <w:lang w:val="ru-RU" w:eastAsia="en-US"/>
        </w:rPr>
        <w:t xml:space="preserve">: </w:t>
      </w:r>
      <w:bookmarkEnd w:id="39"/>
      <w:bookmarkEnd w:id="40"/>
      <w:bookmarkEnd w:id="41"/>
      <w:bookmarkEnd w:id="42"/>
      <w:r w:rsidRPr="004765E3">
        <w:rPr>
          <w:lang w:val="ru-RU" w:eastAsia="en-US"/>
        </w:rPr>
        <w:t>Технические вопросы, связанные с переходом</w:t>
      </w:r>
      <w:bookmarkEnd w:id="43"/>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78"/>
        <w:gridCol w:w="6594"/>
      </w:tblGrid>
      <w:tr w:rsidR="004765E3" w:rsidRPr="00CD5563" w:rsidTr="004765E3">
        <w:trPr>
          <w:tblHeader/>
          <w:jc w:val="center"/>
        </w:trPr>
        <w:tc>
          <w:tcPr>
            <w:tcW w:w="2478" w:type="dxa"/>
            <w:tcBorders>
              <w:bottom w:val="single" w:sz="4" w:space="0" w:color="000000"/>
            </w:tcBorders>
            <w:shd w:val="clear" w:color="auto" w:fill="005173"/>
          </w:tcPr>
          <w:p w:rsidR="004765E3" w:rsidRPr="005858CF" w:rsidRDefault="004765E3" w:rsidP="004765E3">
            <w:pPr>
              <w:pStyle w:val="Tablehead"/>
              <w:rPr>
                <w:lang w:eastAsia="en-US"/>
              </w:rPr>
            </w:pPr>
            <w:r w:rsidRPr="005858CF">
              <w:rPr>
                <w:lang w:eastAsia="en-US"/>
              </w:rPr>
              <w:t>Техническая область</w:t>
            </w:r>
          </w:p>
        </w:tc>
        <w:tc>
          <w:tcPr>
            <w:tcW w:w="6594" w:type="dxa"/>
            <w:tcBorders>
              <w:bottom w:val="single" w:sz="4" w:space="0" w:color="000000"/>
            </w:tcBorders>
            <w:shd w:val="clear" w:color="auto" w:fill="005173"/>
          </w:tcPr>
          <w:p w:rsidR="004765E3" w:rsidRPr="005858CF" w:rsidRDefault="004765E3" w:rsidP="004765E3">
            <w:pPr>
              <w:pStyle w:val="Tablehead"/>
              <w:rPr>
                <w:lang w:eastAsia="en-US"/>
              </w:rPr>
            </w:pPr>
            <w:r w:rsidRPr="005858CF">
              <w:rPr>
                <w:lang w:eastAsia="en-US"/>
              </w:rPr>
              <w:t>Вопрос</w:t>
            </w:r>
          </w:p>
        </w:tc>
      </w:tr>
      <w:tr w:rsidR="004765E3" w:rsidRPr="00CD556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Управление</w:t>
            </w:r>
          </w:p>
        </w:tc>
        <w:tc>
          <w:tcPr>
            <w:tcW w:w="6594" w:type="dxa"/>
            <w:shd w:val="clear" w:color="auto" w:fill="E8F8FD"/>
          </w:tcPr>
          <w:p w:rsidR="004765E3" w:rsidRPr="005858CF" w:rsidRDefault="004765E3" w:rsidP="004765E3">
            <w:pPr>
              <w:pStyle w:val="Tabletext"/>
              <w:spacing w:line="200" w:lineRule="exact"/>
              <w:rPr>
                <w:bCs/>
                <w:lang w:val="ru-RU" w:eastAsia="en-US"/>
              </w:rPr>
            </w:pPr>
            <w:r w:rsidRPr="005858CF">
              <w:rPr>
                <w:lang w:val="ru-RU" w:eastAsia="en-US"/>
              </w:rPr>
              <w:t>Масштабируемость</w:t>
            </w:r>
          </w:p>
          <w:p w:rsidR="004765E3" w:rsidRPr="005858CF" w:rsidRDefault="004765E3" w:rsidP="004765E3">
            <w:pPr>
              <w:pStyle w:val="Tabletext"/>
              <w:spacing w:line="200" w:lineRule="exact"/>
              <w:rPr>
                <w:bCs/>
                <w:lang w:val="ru-RU" w:eastAsia="en-US"/>
              </w:rPr>
            </w:pPr>
            <w:r w:rsidRPr="005858CF">
              <w:rPr>
                <w:lang w:val="ru-RU" w:eastAsia="en-US"/>
              </w:rPr>
              <w:t>Выставление счетов</w:t>
            </w:r>
          </w:p>
        </w:tc>
      </w:tr>
      <w:tr w:rsidR="004765E3" w:rsidRPr="00DD77FC" w:rsidTr="004765E3">
        <w:trPr>
          <w:jc w:val="center"/>
        </w:trPr>
        <w:tc>
          <w:tcPr>
            <w:tcW w:w="2478" w:type="dxa"/>
            <w:tcBorders>
              <w:bottom w:val="single" w:sz="4" w:space="0" w:color="000000"/>
            </w:tcBorders>
          </w:tcPr>
          <w:p w:rsidR="004765E3" w:rsidRPr="004765E3" w:rsidRDefault="004765E3" w:rsidP="004765E3">
            <w:pPr>
              <w:pStyle w:val="Tabletext"/>
              <w:spacing w:line="200" w:lineRule="exact"/>
              <w:rPr>
                <w:b/>
                <w:bCs/>
                <w:lang w:val="ru-RU" w:eastAsia="en-US"/>
              </w:rPr>
            </w:pPr>
            <w:r w:rsidRPr="004765E3">
              <w:rPr>
                <w:b/>
                <w:bCs/>
                <w:lang w:val="ru-RU" w:eastAsia="en-US"/>
              </w:rPr>
              <w:t>Качество обслуживания (QoS) и безопасность</w:t>
            </w:r>
          </w:p>
        </w:tc>
        <w:tc>
          <w:tcPr>
            <w:tcW w:w="6594" w:type="dxa"/>
            <w:tcBorders>
              <w:bottom w:val="single" w:sz="4" w:space="0" w:color="000000"/>
            </w:tcBorders>
          </w:tcPr>
          <w:p w:rsidR="004765E3" w:rsidRPr="005858CF" w:rsidRDefault="004765E3" w:rsidP="004765E3">
            <w:pPr>
              <w:pStyle w:val="Tabletext"/>
              <w:spacing w:line="200" w:lineRule="exact"/>
              <w:rPr>
                <w:bCs/>
                <w:lang w:val="ru-RU" w:eastAsia="en-US"/>
              </w:rPr>
            </w:pPr>
            <w:r w:rsidRPr="005858CF">
              <w:rPr>
                <w:lang w:val="ru-RU" w:eastAsia="en-US"/>
              </w:rPr>
              <w:t>Повышение надежности</w:t>
            </w:r>
          </w:p>
          <w:p w:rsidR="004765E3" w:rsidRPr="005858CF" w:rsidRDefault="004765E3" w:rsidP="004765E3">
            <w:pPr>
              <w:pStyle w:val="Tabletext"/>
              <w:spacing w:line="200" w:lineRule="exact"/>
              <w:rPr>
                <w:bCs/>
                <w:lang w:val="ru-RU" w:eastAsia="en-US"/>
              </w:rPr>
            </w:pPr>
            <w:r w:rsidRPr="005858CF">
              <w:rPr>
                <w:lang w:val="ru-RU" w:eastAsia="en-US"/>
              </w:rPr>
              <w:t>Повышение отказа устойчивости</w:t>
            </w:r>
          </w:p>
          <w:p w:rsidR="004765E3" w:rsidRPr="005858CF" w:rsidRDefault="004765E3" w:rsidP="004765E3">
            <w:pPr>
              <w:pStyle w:val="Tabletext"/>
              <w:spacing w:line="200" w:lineRule="exact"/>
              <w:rPr>
                <w:bCs/>
                <w:lang w:val="ru-RU" w:eastAsia="en-US"/>
              </w:rPr>
            </w:pPr>
            <w:r w:rsidRPr="005858CF">
              <w:rPr>
                <w:lang w:val="ru-RU" w:eastAsia="en-US"/>
              </w:rPr>
              <w:t>Безопасные системы</w:t>
            </w:r>
          </w:p>
          <w:p w:rsidR="004765E3" w:rsidRPr="005858CF" w:rsidRDefault="004765E3" w:rsidP="004765E3">
            <w:pPr>
              <w:pStyle w:val="Tabletext"/>
              <w:spacing w:line="200" w:lineRule="exact"/>
              <w:rPr>
                <w:bCs/>
                <w:lang w:val="ru-RU" w:eastAsia="en-US"/>
              </w:rPr>
            </w:pPr>
            <w:r w:rsidRPr="005858CF">
              <w:rPr>
                <w:lang w:val="ru-RU" w:eastAsia="en-US"/>
              </w:rPr>
              <w:t>Помехоустойчивость</w:t>
            </w:r>
          </w:p>
          <w:p w:rsidR="004765E3" w:rsidRPr="005858CF" w:rsidRDefault="004765E3" w:rsidP="004765E3">
            <w:pPr>
              <w:pStyle w:val="Tabletext"/>
              <w:spacing w:line="200" w:lineRule="exact"/>
              <w:rPr>
                <w:bCs/>
                <w:lang w:val="ru-RU" w:eastAsia="en-US"/>
              </w:rPr>
            </w:pPr>
            <w:r w:rsidRPr="005858CF">
              <w:rPr>
                <w:lang w:val="ru-RU" w:eastAsia="en-US"/>
              </w:rPr>
              <w:t>Функциональные характеристики</w:t>
            </w:r>
          </w:p>
          <w:p w:rsidR="004765E3" w:rsidRPr="005858CF" w:rsidRDefault="004765E3" w:rsidP="004765E3">
            <w:pPr>
              <w:pStyle w:val="Tabletext"/>
              <w:spacing w:line="200" w:lineRule="exact"/>
              <w:rPr>
                <w:bCs/>
                <w:lang w:val="ru-RU" w:eastAsia="en-US"/>
              </w:rPr>
            </w:pPr>
            <w:r w:rsidRPr="005858CF">
              <w:rPr>
                <w:lang w:val="ru-RU" w:eastAsia="en-US"/>
              </w:rPr>
              <w:t>Функциональные характеристики приложений</w:t>
            </w:r>
          </w:p>
          <w:p w:rsidR="004765E3" w:rsidRPr="005858CF" w:rsidRDefault="004765E3" w:rsidP="004765E3">
            <w:pPr>
              <w:pStyle w:val="Tabletext"/>
              <w:spacing w:line="200" w:lineRule="exact"/>
              <w:rPr>
                <w:bCs/>
                <w:lang w:val="ru-RU" w:eastAsia="en-US"/>
              </w:rPr>
            </w:pPr>
            <w:r w:rsidRPr="005858CF">
              <w:rPr>
                <w:lang w:val="ru-RU" w:eastAsia="en-US"/>
              </w:rPr>
              <w:t>Аутентификация, авторизация и учет</w:t>
            </w:r>
          </w:p>
        </w:tc>
      </w:tr>
      <w:tr w:rsidR="004765E3" w:rsidRPr="00CD556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Повсеместная доступность</w:t>
            </w:r>
          </w:p>
        </w:tc>
        <w:tc>
          <w:tcPr>
            <w:tcW w:w="6594" w:type="dxa"/>
            <w:shd w:val="clear" w:color="auto" w:fill="E8F8FD"/>
          </w:tcPr>
          <w:p w:rsidR="004765E3" w:rsidRPr="005858CF" w:rsidRDefault="004765E3" w:rsidP="004765E3">
            <w:pPr>
              <w:pStyle w:val="Tabletext"/>
              <w:spacing w:line="200" w:lineRule="exact"/>
              <w:rPr>
                <w:bCs/>
                <w:lang w:val="ru-RU" w:eastAsia="en-US"/>
              </w:rPr>
            </w:pPr>
            <w:r w:rsidRPr="005858CF">
              <w:rPr>
                <w:lang w:val="ru-RU" w:eastAsia="en-US"/>
              </w:rPr>
              <w:t>Повсеместно распределенная сеть, позволяющая пользователю иметь соединения – всегда, в любое время, в любом месте, любым способом</w:t>
            </w:r>
          </w:p>
          <w:p w:rsidR="004765E3" w:rsidRPr="005858CF" w:rsidRDefault="004765E3" w:rsidP="004765E3">
            <w:pPr>
              <w:pStyle w:val="Tabletext"/>
              <w:spacing w:line="200" w:lineRule="exact"/>
              <w:rPr>
                <w:bCs/>
                <w:lang w:val="ru-RU" w:eastAsia="en-US"/>
              </w:rPr>
            </w:pPr>
            <w:r w:rsidRPr="005858CF">
              <w:rPr>
                <w:lang w:val="ru-RU" w:eastAsia="en-US"/>
              </w:rPr>
              <w:t>Информированность о наличии услуг</w:t>
            </w:r>
          </w:p>
        </w:tc>
      </w:tr>
      <w:tr w:rsidR="004765E3" w:rsidRPr="00DD77FC" w:rsidTr="004765E3">
        <w:trPr>
          <w:jc w:val="center"/>
        </w:trPr>
        <w:tc>
          <w:tcPr>
            <w:tcW w:w="2478" w:type="dxa"/>
            <w:tcBorders>
              <w:bottom w:val="single" w:sz="4" w:space="0" w:color="000000"/>
            </w:tcBorders>
          </w:tcPr>
          <w:p w:rsidR="004765E3" w:rsidRPr="004765E3" w:rsidRDefault="004765E3" w:rsidP="004765E3">
            <w:pPr>
              <w:pStyle w:val="Tabletext"/>
              <w:spacing w:line="200" w:lineRule="exact"/>
              <w:rPr>
                <w:b/>
                <w:bCs/>
                <w:lang w:val="ru-RU" w:eastAsia="en-US"/>
              </w:rPr>
            </w:pPr>
            <w:r w:rsidRPr="004765E3">
              <w:rPr>
                <w:b/>
                <w:bCs/>
                <w:lang w:val="ru-RU" w:eastAsia="en-US"/>
              </w:rPr>
              <w:t>Контент</w:t>
            </w:r>
          </w:p>
        </w:tc>
        <w:tc>
          <w:tcPr>
            <w:tcW w:w="6594" w:type="dxa"/>
            <w:tcBorders>
              <w:bottom w:val="single" w:sz="4" w:space="0" w:color="000000"/>
            </w:tcBorders>
          </w:tcPr>
          <w:p w:rsidR="004765E3" w:rsidRPr="005858CF" w:rsidRDefault="004765E3" w:rsidP="004765E3">
            <w:pPr>
              <w:pStyle w:val="Tabletext"/>
              <w:spacing w:line="200" w:lineRule="exact"/>
              <w:rPr>
                <w:bCs/>
                <w:lang w:val="ru-RU" w:eastAsia="en-US"/>
              </w:rPr>
            </w:pPr>
            <w:r w:rsidRPr="005858CF">
              <w:rPr>
                <w:lang w:val="ru-RU" w:eastAsia="en-US"/>
              </w:rPr>
              <w:t>Управление цифровыми правами (DRM)</w:t>
            </w:r>
          </w:p>
          <w:p w:rsidR="004765E3" w:rsidRPr="005858CF" w:rsidRDefault="004765E3" w:rsidP="004765E3">
            <w:pPr>
              <w:pStyle w:val="Tabletext"/>
              <w:spacing w:line="200" w:lineRule="exact"/>
              <w:rPr>
                <w:bCs/>
                <w:lang w:val="ru-RU" w:eastAsia="en-US"/>
              </w:rPr>
            </w:pPr>
            <w:r w:rsidRPr="005858CF">
              <w:rPr>
                <w:lang w:val="ru-RU" w:eastAsia="en-US"/>
              </w:rPr>
              <w:t>Условный доступ</w:t>
            </w:r>
          </w:p>
          <w:p w:rsidR="004765E3" w:rsidRPr="005858CF" w:rsidRDefault="004765E3" w:rsidP="004765E3">
            <w:pPr>
              <w:pStyle w:val="Tabletext"/>
              <w:spacing w:line="200" w:lineRule="exact"/>
              <w:rPr>
                <w:rFonts w:eastAsiaTheme="minorEastAsia"/>
                <w:bCs/>
                <w:lang w:val="ru-RU" w:eastAsia="ko-KR"/>
              </w:rPr>
            </w:pPr>
            <w:r w:rsidRPr="005858CF">
              <w:rPr>
                <w:rFonts w:eastAsiaTheme="minorEastAsia"/>
                <w:lang w:val="ru-RU" w:eastAsia="ko-KR"/>
              </w:rPr>
              <w:t>Безопасная и эффективная доставка</w:t>
            </w:r>
          </w:p>
        </w:tc>
      </w:tr>
      <w:tr w:rsidR="004765E3" w:rsidRPr="00CD556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Оптимизация сети</w:t>
            </w:r>
          </w:p>
        </w:tc>
        <w:tc>
          <w:tcPr>
            <w:tcW w:w="6594" w:type="dxa"/>
            <w:shd w:val="clear" w:color="auto" w:fill="E8F8FD"/>
          </w:tcPr>
          <w:p w:rsidR="004765E3" w:rsidRPr="005858CF" w:rsidRDefault="004765E3" w:rsidP="004765E3">
            <w:pPr>
              <w:pStyle w:val="Tabletext"/>
              <w:spacing w:line="200" w:lineRule="exact"/>
              <w:rPr>
                <w:bCs/>
                <w:lang w:val="ru-RU" w:eastAsia="en-US"/>
              </w:rPr>
            </w:pPr>
            <w:r w:rsidRPr="005858CF">
              <w:rPr>
                <w:lang w:val="ru-RU" w:eastAsia="en-US"/>
              </w:rPr>
              <w:t>Общая инфраструктура услуг</w:t>
            </w:r>
          </w:p>
          <w:p w:rsidR="004765E3" w:rsidRPr="005858CF" w:rsidRDefault="004765E3" w:rsidP="004765E3">
            <w:pPr>
              <w:pStyle w:val="Tabletext"/>
              <w:spacing w:line="200" w:lineRule="exact"/>
              <w:rPr>
                <w:bCs/>
                <w:lang w:val="ru-RU" w:eastAsia="en-US"/>
              </w:rPr>
            </w:pPr>
            <w:r w:rsidRPr="005858CF">
              <w:rPr>
                <w:lang w:val="ru-RU" w:eastAsia="en-US"/>
              </w:rPr>
              <w:t>Меньшее количество сетевых услуг</w:t>
            </w:r>
          </w:p>
          <w:p w:rsidR="004765E3" w:rsidRPr="005858CF" w:rsidRDefault="004765E3" w:rsidP="004765E3">
            <w:pPr>
              <w:pStyle w:val="Tabletext"/>
              <w:spacing w:line="200" w:lineRule="exact"/>
              <w:rPr>
                <w:bCs/>
                <w:lang w:val="ru-RU" w:eastAsia="en-US"/>
              </w:rPr>
            </w:pPr>
            <w:r w:rsidRPr="005858CF">
              <w:rPr>
                <w:lang w:val="ru-RU" w:eastAsia="en-US"/>
              </w:rPr>
              <w:t>Меньшее количество операций переключения</w:t>
            </w:r>
          </w:p>
          <w:p w:rsidR="004765E3" w:rsidRPr="005858CF" w:rsidRDefault="004765E3" w:rsidP="004765E3">
            <w:pPr>
              <w:pStyle w:val="Tabletext"/>
              <w:spacing w:line="200" w:lineRule="exact"/>
              <w:rPr>
                <w:bCs/>
                <w:lang w:val="ru-RU" w:eastAsia="en-US"/>
              </w:rPr>
            </w:pPr>
            <w:r w:rsidRPr="005858CF">
              <w:rPr>
                <w:lang w:val="ru-RU" w:eastAsia="en-US"/>
              </w:rPr>
              <w:t>Упрощенный процесс развертывания услуг</w:t>
            </w:r>
          </w:p>
          <w:p w:rsidR="004765E3" w:rsidRPr="005858CF" w:rsidRDefault="004765E3" w:rsidP="004765E3">
            <w:pPr>
              <w:pStyle w:val="Tabletext"/>
              <w:spacing w:line="200" w:lineRule="exact"/>
              <w:rPr>
                <w:bCs/>
                <w:lang w:val="ru-RU" w:eastAsia="en-US"/>
              </w:rPr>
            </w:pPr>
            <w:r w:rsidRPr="005858CF">
              <w:rPr>
                <w:lang w:val="ru-RU" w:eastAsia="en-US"/>
              </w:rPr>
              <w:t>Более высокая пропускная способность</w:t>
            </w:r>
          </w:p>
        </w:tc>
      </w:tr>
      <w:tr w:rsidR="004765E3" w:rsidRPr="00995673" w:rsidTr="004765E3">
        <w:trPr>
          <w:jc w:val="center"/>
        </w:trPr>
        <w:tc>
          <w:tcPr>
            <w:tcW w:w="2478" w:type="dxa"/>
            <w:tcBorders>
              <w:bottom w:val="single" w:sz="4" w:space="0" w:color="000000"/>
            </w:tcBorders>
          </w:tcPr>
          <w:p w:rsidR="004765E3" w:rsidRPr="004765E3" w:rsidRDefault="004765E3" w:rsidP="004765E3">
            <w:pPr>
              <w:pStyle w:val="Tabletext"/>
              <w:spacing w:line="200" w:lineRule="exact"/>
              <w:rPr>
                <w:b/>
                <w:bCs/>
                <w:lang w:val="ru-RU" w:eastAsia="en-US"/>
              </w:rPr>
            </w:pPr>
            <w:r w:rsidRPr="004765E3">
              <w:rPr>
                <w:b/>
                <w:bCs/>
                <w:lang w:val="ru-RU" w:eastAsia="en-US"/>
              </w:rPr>
              <w:t>Функциональная совместимость</w:t>
            </w:r>
          </w:p>
        </w:tc>
        <w:tc>
          <w:tcPr>
            <w:tcW w:w="6594" w:type="dxa"/>
            <w:tcBorders>
              <w:bottom w:val="single" w:sz="4" w:space="0" w:color="000000"/>
            </w:tcBorders>
          </w:tcPr>
          <w:p w:rsidR="004765E3" w:rsidRPr="005858CF" w:rsidRDefault="004765E3" w:rsidP="004765E3">
            <w:pPr>
              <w:pStyle w:val="Tabletext"/>
              <w:spacing w:line="200" w:lineRule="exact"/>
              <w:rPr>
                <w:bCs/>
                <w:lang w:val="ru-RU" w:eastAsia="en-US"/>
              </w:rPr>
            </w:pPr>
            <w:r w:rsidRPr="005858CF">
              <w:rPr>
                <w:lang w:val="ru-RU" w:eastAsia="en-US"/>
              </w:rPr>
              <w:t>Функционально совместимое оборудование от всех поставщиков</w:t>
            </w:r>
          </w:p>
        </w:tc>
      </w:tr>
      <w:tr w:rsidR="004765E3" w:rsidRPr="0099567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Многообразие сетей доступа</w:t>
            </w:r>
          </w:p>
        </w:tc>
        <w:tc>
          <w:tcPr>
            <w:tcW w:w="6594" w:type="dxa"/>
            <w:shd w:val="clear" w:color="auto" w:fill="E8F8FD"/>
          </w:tcPr>
          <w:p w:rsidR="004765E3" w:rsidRPr="005858CF" w:rsidRDefault="004765E3" w:rsidP="004765E3">
            <w:pPr>
              <w:pStyle w:val="Tabletext"/>
              <w:spacing w:line="200" w:lineRule="exact"/>
              <w:rPr>
                <w:bCs/>
                <w:lang w:val="ru-RU" w:eastAsia="en-US"/>
              </w:rPr>
            </w:pPr>
            <w:r w:rsidRPr="005858CF">
              <w:rPr>
                <w:lang w:val="ru-RU" w:eastAsia="en-US"/>
              </w:rPr>
              <w:t>Фиксированные, подвижные, медные, волоконно-оптические, беспроводные…</w:t>
            </w:r>
          </w:p>
          <w:p w:rsidR="004765E3" w:rsidRPr="005858CF" w:rsidRDefault="004765E3" w:rsidP="004765E3">
            <w:pPr>
              <w:pStyle w:val="Tabletext"/>
              <w:spacing w:line="200" w:lineRule="exact"/>
              <w:rPr>
                <w:rFonts w:eastAsiaTheme="minorEastAsia"/>
                <w:bCs/>
                <w:lang w:val="ru-RU" w:eastAsia="ko-KR"/>
              </w:rPr>
            </w:pPr>
            <w:r w:rsidRPr="005858CF">
              <w:rPr>
                <w:lang w:val="ru-RU" w:eastAsia="en-US"/>
              </w:rPr>
              <w:t>Поддержка множественных соединений</w:t>
            </w:r>
          </w:p>
          <w:p w:rsidR="004765E3" w:rsidRPr="005858CF" w:rsidRDefault="004765E3" w:rsidP="004765E3">
            <w:pPr>
              <w:pStyle w:val="Tabletext"/>
              <w:spacing w:line="200" w:lineRule="exact"/>
              <w:rPr>
                <w:bCs/>
                <w:lang w:val="ru-RU" w:eastAsia="en-US"/>
              </w:rPr>
            </w:pPr>
            <w:r w:rsidRPr="005858CF">
              <w:rPr>
                <w:lang w:val="ru-RU" w:eastAsia="en-US"/>
              </w:rPr>
              <w:t>"Прозрачная" мобильность в проводных и беспроводных сетях</w:t>
            </w:r>
          </w:p>
        </w:tc>
      </w:tr>
      <w:tr w:rsidR="004765E3" w:rsidRPr="00995673" w:rsidTr="004765E3">
        <w:trPr>
          <w:jc w:val="center"/>
        </w:trPr>
        <w:tc>
          <w:tcPr>
            <w:tcW w:w="2478" w:type="dxa"/>
            <w:tcBorders>
              <w:bottom w:val="single" w:sz="4" w:space="0" w:color="000000"/>
            </w:tcBorders>
          </w:tcPr>
          <w:p w:rsidR="004765E3" w:rsidRPr="004765E3" w:rsidRDefault="004765E3" w:rsidP="004765E3">
            <w:pPr>
              <w:pStyle w:val="Tabletext"/>
              <w:spacing w:line="200" w:lineRule="exact"/>
              <w:rPr>
                <w:b/>
                <w:bCs/>
                <w:lang w:val="ru-RU" w:eastAsia="en-US"/>
              </w:rPr>
            </w:pPr>
            <w:r w:rsidRPr="004765E3">
              <w:rPr>
                <w:b/>
                <w:bCs/>
                <w:lang w:val="ru-RU" w:eastAsia="en-US"/>
              </w:rPr>
              <w:t>Совместно используемые ресурсы</w:t>
            </w:r>
          </w:p>
        </w:tc>
        <w:tc>
          <w:tcPr>
            <w:tcW w:w="6594" w:type="dxa"/>
            <w:tcBorders>
              <w:bottom w:val="single" w:sz="4" w:space="0" w:color="000000"/>
            </w:tcBorders>
          </w:tcPr>
          <w:p w:rsidR="004765E3" w:rsidRPr="005858CF" w:rsidRDefault="004765E3" w:rsidP="004765E3">
            <w:pPr>
              <w:pStyle w:val="Tabletext"/>
              <w:spacing w:line="200" w:lineRule="exact"/>
              <w:rPr>
                <w:bCs/>
                <w:lang w:val="ru-RU" w:eastAsia="en-US"/>
              </w:rPr>
            </w:pPr>
            <w:r w:rsidRPr="005858CF">
              <w:rPr>
                <w:lang w:val="ru-RU" w:eastAsia="en-US"/>
              </w:rPr>
              <w:t>Совместно используемые ресурсы передачи как голоса, так и данных</w:t>
            </w:r>
          </w:p>
          <w:p w:rsidR="004765E3" w:rsidRPr="005858CF" w:rsidRDefault="004765E3" w:rsidP="004765E3">
            <w:pPr>
              <w:pStyle w:val="Tabletext"/>
              <w:spacing w:line="200" w:lineRule="exact"/>
              <w:rPr>
                <w:rFonts w:eastAsiaTheme="minorEastAsia"/>
                <w:bCs/>
                <w:lang w:val="ru-RU" w:eastAsia="ko-KR"/>
              </w:rPr>
            </w:pPr>
            <w:r w:rsidRPr="005858CF">
              <w:rPr>
                <w:rFonts w:eastAsiaTheme="minorEastAsia"/>
                <w:lang w:val="ru-RU" w:eastAsia="ko-KR"/>
              </w:rPr>
              <w:t>Максимально возможное совместное использование платформ обслуживания</w:t>
            </w:r>
          </w:p>
        </w:tc>
      </w:tr>
      <w:tr w:rsidR="004765E3" w:rsidRPr="0099567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Сочетание традиционных услуг и услуг интернета</w:t>
            </w:r>
          </w:p>
        </w:tc>
        <w:tc>
          <w:tcPr>
            <w:tcW w:w="6594" w:type="dxa"/>
            <w:shd w:val="clear" w:color="auto" w:fill="E8F8FD"/>
          </w:tcPr>
          <w:p w:rsidR="004765E3" w:rsidRPr="005858CF" w:rsidRDefault="004765E3" w:rsidP="004765E3">
            <w:pPr>
              <w:pStyle w:val="Tabletext"/>
              <w:spacing w:line="200" w:lineRule="exact"/>
              <w:rPr>
                <w:bCs/>
                <w:lang w:val="ru-RU" w:eastAsia="en-US"/>
              </w:rPr>
            </w:pPr>
            <w:r w:rsidRPr="005858CF">
              <w:rPr>
                <w:lang w:val="ru-RU" w:eastAsia="en-US"/>
              </w:rPr>
              <w:t>Возможность сочетания традиционных существующих услуг связи с услугами на основе IP-протокола</w:t>
            </w:r>
          </w:p>
        </w:tc>
      </w:tr>
      <w:tr w:rsidR="004765E3" w:rsidRPr="00995673" w:rsidTr="004765E3">
        <w:trPr>
          <w:jc w:val="center"/>
        </w:trPr>
        <w:tc>
          <w:tcPr>
            <w:tcW w:w="2478" w:type="dxa"/>
            <w:tcBorders>
              <w:bottom w:val="single" w:sz="4" w:space="0" w:color="000000"/>
            </w:tcBorders>
          </w:tcPr>
          <w:p w:rsidR="004765E3" w:rsidRPr="004765E3" w:rsidRDefault="004765E3" w:rsidP="004765E3">
            <w:pPr>
              <w:pStyle w:val="Tabletext"/>
              <w:spacing w:line="200" w:lineRule="exact"/>
              <w:rPr>
                <w:b/>
                <w:bCs/>
                <w:lang w:val="ru-RU" w:eastAsia="en-US"/>
              </w:rPr>
            </w:pPr>
            <w:r w:rsidRPr="004765E3">
              <w:rPr>
                <w:b/>
                <w:bCs/>
                <w:lang w:val="ru-RU" w:eastAsia="en-US"/>
              </w:rPr>
              <w:t>Интерактивность</w:t>
            </w:r>
          </w:p>
        </w:tc>
        <w:tc>
          <w:tcPr>
            <w:tcW w:w="6594" w:type="dxa"/>
            <w:tcBorders>
              <w:bottom w:val="single" w:sz="4" w:space="0" w:color="000000"/>
            </w:tcBorders>
          </w:tcPr>
          <w:p w:rsidR="004765E3" w:rsidRPr="005858CF" w:rsidRDefault="004765E3" w:rsidP="004765E3">
            <w:pPr>
              <w:pStyle w:val="Tabletext"/>
              <w:spacing w:line="200" w:lineRule="exact"/>
              <w:rPr>
                <w:rFonts w:eastAsiaTheme="minorEastAsia"/>
                <w:bCs/>
                <w:lang w:val="ru-RU" w:eastAsia="ko-KR"/>
              </w:rPr>
            </w:pPr>
            <w:r w:rsidRPr="005858CF">
              <w:rPr>
                <w:lang w:val="ru-RU" w:eastAsia="en-US"/>
              </w:rPr>
              <w:t>Сквозная интерактивность (например, персонализированная интерактивная мультимедийная связь и т. д.)</w:t>
            </w:r>
          </w:p>
          <w:p w:rsidR="004765E3" w:rsidRPr="005858CF" w:rsidRDefault="004765E3" w:rsidP="004765E3">
            <w:pPr>
              <w:pStyle w:val="Tabletext"/>
              <w:spacing w:line="200" w:lineRule="exact"/>
              <w:rPr>
                <w:rFonts w:eastAsiaTheme="minorEastAsia"/>
                <w:bCs/>
                <w:lang w:val="ru-RU" w:eastAsia="ko-KR"/>
              </w:rPr>
            </w:pPr>
            <w:r w:rsidRPr="005858CF">
              <w:rPr>
                <w:lang w:val="ru-RU" w:eastAsia="en-US"/>
              </w:rPr>
              <w:t>Интерактивность "клиент–сервер" (например, для игр: высокая производительность и небольшое время ожидания)</w:t>
            </w:r>
          </w:p>
          <w:p w:rsidR="004765E3" w:rsidRPr="005858CF" w:rsidRDefault="004765E3" w:rsidP="004765E3">
            <w:pPr>
              <w:pStyle w:val="Tabletext"/>
              <w:spacing w:line="200" w:lineRule="exact"/>
              <w:rPr>
                <w:rFonts w:eastAsiaTheme="minorEastAsia"/>
                <w:bCs/>
                <w:lang w:val="ru-RU" w:eastAsia="ko-KR"/>
              </w:rPr>
            </w:pPr>
            <w:r w:rsidRPr="005858CF">
              <w:rPr>
                <w:lang w:val="ru-RU" w:eastAsia="en-US"/>
              </w:rPr>
              <w:t>Интерактивность, управляемая пользователем (например, передача информации любым устройствам, интерактивность типа от "m" к "n" и т. д.)</w:t>
            </w:r>
          </w:p>
        </w:tc>
      </w:tr>
      <w:tr w:rsidR="004765E3" w:rsidRPr="00CD5563" w:rsidTr="004765E3">
        <w:trPr>
          <w:jc w:val="center"/>
        </w:trPr>
        <w:tc>
          <w:tcPr>
            <w:tcW w:w="2478" w:type="dxa"/>
            <w:shd w:val="clear" w:color="auto" w:fill="E8F8FD"/>
          </w:tcPr>
          <w:p w:rsidR="004765E3" w:rsidRPr="004765E3" w:rsidRDefault="004765E3" w:rsidP="004765E3">
            <w:pPr>
              <w:pStyle w:val="Tabletext"/>
              <w:spacing w:line="200" w:lineRule="exact"/>
              <w:rPr>
                <w:b/>
                <w:bCs/>
                <w:lang w:val="ru-RU" w:eastAsia="en-US"/>
              </w:rPr>
            </w:pPr>
            <w:r w:rsidRPr="004765E3">
              <w:rPr>
                <w:b/>
                <w:bCs/>
                <w:lang w:val="ru-RU" w:eastAsia="en-US"/>
              </w:rPr>
              <w:t>Хранение данных</w:t>
            </w:r>
          </w:p>
        </w:tc>
        <w:tc>
          <w:tcPr>
            <w:tcW w:w="6594" w:type="dxa"/>
            <w:shd w:val="clear" w:color="auto" w:fill="E8F8FD"/>
          </w:tcPr>
          <w:p w:rsidR="004765E3" w:rsidRPr="005858CF" w:rsidRDefault="004765E3" w:rsidP="004765E3">
            <w:pPr>
              <w:pStyle w:val="Tabletext"/>
              <w:spacing w:line="200" w:lineRule="exact"/>
              <w:rPr>
                <w:rFonts w:eastAsiaTheme="minorEastAsia"/>
                <w:bCs/>
                <w:lang w:val="ru-RU" w:eastAsia="ko-KR"/>
              </w:rPr>
            </w:pPr>
            <w:r w:rsidRPr="005858CF">
              <w:rPr>
                <w:lang w:val="ru-RU" w:eastAsia="en-US"/>
              </w:rPr>
              <w:t>Непрерывность процесса</w:t>
            </w:r>
          </w:p>
          <w:p w:rsidR="004765E3" w:rsidRPr="005858CF" w:rsidRDefault="004765E3" w:rsidP="004765E3">
            <w:pPr>
              <w:pStyle w:val="Tabletext"/>
              <w:spacing w:line="200" w:lineRule="exact"/>
              <w:rPr>
                <w:bCs/>
                <w:lang w:val="ru-RU" w:eastAsia="en-US"/>
              </w:rPr>
            </w:pPr>
            <w:r w:rsidRPr="005858CF">
              <w:rPr>
                <w:lang w:val="ru-RU" w:eastAsia="en-US"/>
              </w:rPr>
              <w:t>Совместное хранение данных как общественных (например, NPVR и "облачные" вычисления), так и частных (например, PVR)</w:t>
            </w:r>
          </w:p>
          <w:p w:rsidR="004765E3" w:rsidRPr="005858CF" w:rsidRDefault="004765E3" w:rsidP="004765E3">
            <w:pPr>
              <w:pStyle w:val="Tabletext"/>
              <w:spacing w:line="200" w:lineRule="exact"/>
              <w:rPr>
                <w:bCs/>
                <w:lang w:val="ru-RU" w:eastAsia="en-US"/>
              </w:rPr>
            </w:pPr>
            <w:r w:rsidRPr="005858CF">
              <w:rPr>
                <w:lang w:val="ru-RU" w:eastAsia="en-US"/>
              </w:rPr>
              <w:t>Сохранение данных</w:t>
            </w:r>
          </w:p>
        </w:tc>
      </w:tr>
      <w:tr w:rsidR="004765E3" w:rsidRPr="00310EC9" w:rsidTr="004765E3">
        <w:trPr>
          <w:jc w:val="center"/>
        </w:trPr>
        <w:tc>
          <w:tcPr>
            <w:tcW w:w="2478" w:type="dxa"/>
          </w:tcPr>
          <w:p w:rsidR="004765E3" w:rsidRPr="004765E3" w:rsidRDefault="004765E3" w:rsidP="004765E3">
            <w:pPr>
              <w:pStyle w:val="Tabletext"/>
              <w:spacing w:line="200" w:lineRule="exact"/>
              <w:rPr>
                <w:b/>
                <w:bCs/>
                <w:lang w:val="ru-RU" w:eastAsia="en-US"/>
              </w:rPr>
            </w:pPr>
            <w:r w:rsidRPr="004765E3">
              <w:rPr>
                <w:b/>
                <w:bCs/>
                <w:lang w:val="ru-RU" w:eastAsia="en-US"/>
              </w:rPr>
              <w:t>Соответствие стандартам</w:t>
            </w:r>
          </w:p>
        </w:tc>
        <w:tc>
          <w:tcPr>
            <w:tcW w:w="6594" w:type="dxa"/>
          </w:tcPr>
          <w:p w:rsidR="004765E3" w:rsidRPr="005858CF" w:rsidRDefault="004765E3" w:rsidP="004765E3">
            <w:pPr>
              <w:pStyle w:val="Tabletext"/>
              <w:spacing w:line="200" w:lineRule="exact"/>
              <w:rPr>
                <w:bCs/>
                <w:lang w:val="ru-RU" w:eastAsia="en-US"/>
              </w:rPr>
            </w:pPr>
            <w:r w:rsidRPr="005858CF">
              <w:rPr>
                <w:lang w:val="ru-RU" w:eastAsia="en-US"/>
              </w:rPr>
              <w:t>Введение в действие устройств, соответствующих действующим стандартам</w:t>
            </w:r>
          </w:p>
          <w:p w:rsidR="004765E3" w:rsidRPr="005858CF" w:rsidRDefault="004765E3" w:rsidP="004765E3">
            <w:pPr>
              <w:pStyle w:val="Tabletext"/>
              <w:spacing w:line="200" w:lineRule="exact"/>
              <w:rPr>
                <w:bCs/>
                <w:lang w:val="ru-RU" w:eastAsia="en-US"/>
              </w:rPr>
            </w:pPr>
            <w:r w:rsidRPr="005858CF">
              <w:rPr>
                <w:lang w:val="ru-RU" w:eastAsia="en-US"/>
              </w:rPr>
              <w:t>Стандартизированные протоколы и интерфейсы</w:t>
            </w:r>
          </w:p>
        </w:tc>
      </w:tr>
    </w:tbl>
    <w:p w:rsidR="004765E3" w:rsidRPr="005858CF" w:rsidRDefault="00B72A4C" w:rsidP="004765E3">
      <w:pPr>
        <w:pStyle w:val="Heading3"/>
        <w:rPr>
          <w:lang w:val="ru-RU" w:eastAsia="en-US"/>
        </w:rPr>
      </w:pPr>
      <w:bookmarkStart w:id="44" w:name="_Toc364696545"/>
      <w:bookmarkStart w:id="45" w:name="_Toc370130540"/>
      <w:bookmarkStart w:id="46" w:name="_Toc381721521"/>
      <w:r>
        <w:rPr>
          <w:lang w:val="ru-RU" w:eastAsia="en-US"/>
        </w:rPr>
        <w:t>1.1.4</w:t>
      </w:r>
      <w:r>
        <w:rPr>
          <w:lang w:val="ru-RU" w:eastAsia="en-US"/>
        </w:rPr>
        <w:tab/>
      </w:r>
      <w:r w:rsidR="004765E3" w:rsidRPr="005858CF">
        <w:rPr>
          <w:lang w:val="ru-RU" w:eastAsia="en-US"/>
        </w:rPr>
        <w:t>Соображения, связанные с архитектурой</w:t>
      </w:r>
      <w:bookmarkEnd w:id="44"/>
      <w:bookmarkEnd w:id="45"/>
      <w:bookmarkEnd w:id="46"/>
    </w:p>
    <w:p w:rsidR="004765E3" w:rsidRPr="005858CF"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Один из традиционных существующих видов электросвязи построен с несколькими уровнями иерархии. Рассматриваются два аспекта: один из них касается технических основ, таких как физическая сеть, транспортная сеть, сеть обслуживания и т. д., а другой отражает основу геометрического распределения, например сеть удаленного доступа, региональную сеть, национальную сеть и т. д. Эти уровни иерархии, как правило, весьма полезны не только для установки и функционирования, но и для совершенствования систем. Кроме того, эти уровни иерархии хорошо согласуются с предоставлением услуг на основе традиционной телефонной связи и работой сети в части идентификации, т. е. на основе E.164.</w:t>
      </w:r>
    </w:p>
    <w:p w:rsidR="0008639C" w:rsidRPr="00CF62C3" w:rsidRDefault="004765E3" w:rsidP="004765E3">
      <w:pPr>
        <w:rPr>
          <w:bCs/>
          <w:lang w:val="ru-RU" w:eastAsia="en-US"/>
        </w:rPr>
      </w:pPr>
      <w:r w:rsidRPr="005858CF">
        <w:rPr>
          <w:szCs w:val="19"/>
          <w:lang w:val="ru-RU" w:eastAsia="en-US"/>
        </w:rPr>
        <w:t xml:space="preserve">Однако эти уровни иерархии создают определенные ограничения, особенно при обеспечении надлежащего сквозного соединения и эффективном управлении маршрутизацией с учетом различных особенностей IP-протокола, таких как использование простой адресации и динамической маршрутизации. Поэтому традиционные иерархии являются основой для подготовки инфраструктуры на базе IP-протокола. Далее на </w:t>
      </w:r>
      <w:r w:rsidR="00502253">
        <w:rPr>
          <w:szCs w:val="19"/>
          <w:lang w:val="ru-RU" w:eastAsia="en-US"/>
        </w:rPr>
        <w:t>Рисун</w:t>
      </w:r>
      <w:r w:rsidRPr="005858CF">
        <w:rPr>
          <w:szCs w:val="19"/>
          <w:lang w:val="ru-RU" w:eastAsia="en-US"/>
        </w:rPr>
        <w:t>ке 1-2 показана модель архитектуры традиционных сетей электросвязи.</w:t>
      </w:r>
    </w:p>
    <w:p w:rsidR="0008639C" w:rsidRPr="004765E3" w:rsidRDefault="00F92B83" w:rsidP="004765E3">
      <w:pPr>
        <w:pStyle w:val="Figuretitle"/>
        <w:keepNext w:val="0"/>
        <w:rPr>
          <w:bCs/>
          <w:lang w:val="ru-RU" w:eastAsia="en-US"/>
        </w:rPr>
      </w:pPr>
      <w:bookmarkStart w:id="47" w:name="_Toc255475833"/>
      <w:bookmarkStart w:id="48" w:name="_Toc381722336"/>
      <w:r w:rsidRPr="004765E3">
        <w:rPr>
          <w:lang w:val="ru-RU" w:eastAsia="en-US"/>
        </w:rPr>
        <w:t>Рисунок</w:t>
      </w:r>
      <w:r w:rsidR="0008639C" w:rsidRPr="004765E3">
        <w:rPr>
          <w:lang w:val="ru-RU" w:eastAsia="en-US"/>
        </w:rPr>
        <w:t xml:space="preserve"> 1-2: </w:t>
      </w:r>
      <w:bookmarkEnd w:id="47"/>
      <w:r w:rsidR="004765E3" w:rsidRPr="004765E3">
        <w:rPr>
          <w:bCs/>
          <w:lang w:val="ru-RU" w:eastAsia="en-US"/>
        </w:rPr>
        <w:t>Общая модель архитектуры традиционных сетей электросвязи</w:t>
      </w:r>
      <w:bookmarkEnd w:id="48"/>
    </w:p>
    <w:p w:rsidR="0008639C" w:rsidRPr="00CD5563" w:rsidRDefault="004765E3" w:rsidP="004765E3">
      <w:pPr>
        <w:pStyle w:val="Figure"/>
        <w:keepNext w:val="0"/>
        <w:rPr>
          <w:lang w:val="en-GB" w:eastAsia="en-US"/>
        </w:rPr>
      </w:pPr>
      <w:r w:rsidRPr="005858CF">
        <w:rPr>
          <w:rFonts w:cs="Times New Roman"/>
          <w:bCs w:val="0"/>
          <w:noProof/>
          <w:szCs w:val="19"/>
          <w:lang w:val="ru-RU" w:eastAsia="zh-CN"/>
        </w:rPr>
        <w:drawing>
          <wp:inline distT="0" distB="0" distL="0" distR="0" wp14:anchorId="27AC5518" wp14:editId="19493657">
            <wp:extent cx="2772000" cy="2296800"/>
            <wp:effectExtent l="0" t="0" r="9525" b="8255"/>
            <wp:docPr id="12"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jp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2772000" cy="2296800"/>
                    </a:xfrm>
                    <a:prstGeom prst="rect">
                      <a:avLst/>
                    </a:prstGeom>
                  </pic:spPr>
                </pic:pic>
              </a:graphicData>
            </a:graphic>
          </wp:inline>
        </w:drawing>
      </w:r>
    </w:p>
    <w:p w:rsidR="00884E30" w:rsidRPr="00CD5563" w:rsidRDefault="00884E30" w:rsidP="004765E3">
      <w:pPr>
        <w:pStyle w:val="Figure"/>
        <w:keepNext w:val="0"/>
        <w:rPr>
          <w:lang w:val="en-GB" w:eastAsia="en-US"/>
        </w:rPr>
      </w:pPr>
    </w:p>
    <w:p w:rsidR="004765E3" w:rsidRPr="005858CF"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Ниже приводится краткий перечень основных характеристик, присущих традиционной модели архитектуры:</w:t>
      </w:r>
    </w:p>
    <w:p w:rsidR="004765E3" w:rsidRPr="00CF62C3" w:rsidRDefault="004765E3" w:rsidP="004765E3">
      <w:pPr>
        <w:pStyle w:val="Enumlevel1"/>
        <w:rPr>
          <w:lang w:val="ru-RU"/>
        </w:rPr>
      </w:pPr>
      <w:r w:rsidRPr="00CF62C3">
        <w:rPr>
          <w:iCs/>
          <w:lang w:val="ru-RU"/>
        </w:rPr>
        <w:t>•</w:t>
      </w:r>
      <w:r w:rsidRPr="00CF62C3">
        <w:rPr>
          <w:iCs/>
          <w:lang w:val="ru-RU"/>
        </w:rPr>
        <w:tab/>
      </w:r>
      <w:r w:rsidRPr="00CF62C3">
        <w:rPr>
          <w:lang w:val="ru-RU"/>
        </w:rPr>
        <w:t>иерархическая топология с 4–5 уровнями, возможностью соединения со следующим более высоким уровнем, а также в пределах каждого уровня в зависимости от экономической оптимизации;</w:t>
      </w:r>
    </w:p>
    <w:p w:rsidR="004765E3" w:rsidRPr="00CF62C3" w:rsidRDefault="004765E3" w:rsidP="004765E3">
      <w:pPr>
        <w:pStyle w:val="Enumlevel1"/>
        <w:rPr>
          <w:lang w:val="ru-RU"/>
        </w:rPr>
      </w:pPr>
      <w:r w:rsidRPr="00CF62C3">
        <w:rPr>
          <w:iCs/>
          <w:lang w:val="ru-RU"/>
        </w:rPr>
        <w:t>•</w:t>
      </w:r>
      <w:r w:rsidRPr="00CF62C3">
        <w:rPr>
          <w:iCs/>
          <w:lang w:val="ru-RU"/>
        </w:rPr>
        <w:tab/>
      </w:r>
      <w:r w:rsidRPr="00CF62C3">
        <w:rPr>
          <w:lang w:val="ru-RU"/>
        </w:rPr>
        <w:t>то или иное количество узлов в зависимости от трафика выходных данных и пропускной способности узлов;</w:t>
      </w:r>
    </w:p>
    <w:p w:rsidR="004765E3" w:rsidRPr="00CF62C3" w:rsidRDefault="004765E3" w:rsidP="004765E3">
      <w:pPr>
        <w:pStyle w:val="Enumlevel1"/>
        <w:rPr>
          <w:lang w:val="ru-RU"/>
        </w:rPr>
      </w:pPr>
      <w:r w:rsidRPr="00CF62C3">
        <w:rPr>
          <w:iCs/>
          <w:lang w:val="ru-RU"/>
        </w:rPr>
        <w:t>•</w:t>
      </w:r>
      <w:r w:rsidRPr="00CF62C3">
        <w:rPr>
          <w:iCs/>
          <w:lang w:val="ru-RU"/>
        </w:rPr>
        <w:tab/>
      </w:r>
      <w:r w:rsidRPr="00CF62C3">
        <w:rPr>
          <w:lang w:val="ru-RU"/>
        </w:rPr>
        <w:t>обработка услуг для средств распространения информации, сигнализации, управления и администрирования на всех узлах коммутации;</w:t>
      </w:r>
    </w:p>
    <w:p w:rsidR="004765E3" w:rsidRPr="00CF62C3" w:rsidRDefault="004765E3" w:rsidP="004765E3">
      <w:pPr>
        <w:pStyle w:val="Enumlevel1"/>
        <w:rPr>
          <w:lang w:val="ru-RU"/>
        </w:rPr>
      </w:pPr>
      <w:r w:rsidRPr="00CF62C3">
        <w:rPr>
          <w:iCs/>
          <w:lang w:val="ru-RU"/>
        </w:rPr>
        <w:t>•</w:t>
      </w:r>
      <w:r w:rsidRPr="00CF62C3">
        <w:rPr>
          <w:iCs/>
          <w:lang w:val="ru-RU"/>
        </w:rPr>
        <w:tab/>
      </w:r>
      <w:r w:rsidRPr="00CF62C3">
        <w:rPr>
          <w:lang w:val="ru-RU"/>
        </w:rPr>
        <w:t>предоставление услуг с качеством операторского класса с четко определенными критериями качества обслуживания и стандартизированными техническими нормативами.</w:t>
      </w:r>
    </w:p>
    <w:p w:rsidR="004765E3" w:rsidRPr="005858CF"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Для сохранения оптимальных характеристик существующей инфраструктуры необходимо улучшить определенные характеристики в соответствии с меняющимися тенденциями. В этой связи необходимо учитывать следующие аспекты:</w:t>
      </w:r>
    </w:p>
    <w:p w:rsidR="004765E3" w:rsidRPr="00CF62C3" w:rsidRDefault="004765E3" w:rsidP="004765E3">
      <w:pPr>
        <w:pStyle w:val="Enumlevel1"/>
        <w:rPr>
          <w:bCs/>
          <w:lang w:val="ru-RU"/>
        </w:rPr>
      </w:pPr>
      <w:r w:rsidRPr="00CF62C3">
        <w:rPr>
          <w:bCs/>
          <w:iCs/>
          <w:lang w:val="ru-RU"/>
        </w:rPr>
        <w:t>•</w:t>
      </w:r>
      <w:r w:rsidRPr="00CF62C3">
        <w:rPr>
          <w:bCs/>
          <w:iCs/>
          <w:lang w:val="ru-RU"/>
        </w:rPr>
        <w:tab/>
      </w:r>
      <w:r w:rsidRPr="00CF62C3">
        <w:rPr>
          <w:lang w:val="ru-RU"/>
        </w:rPr>
        <w:t>меньшее количество сетевых узлов и линий благодаря более высокой (на порядок) пропускной способности систем;</w:t>
      </w:r>
    </w:p>
    <w:p w:rsidR="004765E3" w:rsidRPr="00CF62C3" w:rsidRDefault="004765E3" w:rsidP="004765E3">
      <w:pPr>
        <w:pStyle w:val="Enumlevel1"/>
        <w:rPr>
          <w:bCs/>
          <w:lang w:val="ru-RU"/>
        </w:rPr>
      </w:pPr>
      <w:r w:rsidRPr="00CF62C3">
        <w:rPr>
          <w:bCs/>
          <w:iCs/>
          <w:lang w:val="ru-RU"/>
        </w:rPr>
        <w:t>•</w:t>
      </w:r>
      <w:r w:rsidRPr="00CF62C3">
        <w:rPr>
          <w:bCs/>
          <w:iCs/>
          <w:lang w:val="ru-RU"/>
        </w:rPr>
        <w:tab/>
      </w:r>
      <w:r w:rsidRPr="00CF62C3">
        <w:rPr>
          <w:lang w:val="ru-RU"/>
        </w:rPr>
        <w:t>одинаковую капиллярность на уровне доступа благодаря идентичному местоположению клиента;</w:t>
      </w:r>
    </w:p>
    <w:p w:rsidR="004765E3" w:rsidRPr="00CF62C3" w:rsidRDefault="004765E3" w:rsidP="004765E3">
      <w:pPr>
        <w:pStyle w:val="Enumlevel1"/>
        <w:rPr>
          <w:bCs/>
          <w:lang w:val="ru-RU"/>
        </w:rPr>
      </w:pPr>
      <w:r w:rsidRPr="00CF62C3">
        <w:rPr>
          <w:bCs/>
          <w:iCs/>
          <w:lang w:val="ru-RU"/>
        </w:rPr>
        <w:t>•</w:t>
      </w:r>
      <w:r w:rsidRPr="00CF62C3">
        <w:rPr>
          <w:bCs/>
          <w:iCs/>
          <w:lang w:val="ru-RU"/>
        </w:rPr>
        <w:tab/>
      </w:r>
      <w:r w:rsidRPr="00CF62C3">
        <w:rPr>
          <w:bCs/>
          <w:lang w:val="ru-RU"/>
        </w:rPr>
        <w:t>более высокую топологическую возможность соединений для узлов и трактов с более высокой пропускной способностью благодаря требованиям безопасности.</w:t>
      </w:r>
    </w:p>
    <w:p w:rsidR="004765E3" w:rsidRPr="00CF62C3" w:rsidRDefault="004765E3" w:rsidP="004765E3">
      <w:pPr>
        <w:pStyle w:val="Enumlevel1"/>
        <w:rPr>
          <w:bCs/>
          <w:lang w:val="ru-RU"/>
        </w:rPr>
      </w:pPr>
      <w:r w:rsidRPr="00CF62C3">
        <w:rPr>
          <w:bCs/>
          <w:iCs/>
          <w:lang w:val="ru-RU"/>
        </w:rPr>
        <w:t>•</w:t>
      </w:r>
      <w:r w:rsidRPr="00CF62C3">
        <w:rPr>
          <w:bCs/>
          <w:iCs/>
          <w:lang w:val="ru-RU"/>
        </w:rPr>
        <w:tab/>
      </w:r>
      <w:r w:rsidRPr="00CF62C3">
        <w:rPr>
          <w:bCs/>
          <w:lang w:val="ru-RU"/>
        </w:rPr>
        <w:t>высокий уровень защиты и использование разнесенных трасс/источников во всех системах с</w:t>
      </w:r>
      <w:r w:rsidRPr="005858CF">
        <w:rPr>
          <w:bCs/>
        </w:rPr>
        <w:t> </w:t>
      </w:r>
      <w:r w:rsidRPr="00CF62C3">
        <w:rPr>
          <w:bCs/>
          <w:lang w:val="ru-RU"/>
        </w:rPr>
        <w:t>высокой пропускной способностью как на функциональном, так и на физическом уровнях.</w:t>
      </w:r>
    </w:p>
    <w:p w:rsidR="004765E3" w:rsidRPr="005858CF"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С учетом вышеупомянутого логического обоснования ожидается, что новая инфраструктура должна быть построена на основе более простой архитектуры, чем существующая. Один из примеров, подтверждающих подобное предположение, приведен на </w:t>
      </w:r>
      <w:r w:rsidR="00502253">
        <w:rPr>
          <w:szCs w:val="19"/>
          <w:lang w:val="ru-RU" w:eastAsia="en-US"/>
        </w:rPr>
        <w:t>Рисун</w:t>
      </w:r>
      <w:r w:rsidRPr="005858CF">
        <w:rPr>
          <w:szCs w:val="19"/>
          <w:lang w:val="ru-RU" w:eastAsia="en-US"/>
        </w:rPr>
        <w:t>ке 1-3.</w:t>
      </w:r>
    </w:p>
    <w:p w:rsidR="004765E3" w:rsidRPr="005858CF"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Такого рода упрощенная архитектура помимо решения вопросов, присущих традиционной инфраструктуре электросвязи, позволит обеспечить множество преимуществ. Одно из важных преимуществ должно быть реализовано в сетях доступа, в которых решающую роль играют затраты на создание физической инфраструктуры и время развертывания. Это преимущество стало результатом использования абонентской линии связи меньшей протяженности, чем классические сети, и таким образом подготавливается почва для предоставления широкополосных мультимедийных услуг.</w:t>
      </w:r>
    </w:p>
    <w:p w:rsidR="0008639C" w:rsidRPr="004765E3" w:rsidRDefault="004765E3" w:rsidP="004765E3">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Такая упрощенная архитектура позволит быстро развертывать средства широкополосной связи путем использования технологии xDSL и/или волоконно-оптического кабеля ближе к клиентам при внедрении новых линейно-кабельных сооружений или модернизации существующих. Кроме того, это обеспечит большую гибкость при внедрении новых беспроводных технологий при низкой плотности клиентов. Все эти сети с улучшенным доступом, оснащенные средствами фиксированной и подвижной широкополосной связи, обеспечат очень гибкие возможности для оказания различных мультимедийных услуг в условиях конвергенции фиксированной и подвижной связи.</w:t>
      </w:r>
    </w:p>
    <w:p w:rsidR="0008639C" w:rsidRPr="004765E3" w:rsidRDefault="0008639C" w:rsidP="0008639C">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p>
    <w:p w:rsidR="0008639C" w:rsidRPr="00F84483" w:rsidRDefault="00F92B83" w:rsidP="00F84483">
      <w:pPr>
        <w:pStyle w:val="Figuretitle"/>
        <w:rPr>
          <w:bCs/>
          <w:lang w:val="ru-RU" w:eastAsia="en-US"/>
        </w:rPr>
      </w:pPr>
      <w:bookmarkStart w:id="49" w:name="_Toc255475834"/>
      <w:bookmarkStart w:id="50" w:name="_Toc381722337"/>
      <w:r w:rsidRPr="00F84483">
        <w:rPr>
          <w:lang w:val="ru-RU" w:eastAsia="en-US"/>
        </w:rPr>
        <w:t>Рисунок</w:t>
      </w:r>
      <w:r w:rsidR="0008639C" w:rsidRPr="00F84483">
        <w:rPr>
          <w:lang w:val="ru-RU" w:eastAsia="en-US"/>
        </w:rPr>
        <w:t xml:space="preserve"> 1-3: </w:t>
      </w:r>
      <w:bookmarkEnd w:id="49"/>
      <w:r w:rsidR="00F84483" w:rsidRPr="00F84483">
        <w:rPr>
          <w:bCs/>
          <w:lang w:val="ru-RU" w:eastAsia="en-US"/>
        </w:rPr>
        <w:t>Способ улучшения в плане архитектуры</w:t>
      </w:r>
      <w:bookmarkEnd w:id="50"/>
    </w:p>
    <w:p w:rsidR="0008639C" w:rsidRPr="00CD5563" w:rsidRDefault="00F84483" w:rsidP="00884E30">
      <w:pPr>
        <w:pStyle w:val="Figure"/>
        <w:rPr>
          <w:lang w:val="en-GB" w:eastAsia="en-US"/>
        </w:rPr>
      </w:pPr>
      <w:r w:rsidRPr="005858CF">
        <w:rPr>
          <w:rFonts w:cs="Times New Roman"/>
          <w:bCs w:val="0"/>
          <w:noProof/>
          <w:szCs w:val="19"/>
          <w:lang w:val="ru-RU" w:eastAsia="zh-CN"/>
        </w:rPr>
        <w:drawing>
          <wp:inline distT="0" distB="0" distL="0" distR="0" wp14:anchorId="28B6590F" wp14:editId="768369CA">
            <wp:extent cx="5154168" cy="2572512"/>
            <wp:effectExtent l="0" t="0" r="8890" b="0"/>
            <wp:docPr id="94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54168" cy="2572512"/>
                    </a:xfrm>
                    <a:prstGeom prst="rect">
                      <a:avLst/>
                    </a:prstGeom>
                  </pic:spPr>
                </pic:pic>
              </a:graphicData>
            </a:graphic>
          </wp:inline>
        </w:drawing>
      </w:r>
    </w:p>
    <w:p w:rsidR="00884E30" w:rsidRPr="00CD5563" w:rsidRDefault="00884E30" w:rsidP="00884E30">
      <w:pPr>
        <w:pStyle w:val="Figure"/>
        <w:rPr>
          <w:lang w:val="en-GB" w:eastAsia="en-US"/>
        </w:rPr>
      </w:pPr>
    </w:p>
    <w:p w:rsidR="00D306C6" w:rsidRPr="005858CF" w:rsidRDefault="00B72A4C" w:rsidP="00D306C6">
      <w:pPr>
        <w:pStyle w:val="Heading2"/>
        <w:rPr>
          <w:lang w:val="ru-RU"/>
        </w:rPr>
      </w:pPr>
      <w:bookmarkStart w:id="51" w:name="_Toc364696546"/>
      <w:bookmarkStart w:id="52" w:name="_Toc370130541"/>
      <w:bookmarkStart w:id="53" w:name="_Toc381721522"/>
      <w:r>
        <w:rPr>
          <w:lang w:val="ru-RU"/>
        </w:rPr>
        <w:t>1.2</w:t>
      </w:r>
      <w:r>
        <w:rPr>
          <w:lang w:val="ru-RU"/>
        </w:rPr>
        <w:tab/>
      </w:r>
      <w:r w:rsidR="00D306C6" w:rsidRPr="005858CF">
        <w:rPr>
          <w:lang w:val="ru-RU"/>
        </w:rPr>
        <w:t>СПП как один из путей перехода</w:t>
      </w:r>
      <w:bookmarkEnd w:id="51"/>
      <w:bookmarkEnd w:id="52"/>
      <w:bookmarkEnd w:id="53"/>
    </w:p>
    <w:p w:rsidR="00D306C6" w:rsidRPr="005858CF" w:rsidRDefault="003D4591" w:rsidP="003D4591">
      <w:pPr>
        <w:pStyle w:val="Heading3"/>
        <w:rPr>
          <w:lang w:val="ru-RU" w:eastAsia="en-US"/>
        </w:rPr>
      </w:pPr>
      <w:bookmarkStart w:id="54" w:name="_Toc364696547"/>
      <w:bookmarkStart w:id="55" w:name="_Toc370130542"/>
      <w:bookmarkStart w:id="56" w:name="_Toc381721523"/>
      <w:r>
        <w:rPr>
          <w:lang w:val="ru-RU" w:eastAsia="en-US"/>
        </w:rPr>
        <w:t>1.2.1</w:t>
      </w:r>
      <w:r>
        <w:rPr>
          <w:lang w:val="ru-RU" w:eastAsia="en-US"/>
        </w:rPr>
        <w:tab/>
      </w:r>
      <w:r w:rsidR="00D306C6" w:rsidRPr="005858CF">
        <w:rPr>
          <w:lang w:val="ru-RU" w:eastAsia="en-US"/>
        </w:rPr>
        <w:t>Основные характеристики СПП</w:t>
      </w:r>
      <w:bookmarkEnd w:id="54"/>
      <w:bookmarkEnd w:id="55"/>
      <w:bookmarkEnd w:id="56"/>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Полное название СПП, расшифровываемое как "сети последующих поколений", само по себе не содержит достаточной информации для понимания общей картины. Благодаря МСЭ-Т разработаны четкое определение и ряд основных характеристик для более подробного определения СПП, включая аспекты СПП и их характеристики для более подробного определения СПП, включая аспекты эксплуатации и услуг. В Рекомендациях МСЭ-Т Y.2001 и Y.2011 приведены определения СПП и их характеристики, согласованные на глобальном уровне.</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Рекомендации МСЭ-Т Y.2001 приводится следующее общепринятое определение СПП: "Сеть с пакетной коммутацией, пригодная для предоставления услуг электросвязи и для использования нескольких широкополосных технологий транспортировки с включенной функцией QoS, в которой связанные с обслуживанием функции не зависят от примененных технологий, обеспечивающих транспортировку. Она обеспечивает свободный доступ пользователей к сетям и конкурирующим поставщикам услуг и/или выбираемым ими услугам. Она поддерживает универсальную подвижность, которая обеспечивает постоянное и повсеместное предоставление услуг пользователям".</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Кроме того, в Рекомендации Y.2001 приводятся следующие основополагающие характеристики СПП:</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пакетная передача с пакетной коммутацией;</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разделение функций управления между пропускной способностью канала-носителя, вызовом/сеансом, а также приложением/услугами;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развязка между предоставлением услуг и транспортировкой и предоставление открытых интерфейсов;</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поддержка широкого спектра услуг, приложений и механизмов на основе унифицированных блоков обслуживания (включая услуги в реальном масштабе времени, в потоковом режиме, в автономном режиме и мультимедийные услуги);</w:t>
      </w:r>
    </w:p>
    <w:p w:rsidR="00D306C6" w:rsidRPr="00CF62C3" w:rsidRDefault="00D306C6" w:rsidP="00D306C6">
      <w:pPr>
        <w:pStyle w:val="Enumlevel1"/>
        <w:rPr>
          <w:lang w:val="ru-RU"/>
        </w:rPr>
      </w:pPr>
      <w:r w:rsidRPr="00CF62C3">
        <w:rPr>
          <w:iCs/>
          <w:lang w:val="ru-RU"/>
        </w:rPr>
        <w:t>•</w:t>
      </w:r>
      <w:r w:rsidRPr="00CF62C3">
        <w:rPr>
          <w:iCs/>
          <w:lang w:val="ru-RU"/>
        </w:rPr>
        <w:tab/>
        <w:t xml:space="preserve">возможности широкополосной передачи со сквозной функцией </w:t>
      </w:r>
      <w:r w:rsidRPr="005858CF">
        <w:t>QoS</w:t>
      </w:r>
      <w:r w:rsidRPr="00CF62C3">
        <w:rPr>
          <w:lang w:val="ru-RU"/>
        </w:rPr>
        <w:t xml:space="preserve"> (качества обслуживания);</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взаимодействие с существующими сетями с помощью открытых интерфейсов;</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универсальная мобильность;</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неограниченный доступ пользователей к разным поставщикам услуг;</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разнообразие схем идентификации;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единые характеристики обслуживания для одной и той же услуги с точки зрения пользователя;</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сближение услуг между фиксированной и подвижной связью;</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независимость связанных с обслуживанием функций от используемых технологий транспортировки;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поддержка различных технологий "последней мили";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выполнение всех регламентарных требований, например для аварийной связи, защиты информации, конфиденциальности, законного перехвата и</w:t>
      </w:r>
      <w:r w:rsidRPr="005858CF">
        <w:t> </w:t>
      </w:r>
      <w:r w:rsidRPr="00CF62C3">
        <w:rPr>
          <w:lang w:val="ru-RU"/>
        </w:rPr>
        <w:t>т.</w:t>
      </w:r>
      <w:r w:rsidRPr="005858CF">
        <w:t> </w:t>
      </w:r>
      <w:r w:rsidRPr="00CF62C3">
        <w:rPr>
          <w:lang w:val="ru-RU"/>
        </w:rPr>
        <w:t>д.</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Анализируя определения и характеристики СПП, можно выделить следующие ключевые характеристики СПП, которые должны стать основой для понимания и использования СПП.</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u w:val="single"/>
          <w:lang w:val="ru-RU"/>
        </w:rPr>
        <w:t>Открытая архитектура</w:t>
      </w:r>
      <w:r w:rsidRPr="00CF62C3">
        <w:rPr>
          <w:lang w:val="ru-RU"/>
        </w:rPr>
        <w:t xml:space="preserve"> – открыта для поддержки создания услуг, обновления услуг и включения предоставления логики услуг третьими сторонами, а также поддерживает "Распределенное управление" и повышенную безопасность и защиту.</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u w:val="single"/>
          <w:lang w:val="ru-RU"/>
        </w:rPr>
        <w:t>Независимое предоставление услуг</w:t>
      </w:r>
      <w:r w:rsidRPr="00CF62C3">
        <w:rPr>
          <w:lang w:val="ru-RU"/>
        </w:rPr>
        <w:t xml:space="preserve"> – процесс предоставления услуг должен быть отделен от работы сети путем использования распределенного механизма открытого управления для содействия развитию конкуренции.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u w:val="single"/>
          <w:lang w:val="ru-RU"/>
        </w:rPr>
        <w:t>Поддержка многостороннего доступа</w:t>
      </w:r>
      <w:r w:rsidRPr="00CF62C3">
        <w:rPr>
          <w:lang w:val="ru-RU"/>
        </w:rPr>
        <w:t xml:space="preserve"> – функциональная архитектура СПП обеспечивает гибкость конфигурации, необходимую для поддержки технологий многостанционного доступа.</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Сравнивая ключевые возможности, полученные из определения и характеристик СПП, приведенных в Рекомендации МСЭ-Т, следует признать, что эти возможности создадут определенные условия для решения проблем, возникающих при удовлетворении тенденциям предпринимательской деятельности, описанным в главе 1.</w:t>
      </w:r>
    </w:p>
    <w:p w:rsidR="00D306C6" w:rsidRPr="005858CF" w:rsidRDefault="003D4591" w:rsidP="003D4591">
      <w:pPr>
        <w:pStyle w:val="Heading3"/>
        <w:rPr>
          <w:lang w:val="ru-RU" w:eastAsia="en-US"/>
        </w:rPr>
      </w:pPr>
      <w:bookmarkStart w:id="57" w:name="_Toc364696548"/>
      <w:bookmarkStart w:id="58" w:name="_Toc370130543"/>
      <w:bookmarkStart w:id="59" w:name="_Toc381721524"/>
      <w:r>
        <w:rPr>
          <w:lang w:val="ru-RU" w:eastAsia="en-US"/>
        </w:rPr>
        <w:t>1.2.2</w:t>
      </w:r>
      <w:r>
        <w:rPr>
          <w:lang w:val="ru-RU" w:eastAsia="en-US"/>
        </w:rPr>
        <w:tab/>
      </w:r>
      <w:r w:rsidR="00D306C6" w:rsidRPr="005858CF">
        <w:rPr>
          <w:lang w:val="ru-RU" w:eastAsia="en-US"/>
        </w:rPr>
        <w:t>Эталонная модель архитектуры СПП</w:t>
      </w:r>
      <w:bookmarkEnd w:id="57"/>
      <w:bookmarkEnd w:id="58"/>
      <w:bookmarkEnd w:id="59"/>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Одной из важнейших задач, которую предстоит решить СПП, является разделение услуг и транспортных технологий, на которых эти услуги базируются. Базовая эталонная модель для СПП показана на </w:t>
      </w:r>
      <w:r w:rsidR="00502253">
        <w:rPr>
          <w:szCs w:val="19"/>
          <w:lang w:val="ru-RU" w:eastAsia="en-US"/>
        </w:rPr>
        <w:t>Рисун</w:t>
      </w:r>
      <w:r w:rsidRPr="005858CF">
        <w:rPr>
          <w:szCs w:val="19"/>
          <w:lang w:val="ru-RU" w:eastAsia="en-US"/>
        </w:rPr>
        <w:t>ке 1-4 (Рекомендация МСЭ-Т Y.2011). На этой схеме показана ситуация, когда услуги отделены от базовой транспортной сети.</w:t>
      </w:r>
    </w:p>
    <w:p w:rsidR="0008639C" w:rsidRPr="00D306C6"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Вообще говоря все без исключения виды сетевых технологий могут быть развернуты в страте транспортирования, которая обозначается как "транспортирование СПП", включая технологии уровней, ориентированные на соединение сетей с коммутацией каналов (CO-CS), ориентированные на соединение сетей с коммутацией пакетов (CO</w:t>
      </w:r>
      <w:r w:rsidRPr="005858CF">
        <w:rPr>
          <w:szCs w:val="19"/>
          <w:lang w:val="ru-RU" w:eastAsia="en-US"/>
        </w:rPr>
        <w:noBreakHyphen/>
        <w:t>PS) и сетей с коммутацией пакетов без установления соединения (CLPS), согласно Рекомендациям G.805 и G.809. До сих пор считается, что использование протокола IP наиболее предпочтительно для поддержки услуг СПП, а также для поддержки услуг существующих. "Услуги СПП" – это услуги для пользователей, такие как телефония, веб-услуги и т. д. Таким образом, в состав "услуг СПП" может входить комплекс географически распределенных сервисных платформ услуг или, в более простом варианте, только сервисные функции со стороны двух конечных пользователей.</w:t>
      </w:r>
    </w:p>
    <w:p w:rsidR="0008639C" w:rsidRPr="00D306C6" w:rsidRDefault="00F92B83" w:rsidP="00D306C6">
      <w:pPr>
        <w:pStyle w:val="Figuretitle"/>
        <w:rPr>
          <w:bCs/>
          <w:lang w:val="ru-RU" w:eastAsia="en-US"/>
        </w:rPr>
      </w:pPr>
      <w:bookmarkStart w:id="60" w:name="_Toc255475835"/>
      <w:bookmarkStart w:id="61" w:name="_Toc381722338"/>
      <w:r w:rsidRPr="00D306C6">
        <w:rPr>
          <w:lang w:val="ru-RU" w:eastAsia="en-US"/>
        </w:rPr>
        <w:t>Рисунок</w:t>
      </w:r>
      <w:r w:rsidR="0008639C" w:rsidRPr="00D306C6">
        <w:rPr>
          <w:lang w:val="ru-RU" w:eastAsia="en-US"/>
        </w:rPr>
        <w:t xml:space="preserve"> 1-4: </w:t>
      </w:r>
      <w:bookmarkEnd w:id="60"/>
      <w:r w:rsidR="00D306C6" w:rsidRPr="00D306C6">
        <w:rPr>
          <w:bCs/>
          <w:lang w:val="ru-RU" w:eastAsia="en-US"/>
        </w:rPr>
        <w:t>Разделение услуг и транспортирования в сетях СПП</w:t>
      </w:r>
      <w:bookmarkEnd w:id="61"/>
    </w:p>
    <w:p w:rsidR="0008639C" w:rsidRPr="00CD5563" w:rsidRDefault="0059726E" w:rsidP="00AC73E9">
      <w:pPr>
        <w:pStyle w:val="Figure"/>
        <w:rPr>
          <w:noProof/>
          <w:lang w:val="en-GB" w:eastAsia="ko-KR"/>
        </w:rPr>
      </w:pPr>
      <w:r w:rsidRPr="005858CF">
        <w:rPr>
          <w:rFonts w:cs="Times New Roman"/>
          <w:bCs w:val="0"/>
          <w:noProof/>
          <w:szCs w:val="19"/>
          <w:lang w:val="ru-RU" w:eastAsia="ko-KR"/>
        </w:rPr>
        <w:object w:dxaOrig="5072" w:dyaOrig="2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1pt;height:111.2pt" o:ole="" filled="t" fillcolor="white [3212]">
            <v:imagedata r:id="rId23" o:title=""/>
          </v:shape>
          <o:OLEObject Type="Embed" ProgID="CorelDRAW.Graphic.14" ShapeID="_x0000_i1025" DrawAspect="Content" ObjectID="_1455535806" r:id="rId24"/>
        </w:object>
      </w:r>
    </w:p>
    <w:p w:rsidR="00AC73E9" w:rsidRPr="00CD5563" w:rsidRDefault="00AC73E9" w:rsidP="00AC73E9">
      <w:pPr>
        <w:pStyle w:val="Figure"/>
        <w:rPr>
          <w:noProof/>
          <w:lang w:val="en-GB" w:eastAsia="ko-KR"/>
        </w:rPr>
      </w:pPr>
    </w:p>
    <w:p w:rsidR="00AC73E9" w:rsidRPr="00CD5563" w:rsidRDefault="00AC73E9" w:rsidP="0008639C">
      <w:pPr>
        <w:tabs>
          <w:tab w:val="left" w:pos="794"/>
          <w:tab w:val="left" w:pos="1191"/>
          <w:tab w:val="left" w:pos="1588"/>
          <w:tab w:val="left" w:pos="1985"/>
        </w:tabs>
        <w:overflowPunct w:val="0"/>
        <w:autoSpaceDE w:val="0"/>
        <w:autoSpaceDN w:val="0"/>
        <w:adjustRightInd w:val="0"/>
        <w:textAlignment w:val="baseline"/>
        <w:rPr>
          <w:szCs w:val="19"/>
          <w:lang w:val="en-GB" w:eastAsia="en-US"/>
        </w:rPr>
      </w:pP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В Рекомендации МСЭ-Т Y.2011 применяется особая терминология, согласно которой два важных понятия, показанные на </w:t>
      </w:r>
      <w:r w:rsidR="00502253">
        <w:rPr>
          <w:szCs w:val="19"/>
          <w:lang w:val="ru-RU" w:eastAsia="en-US"/>
        </w:rPr>
        <w:t>Рисун</w:t>
      </w:r>
      <w:r w:rsidRPr="005858CF">
        <w:rPr>
          <w:szCs w:val="19"/>
          <w:lang w:val="ru-RU" w:eastAsia="en-US"/>
        </w:rPr>
        <w:t>ке 1-5, получили названия "страта обслуживания СПП" и "страта транспортирования СПП". В этой Рекомендации также дается общее представление об этих понятиях следующим образом.</w:t>
      </w:r>
    </w:p>
    <w:p w:rsidR="0008639C" w:rsidRPr="00CF62C3" w:rsidRDefault="00D306C6" w:rsidP="00D306C6">
      <w:pPr>
        <w:pStyle w:val="Enumlevel1"/>
        <w:rPr>
          <w:lang w:val="ru-RU"/>
        </w:rPr>
      </w:pPr>
      <w:r w:rsidRPr="00CF62C3">
        <w:rPr>
          <w:lang w:val="ru-RU"/>
        </w:rPr>
        <w:t>•</w:t>
      </w:r>
      <w:r w:rsidRPr="00CF62C3">
        <w:rPr>
          <w:lang w:val="ru-RU"/>
        </w:rPr>
        <w:tab/>
      </w:r>
      <w:r w:rsidRPr="00CF62C3">
        <w:rPr>
          <w:b/>
          <w:bCs/>
          <w:lang w:val="ru-RU"/>
        </w:rPr>
        <w:t>Страта обслуживания СПП</w:t>
      </w:r>
      <w:r w:rsidRPr="00CF62C3">
        <w:rPr>
          <w:lang w:val="ru-RU"/>
        </w:rPr>
        <w:t>. Та часть СПП, которая обеспечивает функции пользователя по передаче связанных с обслуживанием данных и функции по контролю и управлению ресурсами услуг и сетевыми услугами таким образом, чтобы предоставить пользователям услуги и соответствующие приложения. Услуги для пользователей могут быть реализованы путем рекурсии нескольких уровней обслуживания в пределах страты обслуживания. Страта обслуживания СПП связана с приложением и его службами, которые функционируют между одноранговыми объектами. Например, услуги могут быть связаны с приложениями по передаче голоса, данных или видеоизображений, расположенными отдельно или в какой-либо комбинации в случае мультимедийных приложений. С точки зрения архитектуры считается, что каждый слой в страте обслуживания имеет свои собственные плоскости пользователя, контроля и управления.</w:t>
      </w:r>
    </w:p>
    <w:p w:rsidR="0008639C" w:rsidRPr="00D306C6" w:rsidRDefault="00F92B83" w:rsidP="00D306C6">
      <w:pPr>
        <w:pStyle w:val="Figuretitle"/>
        <w:rPr>
          <w:bCs/>
          <w:lang w:val="ru-RU" w:eastAsia="en-US"/>
        </w:rPr>
      </w:pPr>
      <w:bookmarkStart w:id="62" w:name="_Toc255475836"/>
      <w:bookmarkStart w:id="63" w:name="_Toc381722339"/>
      <w:r w:rsidRPr="00D306C6">
        <w:rPr>
          <w:lang w:val="ru-RU" w:eastAsia="en-US"/>
        </w:rPr>
        <w:t>Рисунок</w:t>
      </w:r>
      <w:r w:rsidR="0008639C" w:rsidRPr="00D306C6">
        <w:rPr>
          <w:lang w:val="ru-RU" w:eastAsia="en-US"/>
        </w:rPr>
        <w:t xml:space="preserve"> 1-5: </w:t>
      </w:r>
      <w:bookmarkEnd w:id="62"/>
      <w:r w:rsidR="00D306C6" w:rsidRPr="00D306C6">
        <w:rPr>
          <w:bCs/>
          <w:lang w:val="ru-RU" w:eastAsia="en-US"/>
        </w:rPr>
        <w:t>Базовая эталонная модель СПП (</w:t>
      </w:r>
      <w:r w:rsidR="00D306C6" w:rsidRPr="00D306C6">
        <w:rPr>
          <w:bCs/>
          <w:lang w:val="en-US" w:eastAsia="en-US"/>
        </w:rPr>
        <w:t>NGN</w:t>
      </w:r>
      <w:r w:rsidR="00D306C6" w:rsidRPr="00D306C6">
        <w:rPr>
          <w:bCs/>
          <w:lang w:val="ru-RU" w:eastAsia="en-US"/>
        </w:rPr>
        <w:t xml:space="preserve"> </w:t>
      </w:r>
      <w:r w:rsidR="00D306C6" w:rsidRPr="00D306C6">
        <w:rPr>
          <w:bCs/>
          <w:lang w:val="en-US" w:eastAsia="en-US"/>
        </w:rPr>
        <w:t>BRM</w:t>
      </w:r>
      <w:r w:rsidR="00D306C6" w:rsidRPr="00D306C6">
        <w:rPr>
          <w:bCs/>
          <w:lang w:val="ru-RU" w:eastAsia="en-US"/>
        </w:rPr>
        <w:t>)</w:t>
      </w:r>
      <w:bookmarkEnd w:id="63"/>
    </w:p>
    <w:p w:rsidR="0008639C" w:rsidRPr="00CD5563" w:rsidRDefault="0059726E" w:rsidP="00AC73E9">
      <w:pPr>
        <w:pStyle w:val="Figure"/>
        <w:rPr>
          <w:noProof/>
          <w:lang w:val="en-GB" w:eastAsia="ko-KR"/>
        </w:rPr>
      </w:pPr>
      <w:r w:rsidRPr="005858CF">
        <w:rPr>
          <w:rFonts w:cs="Times New Roman"/>
          <w:bCs w:val="0"/>
          <w:noProof/>
          <w:szCs w:val="19"/>
          <w:lang w:val="ru-RU" w:eastAsia="ko-KR"/>
        </w:rPr>
        <w:object w:dxaOrig="5079" w:dyaOrig="3194">
          <v:shape id="_x0000_i1026" type="#_x0000_t75" style="width:185.9pt;height:118.8pt" o:ole="" filled="t" fillcolor="white [3212]">
            <v:imagedata r:id="rId25" o:title=""/>
          </v:shape>
          <o:OLEObject Type="Embed" ProgID="CorelDRAW.Graphic.14" ShapeID="_x0000_i1026" DrawAspect="Content" ObjectID="_1455535807" r:id="rId26"/>
        </w:object>
      </w:r>
    </w:p>
    <w:p w:rsidR="00AC73E9" w:rsidRPr="00CD5563" w:rsidRDefault="00AC73E9" w:rsidP="00D306C6">
      <w:pPr>
        <w:pStyle w:val="Figure"/>
        <w:spacing w:before="0" w:after="0"/>
        <w:rPr>
          <w:noProof/>
          <w:lang w:val="en-GB" w:eastAsia="ko-KR"/>
        </w:rPr>
      </w:pPr>
    </w:p>
    <w:p w:rsidR="00AC73E9" w:rsidRPr="00CD5563" w:rsidRDefault="00AC73E9" w:rsidP="00AC73E9">
      <w:pPr>
        <w:rPr>
          <w:lang w:val="en-GB" w:eastAsia="en-US"/>
        </w:rPr>
      </w:pPr>
    </w:p>
    <w:p w:rsidR="00D306C6" w:rsidRPr="00CF62C3" w:rsidRDefault="00D306C6" w:rsidP="00D306C6">
      <w:pPr>
        <w:pStyle w:val="Enumlevel1"/>
        <w:rPr>
          <w:lang w:val="ru-RU"/>
        </w:rPr>
      </w:pPr>
      <w:r w:rsidRPr="00CF62C3">
        <w:rPr>
          <w:iCs/>
          <w:lang w:val="ru-RU"/>
        </w:rPr>
        <w:t>•</w:t>
      </w:r>
      <w:r w:rsidRPr="00CF62C3">
        <w:rPr>
          <w:iCs/>
          <w:lang w:val="ru-RU"/>
        </w:rPr>
        <w:tab/>
      </w:r>
      <w:r w:rsidRPr="00CF62C3">
        <w:rPr>
          <w:b/>
          <w:lang w:val="ru-RU"/>
        </w:rPr>
        <w:t>Страта транспортирования СПП</w:t>
      </w:r>
      <w:r w:rsidRPr="00CF62C3">
        <w:rPr>
          <w:lang w:val="ru-RU"/>
        </w:rPr>
        <w:t xml:space="preserve">. Это та часть СПП, которая обеспечивает функции пользователя по передаче данных и функции по контролю и управлению транспортными ресурсами и для передачи таких данных между оконечными объектами. Данные, передаваемые подобным образом, могут сами быть информацией пользователя, информацией для контроля и/или управления. Для контроля и/или управления передачей информации между такими объектами могут устанавливаться статические или динамические взаимосвязи. Страта транспортирования СПП реализуется путем рекурсии многоуровневых сетей, как это описано в Рекомендациях МСЭ-Т </w:t>
      </w:r>
      <w:r w:rsidRPr="005858CF">
        <w:t>G</w:t>
      </w:r>
      <w:r w:rsidRPr="00CF62C3">
        <w:rPr>
          <w:lang w:val="ru-RU"/>
        </w:rPr>
        <w:t xml:space="preserve">.805 и </w:t>
      </w:r>
      <w:r w:rsidRPr="005858CF">
        <w:t>G</w:t>
      </w:r>
      <w:r w:rsidRPr="00CF62C3">
        <w:rPr>
          <w:lang w:val="ru-RU"/>
        </w:rPr>
        <w:t>.809. С точки зрения архитектуры считается, что каждый слой в страте транспортирования имеет свои собственные плоскости пользователя, контроля и управления.</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На базе основных понятий об архитектуре СПП, приведенных выше, МСЭ-Т разработал модель архитектуры СПП с подробным описанием функций. Эта модель, опубликованная в Рекомендации МСЭ-Т Y.2012, показана на </w:t>
      </w:r>
      <w:r w:rsidR="00502253">
        <w:rPr>
          <w:szCs w:val="19"/>
          <w:lang w:val="ru-RU" w:eastAsia="en-US"/>
        </w:rPr>
        <w:t>Рисун</w:t>
      </w:r>
      <w:r w:rsidRPr="005858CF">
        <w:rPr>
          <w:szCs w:val="19"/>
          <w:lang w:val="ru-RU" w:eastAsia="en-US"/>
        </w:rPr>
        <w:t>ке 1-6.</w:t>
      </w:r>
    </w:p>
    <w:p w:rsidR="00D306C6" w:rsidRPr="005858CF" w:rsidRDefault="00D306C6" w:rsidP="00D306C6">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целях реализации следующих принципов в Рекомендации МСЭ-Т Y.2012 разработана архитектура СПП.</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Поддержка технологий многостанционного доступа. Функциональная архитектура СПП должна обеспечивать гибкость конфигурации, необходимую для поддержки технологий многостанционного доступа.</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 xml:space="preserve">Распределенное управление. Это позволит адаптироваться к распределенной обработке пакетных сетей и осуществлять поддержку прозрачности местоположения </w:t>
      </w:r>
      <w:r w:rsidRPr="00CF62C3">
        <w:rPr>
          <w:lang w:val="ru-RU"/>
        </w:rPr>
        <w:br/>
        <w:t>для распределенных вычислений.</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Открытое управление. Интерфейс управления сетью должен быть открытым для поддержки создания услуг, обновления услуг и включения возможностей предоставления логики услуг третьими сторонами.</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Независимое предоставление услуг. Процесс предоставления услуг должен быть отделен от функционирования транспортной сети путем использования вышеупомянутого распределенного механизма открытого управления. Этот принцип предназначен в целях содействия формированию конкурентной среды для развертывания СПП, что в свою очередь ускорит процесс предоставления разнообразных услуг СПП.</w:t>
      </w:r>
    </w:p>
    <w:p w:rsidR="00D306C6" w:rsidRPr="00CF62C3" w:rsidRDefault="00D306C6" w:rsidP="00D306C6">
      <w:pPr>
        <w:pStyle w:val="Enumlevel1"/>
        <w:rPr>
          <w:lang w:val="ru-RU"/>
        </w:rPr>
      </w:pPr>
      <w:r w:rsidRPr="00CF62C3">
        <w:rPr>
          <w:iCs/>
          <w:lang w:val="ru-RU"/>
        </w:rPr>
        <w:t>•</w:t>
      </w:r>
      <w:r w:rsidRPr="00CF62C3">
        <w:rPr>
          <w:iCs/>
          <w:lang w:val="ru-RU"/>
        </w:rPr>
        <w:tab/>
        <w:t>Поддержка услуг в конвергированной сети. Этот принцип необходим для формирования гибких, простых в использовании мультимедийных услуг путем задействования части технического потенциала конвергированной функциональной архитектуры фиксированной и подвижной связи СПП.</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Повышенная безопасность и защита. Это является основным принципом открытой архитектуры, который необходим для защиты сетевой инфраструктуры путем обеспечения механизмов безопасности и живучести на соответствующих уровнях.</w:t>
      </w:r>
    </w:p>
    <w:p w:rsidR="00D306C6" w:rsidRPr="00CF62C3" w:rsidRDefault="00D306C6" w:rsidP="00D306C6">
      <w:pPr>
        <w:pStyle w:val="Enumlevel1"/>
        <w:rPr>
          <w:lang w:val="ru-RU"/>
        </w:rPr>
      </w:pPr>
      <w:r w:rsidRPr="00CF62C3">
        <w:rPr>
          <w:iCs/>
          <w:lang w:val="ru-RU"/>
        </w:rPr>
        <w:t>•</w:t>
      </w:r>
      <w:r w:rsidRPr="00CF62C3">
        <w:rPr>
          <w:iCs/>
          <w:lang w:val="ru-RU"/>
        </w:rPr>
        <w:tab/>
      </w:r>
      <w:r w:rsidRPr="00CF62C3">
        <w:rPr>
          <w:lang w:val="ru-RU"/>
        </w:rPr>
        <w:t>Характеристики функционального объекта. Функциональные объекты должны соответствовать следующим принципам:</w:t>
      </w:r>
    </w:p>
    <w:p w:rsidR="00D306C6" w:rsidRPr="00CF62C3" w:rsidRDefault="00D306C6" w:rsidP="00D306C6">
      <w:pPr>
        <w:pStyle w:val="Enumlevel2"/>
        <w:rPr>
          <w:lang w:val="ru-RU"/>
        </w:rPr>
      </w:pPr>
      <w:r w:rsidRPr="00CF62C3">
        <w:rPr>
          <w:lang w:val="ru-RU"/>
        </w:rPr>
        <w:t>–</w:t>
      </w:r>
      <w:r w:rsidRPr="00CF62C3">
        <w:rPr>
          <w:lang w:val="ru-RU"/>
        </w:rPr>
        <w:tab/>
        <w:t>функциональные объекты могут не быть распределены между множеством физических модулей, но могут иметь много экземпляров;</w:t>
      </w:r>
    </w:p>
    <w:p w:rsidR="0008639C" w:rsidRPr="00CF62C3" w:rsidRDefault="00D306C6" w:rsidP="00D306C6">
      <w:pPr>
        <w:pStyle w:val="Enumlevel2"/>
        <w:rPr>
          <w:lang w:val="ru-RU"/>
        </w:rPr>
      </w:pPr>
      <w:r w:rsidRPr="00CF62C3">
        <w:rPr>
          <w:lang w:val="ru-RU"/>
        </w:rPr>
        <w:t>–</w:t>
      </w:r>
      <w:r w:rsidRPr="00CF62C3">
        <w:rPr>
          <w:lang w:val="ru-RU"/>
        </w:rPr>
        <w:tab/>
        <w:t>функциональные объекты не имеют прямого отношения к многоуровневой архитектуре. Тем не менее похожие объекты могут быть расположены на различных логических уровнях.</w:t>
      </w:r>
    </w:p>
    <w:p w:rsidR="0008639C" w:rsidRPr="00D306C6" w:rsidRDefault="0008639C" w:rsidP="0008639C">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p>
    <w:p w:rsidR="0008639C" w:rsidRPr="00CD5563" w:rsidRDefault="00F92B83" w:rsidP="00271530">
      <w:pPr>
        <w:pStyle w:val="Figuretitle"/>
        <w:rPr>
          <w:rFonts w:eastAsiaTheme="minorEastAsia"/>
          <w:bCs/>
          <w:lang w:val="en-GB" w:eastAsia="ko-KR"/>
        </w:rPr>
      </w:pPr>
      <w:bookmarkStart w:id="64" w:name="_Toc381722340"/>
      <w:r>
        <w:rPr>
          <w:lang w:val="en-GB" w:eastAsia="en-US"/>
        </w:rPr>
        <w:t>Рисунок</w:t>
      </w:r>
      <w:r w:rsidR="0008639C" w:rsidRPr="00CD5563">
        <w:rPr>
          <w:lang w:val="en-GB" w:eastAsia="en-US"/>
        </w:rPr>
        <w:t xml:space="preserve"> 1-6: </w:t>
      </w:r>
      <w:r w:rsidR="00271530" w:rsidRPr="00271530">
        <w:rPr>
          <w:bCs/>
          <w:lang w:val="ru-RU" w:eastAsia="en-US"/>
        </w:rPr>
        <w:t>Обзор архитектуры СПП</w:t>
      </w:r>
      <w:bookmarkEnd w:id="64"/>
    </w:p>
    <w:p w:rsidR="0008639C" w:rsidRPr="00CD5563" w:rsidRDefault="00271530" w:rsidP="00BD0ACF">
      <w:pPr>
        <w:pStyle w:val="Figure"/>
        <w:spacing w:before="120"/>
        <w:rPr>
          <w:noProof/>
          <w:lang w:val="en-GB" w:eastAsia="ko-KR"/>
        </w:rPr>
      </w:pPr>
      <w:r w:rsidRPr="005858CF">
        <w:rPr>
          <w:rFonts w:cs="Times New Roman"/>
          <w:bCs w:val="0"/>
          <w:noProof/>
          <w:szCs w:val="19"/>
          <w:lang w:val="ru-RU" w:eastAsia="zh-CN"/>
        </w:rPr>
        <w:drawing>
          <wp:inline distT="0" distB="0" distL="0" distR="0" wp14:anchorId="2A7E6651" wp14:editId="4E27F589">
            <wp:extent cx="4252823" cy="3485072"/>
            <wp:effectExtent l="0" t="0" r="0" b="1270"/>
            <wp:docPr id="949"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jpg"/>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4254713" cy="3486621"/>
                    </a:xfrm>
                    <a:prstGeom prst="rect">
                      <a:avLst/>
                    </a:prstGeom>
                  </pic:spPr>
                </pic:pic>
              </a:graphicData>
            </a:graphic>
          </wp:inline>
        </w:drawing>
      </w:r>
    </w:p>
    <w:p w:rsidR="00AC73E9" w:rsidRPr="00CD5563" w:rsidRDefault="00AC73E9" w:rsidP="00271530">
      <w:pPr>
        <w:pStyle w:val="Figure"/>
        <w:spacing w:before="0" w:after="0"/>
        <w:rPr>
          <w:noProof/>
          <w:lang w:val="en-GB" w:eastAsia="ko-KR"/>
        </w:rPr>
      </w:pPr>
    </w:p>
    <w:p w:rsidR="00271530" w:rsidRPr="005858CF" w:rsidRDefault="003D4591" w:rsidP="003D4591">
      <w:pPr>
        <w:pStyle w:val="Heading3"/>
        <w:rPr>
          <w:lang w:val="ru-RU" w:eastAsia="en-US"/>
        </w:rPr>
      </w:pPr>
      <w:bookmarkStart w:id="65" w:name="_Toc364696549"/>
      <w:bookmarkStart w:id="66" w:name="_Toc370130544"/>
      <w:bookmarkStart w:id="67" w:name="_Toc381721525"/>
      <w:r>
        <w:rPr>
          <w:lang w:val="ru-RU" w:eastAsia="en-US"/>
        </w:rPr>
        <w:t>1.2.3</w:t>
      </w:r>
      <w:r>
        <w:rPr>
          <w:lang w:val="ru-RU" w:eastAsia="en-US"/>
        </w:rPr>
        <w:tab/>
      </w:r>
      <w:r w:rsidR="00271530" w:rsidRPr="005858CF">
        <w:rPr>
          <w:lang w:val="ru-RU" w:eastAsia="en-US"/>
        </w:rPr>
        <w:t>Преимущества архитектуры СПП</w:t>
      </w:r>
      <w:bookmarkEnd w:id="65"/>
      <w:bookmarkEnd w:id="66"/>
      <w:bookmarkEnd w:id="67"/>
    </w:p>
    <w:p w:rsidR="0008639C" w:rsidRPr="00271530" w:rsidRDefault="00271530" w:rsidP="00271530">
      <w:pPr>
        <w:rPr>
          <w:bCs/>
          <w:lang w:val="ru-RU" w:eastAsia="en-US"/>
        </w:rPr>
      </w:pPr>
      <w:r w:rsidRPr="005858CF">
        <w:rPr>
          <w:szCs w:val="19"/>
          <w:lang w:val="ru-RU" w:eastAsia="en-US"/>
        </w:rPr>
        <w:t xml:space="preserve">Одним из важнейших преимуществ архитектуры СПП является возможность предоставления различных услуг через общую транспортную платформу. А разнообразные технологии широкополосной связи через домены фиксированных и подвижных сетей доступа позволят эффективно использовать это преимущество, например, предоставляя различные услуги широкополосной связи и конвергенции по фиксированным и подвижным конвергированным транспортным сетям. Ниже, на </w:t>
      </w:r>
      <w:r w:rsidR="00502253">
        <w:rPr>
          <w:szCs w:val="19"/>
          <w:lang w:val="ru-RU" w:eastAsia="en-US"/>
        </w:rPr>
        <w:t>Рисун</w:t>
      </w:r>
      <w:r w:rsidRPr="005858CF">
        <w:rPr>
          <w:szCs w:val="19"/>
          <w:lang w:val="ru-RU" w:eastAsia="en-US"/>
        </w:rPr>
        <w:t>ке 1-7, показано, каким образом при помощи архитектуры СПП будет реализована поддержка различных услуг.</w:t>
      </w:r>
    </w:p>
    <w:p w:rsidR="0008639C" w:rsidRPr="00CD5563" w:rsidRDefault="00F92B83" w:rsidP="00271530">
      <w:pPr>
        <w:pStyle w:val="Figuretitle"/>
        <w:keepNext w:val="0"/>
        <w:rPr>
          <w:bCs/>
          <w:lang w:val="en-GB" w:eastAsia="en-US"/>
        </w:rPr>
      </w:pPr>
      <w:bookmarkStart w:id="68" w:name="_Toc255475838"/>
      <w:bookmarkStart w:id="69" w:name="_Toc381722341"/>
      <w:r>
        <w:rPr>
          <w:lang w:val="en-GB" w:eastAsia="en-US"/>
        </w:rPr>
        <w:t>Рисунок</w:t>
      </w:r>
      <w:r w:rsidR="0008639C" w:rsidRPr="00CD5563">
        <w:rPr>
          <w:lang w:val="en-GB" w:eastAsia="en-US"/>
        </w:rPr>
        <w:t xml:space="preserve"> 1-7: </w:t>
      </w:r>
      <w:bookmarkEnd w:id="68"/>
      <w:r w:rsidR="00271530" w:rsidRPr="00271530">
        <w:rPr>
          <w:bCs/>
          <w:lang w:val="en-US" w:eastAsia="en-US"/>
        </w:rPr>
        <w:t>Преимущества архитектуры СПП</w:t>
      </w:r>
      <w:bookmarkEnd w:id="69"/>
    </w:p>
    <w:p w:rsidR="0008639C" w:rsidRPr="00CD5563" w:rsidRDefault="00271530" w:rsidP="00271530">
      <w:pPr>
        <w:pStyle w:val="Figure"/>
        <w:keepNext w:val="0"/>
        <w:rPr>
          <w:noProof/>
          <w:lang w:val="en-GB" w:eastAsia="ko-KR"/>
        </w:rPr>
      </w:pPr>
      <w:r w:rsidRPr="005858CF">
        <w:rPr>
          <w:rFonts w:cs="Times New Roman"/>
          <w:bCs w:val="0"/>
          <w:noProof/>
          <w:szCs w:val="19"/>
          <w:lang w:val="ru-RU" w:eastAsia="zh-CN"/>
        </w:rPr>
        <w:drawing>
          <wp:inline distT="0" distB="0" distL="0" distR="0" wp14:anchorId="6E0366E1" wp14:editId="138EA4FA">
            <wp:extent cx="3383280" cy="1965960"/>
            <wp:effectExtent l="0" t="0" r="7620" b="0"/>
            <wp:docPr id="95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83280" cy="1965960"/>
                    </a:xfrm>
                    <a:prstGeom prst="rect">
                      <a:avLst/>
                    </a:prstGeom>
                  </pic:spPr>
                </pic:pic>
              </a:graphicData>
            </a:graphic>
          </wp:inline>
        </w:drawing>
      </w:r>
    </w:p>
    <w:p w:rsidR="00AC73E9" w:rsidRPr="00CD5563" w:rsidRDefault="00AC73E9" w:rsidP="00271530">
      <w:pPr>
        <w:pStyle w:val="Figure"/>
        <w:keepNext w:val="0"/>
        <w:spacing w:before="0" w:after="0"/>
        <w:rPr>
          <w:noProof/>
          <w:lang w:val="en-GB" w:eastAsia="ko-KR"/>
        </w:rPr>
      </w:pPr>
    </w:p>
    <w:p w:rsidR="00F221FC" w:rsidRPr="005858CF" w:rsidRDefault="00F221FC" w:rsidP="00F221FC">
      <w:pPr>
        <w:rPr>
          <w:bCs/>
          <w:lang w:val="ru-RU" w:eastAsia="en-US"/>
        </w:rPr>
      </w:pPr>
      <w:r w:rsidRPr="005858CF">
        <w:rPr>
          <w:lang w:val="ru-RU" w:eastAsia="en-US"/>
        </w:rPr>
        <w:t xml:space="preserve">Одним из преимуществ использования протокола IP является обеспечение простой связи между уровнем 3 и уровнем 4, которая, как правило, является критической точкой разделения между обслуживанием и транспортированием. До перехода к СПП (показано в левой части </w:t>
      </w:r>
      <w:r w:rsidR="00502253">
        <w:rPr>
          <w:lang w:val="ru-RU" w:eastAsia="en-US"/>
        </w:rPr>
        <w:t>Рисун</w:t>
      </w:r>
      <w:r w:rsidRPr="005858CF">
        <w:rPr>
          <w:lang w:val="ru-RU" w:eastAsia="en-US"/>
        </w:rPr>
        <w:t>ка) протокол IP мог обеспечить всего один режим, называемый "оптимальный вариант", который не был способен поддерживать достаточный уровень качества и не отвечал требованиям безопасности. Кроме того, базовое транспортирование было основано на крайне ограниченных возможностях широкополосной связи xDSL, которые создавали определенные ограничения в плане соответствия коммерческим тенденциям. В данной ситуации невозможно было бы обеспечить достаточное количество платформ для эффективного использования конвергированных услуг и активизации коммерческой деятельности.</w:t>
      </w:r>
    </w:p>
    <w:p w:rsidR="00F221FC" w:rsidRPr="005858CF" w:rsidRDefault="00F221FC" w:rsidP="00F221FC">
      <w:pPr>
        <w:rPr>
          <w:bCs/>
          <w:lang w:val="ru-RU" w:eastAsia="en-US"/>
        </w:rPr>
      </w:pPr>
      <w:r w:rsidRPr="005858CF">
        <w:rPr>
          <w:lang w:val="ru-RU" w:eastAsia="en-US"/>
        </w:rPr>
        <w:t>После перехода к СПП расширенные возможности протокола IP (под названием "Управляемый IP") и базовое транспортирование с функциональными возможностями конвергированной широкополосной связи смогут обеспечить поддержку различных услуг (например, IPTV, RFID, FMC и т. д.) через стандартную транспортную сеть, сохраняя при этом простую связь между уровнем 3 и уровнем 4. Как следствие будут созданы различные бизнес-модели, а участники рынка коммерческих услуг будут заинтересованы в формировании разнообразных и гибких деловых взаимоотношений.</w:t>
      </w:r>
    </w:p>
    <w:p w:rsidR="00F221FC" w:rsidRPr="005858CF" w:rsidRDefault="003D4591" w:rsidP="003D4591">
      <w:pPr>
        <w:pStyle w:val="Heading3"/>
        <w:rPr>
          <w:lang w:val="ru-RU" w:eastAsia="en-US"/>
        </w:rPr>
      </w:pPr>
      <w:bookmarkStart w:id="70" w:name="_Toc364696550"/>
      <w:bookmarkStart w:id="71" w:name="_Toc370130545"/>
      <w:bookmarkStart w:id="72" w:name="_Toc381721526"/>
      <w:r>
        <w:rPr>
          <w:lang w:val="ru-RU" w:eastAsia="en-US"/>
        </w:rPr>
        <w:t>1.2.4</w:t>
      </w:r>
      <w:r>
        <w:rPr>
          <w:lang w:val="ru-RU" w:eastAsia="en-US"/>
        </w:rPr>
        <w:tab/>
      </w:r>
      <w:r w:rsidR="00F221FC" w:rsidRPr="005858CF">
        <w:rPr>
          <w:lang w:val="ru-RU" w:eastAsia="en-US"/>
        </w:rPr>
        <w:t>Усовершенствование системы IMS для приложений СПП</w:t>
      </w:r>
      <w:bookmarkEnd w:id="70"/>
      <w:bookmarkEnd w:id="71"/>
      <w:bookmarkEnd w:id="72"/>
    </w:p>
    <w:p w:rsidR="00F221FC" w:rsidRPr="005858CF" w:rsidRDefault="00F221FC" w:rsidP="000740C6">
      <w:pPr>
        <w:rPr>
          <w:bCs/>
          <w:lang w:val="ru-RU" w:eastAsia="en-US"/>
        </w:rPr>
      </w:pPr>
      <w:r w:rsidRPr="005858CF">
        <w:rPr>
          <w:lang w:val="ru-RU" w:eastAsia="en-US"/>
        </w:rPr>
        <w:t>Спецификации информационной управляющей системы (IMS) разработаны для применения в сотовых сетях доступа и основаны на определенных допущениях, относящихся к сети доступа, например доступная ширина полосы пропускания. Отличия, присущие различным видам сетей доступа, нашли вполне конкретное отражение в спецификациях IMS. Примеры таких отличий таковы.</w:t>
      </w:r>
    </w:p>
    <w:p w:rsidR="00F221FC" w:rsidRPr="00CF62C3" w:rsidRDefault="00F221FC" w:rsidP="00F221FC">
      <w:pPr>
        <w:pStyle w:val="Enumlevel1"/>
        <w:rPr>
          <w:lang w:val="ru-RU"/>
        </w:rPr>
      </w:pPr>
      <w:r w:rsidRPr="00CF62C3">
        <w:rPr>
          <w:iCs/>
          <w:lang w:val="ru-RU"/>
        </w:rPr>
        <w:t>•</w:t>
      </w:r>
      <w:r w:rsidRPr="00CF62C3">
        <w:rPr>
          <w:iCs/>
          <w:lang w:val="ru-RU"/>
        </w:rPr>
        <w:tab/>
      </w:r>
      <w:r w:rsidRPr="00CF62C3">
        <w:rPr>
          <w:lang w:val="ru-RU"/>
        </w:rPr>
        <w:t xml:space="preserve">Для поддержки сетей доступа на базе </w:t>
      </w:r>
      <w:r w:rsidRPr="005858CF">
        <w:t>xDSL</w:t>
      </w:r>
      <w:r w:rsidRPr="00CF62C3">
        <w:rPr>
          <w:lang w:val="ru-RU"/>
        </w:rPr>
        <w:t xml:space="preserve"> системе </w:t>
      </w:r>
      <w:r w:rsidRPr="005858CF">
        <w:t>IMS</w:t>
      </w:r>
      <w:r w:rsidRPr="00CF62C3">
        <w:rPr>
          <w:lang w:val="ru-RU"/>
        </w:rPr>
        <w:t xml:space="preserve"> может также потребоваться сопряжение с функциями подсоединения к сети </w:t>
      </w:r>
      <w:r w:rsidRPr="005858CF">
        <w:t>IP</w:t>
      </w:r>
      <w:r w:rsidRPr="00CF62C3">
        <w:rPr>
          <w:lang w:val="ru-RU"/>
        </w:rPr>
        <w:t>-</w:t>
      </w:r>
      <w:r w:rsidRPr="005858CF">
        <w:t>CAN</w:t>
      </w:r>
      <w:r w:rsidRPr="00CF62C3">
        <w:rPr>
          <w:lang w:val="ru-RU"/>
        </w:rPr>
        <w:t xml:space="preserve"> с целью получения информации о местоположении. В базовых спецификациях </w:t>
      </w:r>
      <w:r w:rsidRPr="005858CF">
        <w:t>IMS</w:t>
      </w:r>
      <w:r w:rsidRPr="00CF62C3">
        <w:rPr>
          <w:lang w:val="ru-RU"/>
        </w:rPr>
        <w:t xml:space="preserve"> подобный интерфейс отсутствует.</w:t>
      </w:r>
    </w:p>
    <w:p w:rsidR="00F221FC" w:rsidRPr="00CF62C3" w:rsidRDefault="00F221FC" w:rsidP="00F221FC">
      <w:pPr>
        <w:pStyle w:val="Enumlevel1"/>
        <w:rPr>
          <w:lang w:val="ru-RU"/>
        </w:rPr>
      </w:pPr>
      <w:r w:rsidRPr="00CF62C3">
        <w:rPr>
          <w:iCs/>
          <w:lang w:val="ru-RU"/>
        </w:rPr>
        <w:t>•</w:t>
      </w:r>
      <w:r w:rsidRPr="00CF62C3">
        <w:rPr>
          <w:iCs/>
          <w:lang w:val="ru-RU"/>
        </w:rPr>
        <w:tab/>
      </w:r>
      <w:r w:rsidRPr="00CF62C3">
        <w:rPr>
          <w:lang w:val="ru-RU"/>
        </w:rPr>
        <w:t xml:space="preserve">Необходимо учитывать поддержку протокола </w:t>
      </w:r>
      <w:r w:rsidRPr="005858CF">
        <w:t>IPv</w:t>
      </w:r>
      <w:r w:rsidRPr="00CF62C3">
        <w:rPr>
          <w:lang w:val="ru-RU"/>
        </w:rPr>
        <w:t xml:space="preserve">4, что в свою очередь требует поддержки функциональных возможностей </w:t>
      </w:r>
      <w:r w:rsidRPr="005858CF">
        <w:t>NAPT</w:t>
      </w:r>
      <w:r w:rsidRPr="00CF62C3">
        <w:rPr>
          <w:lang w:val="ru-RU"/>
        </w:rPr>
        <w:t>. Для этого существуют по меньшей мере две причины:</w:t>
      </w:r>
    </w:p>
    <w:p w:rsidR="00F221FC" w:rsidRPr="00CF62C3" w:rsidRDefault="00F221FC" w:rsidP="00F221FC">
      <w:pPr>
        <w:pStyle w:val="Enumlevel2"/>
        <w:rPr>
          <w:lang w:val="ru-RU"/>
        </w:rPr>
      </w:pPr>
      <w:r w:rsidRPr="00CF62C3">
        <w:rPr>
          <w:lang w:val="ru-RU"/>
        </w:rPr>
        <w:t>–</w:t>
      </w:r>
      <w:r w:rsidRPr="00CF62C3">
        <w:rPr>
          <w:lang w:val="ru-RU"/>
        </w:rPr>
        <w:tab/>
        <w:t xml:space="preserve">некоторым операторам пришлось (или придется) столкнуться с нехваткой адресов </w:t>
      </w:r>
      <w:r w:rsidRPr="005858CF">
        <w:t>IPv</w:t>
      </w:r>
      <w:r w:rsidRPr="00CF62C3">
        <w:rPr>
          <w:lang w:val="ru-RU"/>
        </w:rPr>
        <w:t>4;</w:t>
      </w:r>
    </w:p>
    <w:p w:rsidR="00F221FC" w:rsidRPr="00CF62C3" w:rsidRDefault="00F221FC" w:rsidP="00F221FC">
      <w:pPr>
        <w:pStyle w:val="Enumlevel2"/>
        <w:rPr>
          <w:lang w:val="ru-RU"/>
        </w:rPr>
      </w:pPr>
      <w:r w:rsidRPr="00CF62C3">
        <w:rPr>
          <w:lang w:val="ru-RU"/>
        </w:rPr>
        <w:t>–</w:t>
      </w:r>
      <w:r w:rsidRPr="00CF62C3">
        <w:rPr>
          <w:lang w:val="ru-RU"/>
        </w:rPr>
        <w:tab/>
        <w:t xml:space="preserve">говоря о конфиденциальности </w:t>
      </w:r>
      <w:r w:rsidRPr="005858CF">
        <w:t>IP</w:t>
      </w:r>
      <w:r w:rsidRPr="00CF62C3">
        <w:rPr>
          <w:lang w:val="ru-RU"/>
        </w:rPr>
        <w:t xml:space="preserve">-адресов для потоков медиаданных, не следует полагаться на </w:t>
      </w:r>
      <w:r w:rsidRPr="005858CF">
        <w:t>RFC</w:t>
      </w:r>
      <w:r w:rsidRPr="00CF62C3">
        <w:rPr>
          <w:lang w:val="ru-RU"/>
        </w:rPr>
        <w:t xml:space="preserve"> 3041 (Расширения, обеспечивающие конфиденциальность для автоконфигурации адреса без запоминания в </w:t>
      </w:r>
      <w:r w:rsidRPr="005858CF">
        <w:t>IPv</w:t>
      </w:r>
      <w:r w:rsidRPr="00CF62C3">
        <w:rPr>
          <w:lang w:val="ru-RU"/>
        </w:rPr>
        <w:t xml:space="preserve">6), как в случае с </w:t>
      </w:r>
      <w:r w:rsidRPr="005858CF">
        <w:t>IPv</w:t>
      </w:r>
      <w:r w:rsidRPr="00CF62C3">
        <w:rPr>
          <w:lang w:val="ru-RU"/>
        </w:rPr>
        <w:t xml:space="preserve">6. Альтернативным решением, позволяющим скрыть адреса оконечных устройств, является функция </w:t>
      </w:r>
      <w:r w:rsidRPr="005858CF">
        <w:t>NAPT</w:t>
      </w:r>
      <w:r w:rsidRPr="00CF62C3">
        <w:rPr>
          <w:lang w:val="ru-RU"/>
        </w:rPr>
        <w:t>.</w:t>
      </w:r>
    </w:p>
    <w:p w:rsidR="00F221FC" w:rsidRPr="005858CF" w:rsidRDefault="00F221FC" w:rsidP="000740C6">
      <w:pPr>
        <w:rPr>
          <w:bCs/>
          <w:lang w:val="ru-RU" w:eastAsia="en-US"/>
        </w:rPr>
      </w:pPr>
      <w:r w:rsidRPr="005858CF">
        <w:rPr>
          <w:lang w:val="ru-RU" w:eastAsia="en-US"/>
        </w:rPr>
        <w:t>В функциональную архитектуру СПП включена поддержка функций NAPT. В спецификациях систем IMS должны быть предусмотрены расширения к IMS для работы с конфигурациями, содержащими NAPT.</w:t>
      </w:r>
    </w:p>
    <w:p w:rsidR="00F221FC" w:rsidRPr="00CF62C3" w:rsidRDefault="00F221FC" w:rsidP="00F221FC">
      <w:pPr>
        <w:pStyle w:val="Enumlevel1"/>
        <w:rPr>
          <w:lang w:val="ru-RU"/>
        </w:rPr>
      </w:pPr>
      <w:r w:rsidRPr="00CF62C3">
        <w:rPr>
          <w:iCs/>
          <w:lang w:val="ru-RU"/>
        </w:rPr>
        <w:t>•</w:t>
      </w:r>
      <w:r w:rsidRPr="00CF62C3">
        <w:rPr>
          <w:iCs/>
          <w:lang w:val="ru-RU"/>
        </w:rPr>
        <w:tab/>
      </w:r>
      <w:r w:rsidRPr="00CF62C3">
        <w:rPr>
          <w:lang w:val="ru-RU"/>
        </w:rPr>
        <w:t xml:space="preserve">Ослабление ограничений, связанных с недостаточной полосой пропускания, может привести к тому, что поддержка некоторых функций, которые в настоящее время являются обязательными, станет опциональной (например, сжатие сообщений </w:t>
      </w:r>
      <w:r w:rsidRPr="005858CF">
        <w:t>SIP</w:t>
      </w:r>
      <w:r w:rsidRPr="00CF62C3">
        <w:rPr>
          <w:lang w:val="ru-RU"/>
        </w:rPr>
        <w:t>).</w:t>
      </w:r>
    </w:p>
    <w:p w:rsidR="00F221FC" w:rsidRPr="00CF62C3" w:rsidRDefault="00F221FC" w:rsidP="00F221FC">
      <w:pPr>
        <w:pStyle w:val="Enumlevel1"/>
        <w:rPr>
          <w:lang w:val="ru-RU"/>
        </w:rPr>
      </w:pPr>
      <w:r w:rsidRPr="00CF62C3">
        <w:rPr>
          <w:iCs/>
          <w:lang w:val="ru-RU"/>
        </w:rPr>
        <w:t>•</w:t>
      </w:r>
      <w:r w:rsidRPr="00CF62C3">
        <w:rPr>
          <w:iCs/>
          <w:lang w:val="ru-RU"/>
        </w:rPr>
        <w:tab/>
      </w:r>
      <w:r w:rsidRPr="00CF62C3">
        <w:rPr>
          <w:lang w:val="ru-RU"/>
        </w:rPr>
        <w:t>Различия в управлении для определения местоположения повлияют на различные протоколы, при помощи которых передается данная информация как через интерфейсы сигнализации, так и через биллинговые интерфейсы.</w:t>
      </w:r>
    </w:p>
    <w:p w:rsidR="00F221FC" w:rsidRPr="00CF62C3" w:rsidRDefault="00F221FC" w:rsidP="00F221FC">
      <w:pPr>
        <w:pStyle w:val="Enumlevel1"/>
        <w:rPr>
          <w:lang w:val="ru-RU"/>
        </w:rPr>
      </w:pPr>
      <w:r w:rsidRPr="00CF62C3">
        <w:rPr>
          <w:iCs/>
          <w:lang w:val="ru-RU"/>
        </w:rPr>
        <w:t>•</w:t>
      </w:r>
      <w:r w:rsidRPr="00CF62C3">
        <w:rPr>
          <w:iCs/>
          <w:lang w:val="ru-RU"/>
        </w:rPr>
        <w:tab/>
      </w:r>
      <w:r w:rsidRPr="00CF62C3">
        <w:rPr>
          <w:lang w:val="ru-RU"/>
        </w:rPr>
        <w:t xml:space="preserve">Различия в процедурах резервирования ресурсов в сетях доступа потребуют внесения изменений в процедуры авторизации и резервирования ресурсов </w:t>
      </w:r>
      <w:r w:rsidRPr="005858CF">
        <w:t>IMS</w:t>
      </w:r>
      <w:r w:rsidRPr="00CF62C3">
        <w:rPr>
          <w:lang w:val="ru-RU"/>
        </w:rPr>
        <w:t>, поскольку процедуры резервирования ре</w:t>
      </w:r>
      <w:r w:rsidRPr="005858CF">
        <w:t>c</w:t>
      </w:r>
      <w:r w:rsidRPr="00CF62C3">
        <w:rPr>
          <w:lang w:val="ru-RU"/>
        </w:rPr>
        <w:t xml:space="preserve">урсов в сетях доступа </w:t>
      </w:r>
      <w:r w:rsidRPr="005858CF">
        <w:t>xDSL</w:t>
      </w:r>
      <w:r w:rsidRPr="00CF62C3">
        <w:rPr>
          <w:lang w:val="ru-RU"/>
        </w:rPr>
        <w:t xml:space="preserve"> должны инициироваться объектом сети (например, </w:t>
      </w:r>
      <w:r w:rsidRPr="005858CF">
        <w:t>P</w:t>
      </w:r>
      <w:r w:rsidRPr="00CF62C3">
        <w:rPr>
          <w:lang w:val="ru-RU"/>
        </w:rPr>
        <w:t>-</w:t>
      </w:r>
      <w:r w:rsidRPr="005858CF">
        <w:t>CSCF</w:t>
      </w:r>
      <w:r w:rsidRPr="00CF62C3">
        <w:rPr>
          <w:lang w:val="ru-RU"/>
        </w:rPr>
        <w:t xml:space="preserve"> для услуг на базе </w:t>
      </w:r>
      <w:r w:rsidRPr="005858CF">
        <w:t>SIP</w:t>
      </w:r>
      <w:r w:rsidRPr="00CF62C3">
        <w:rPr>
          <w:lang w:val="ru-RU"/>
        </w:rPr>
        <w:t>) от имени оконечных пользовательских устройств.</w:t>
      </w:r>
    </w:p>
    <w:p w:rsidR="00F221FC" w:rsidRPr="005858CF" w:rsidRDefault="00F221FC" w:rsidP="00EA1BC1">
      <w:pPr>
        <w:rPr>
          <w:bCs/>
          <w:lang w:val="ru-RU" w:eastAsia="en-US"/>
        </w:rPr>
      </w:pPr>
      <w:r w:rsidRPr="005858CF">
        <w:rPr>
          <w:lang w:val="ru-RU" w:eastAsia="en-US"/>
        </w:rPr>
        <w:t>Упомянутые выше расширения изучаются различными организациями по разработке стандартов для обеспечения поддержки использования систем IMS в сетях СПП.</w:t>
      </w:r>
    </w:p>
    <w:p w:rsidR="00F221FC" w:rsidRPr="005858CF" w:rsidRDefault="003D4591" w:rsidP="00F221FC">
      <w:pPr>
        <w:pStyle w:val="Heading3"/>
        <w:rPr>
          <w:lang w:val="ru-RU" w:eastAsia="en-US"/>
        </w:rPr>
      </w:pPr>
      <w:bookmarkStart w:id="73" w:name="_Toc364696551"/>
      <w:bookmarkStart w:id="74" w:name="_Toc370130546"/>
      <w:bookmarkStart w:id="75" w:name="_Toc381721527"/>
      <w:r>
        <w:rPr>
          <w:lang w:val="ru-RU" w:eastAsia="en-US"/>
        </w:rPr>
        <w:t>1.2.5</w:t>
      </w:r>
      <w:r>
        <w:rPr>
          <w:lang w:val="ru-RU" w:eastAsia="en-US"/>
        </w:rPr>
        <w:tab/>
      </w:r>
      <w:r w:rsidR="00F221FC" w:rsidRPr="005858CF">
        <w:rPr>
          <w:lang w:val="ru-RU" w:eastAsia="en-US"/>
        </w:rPr>
        <w:t>Физическая архитектура СПП</w:t>
      </w:r>
      <w:bookmarkEnd w:id="73"/>
      <w:bookmarkEnd w:id="74"/>
      <w:bookmarkEnd w:id="75"/>
    </w:p>
    <w:p w:rsidR="0008639C" w:rsidRPr="00F221FC" w:rsidRDefault="00F221FC" w:rsidP="00F221FC">
      <w:pPr>
        <w:rPr>
          <w:lang w:val="ru-RU"/>
        </w:rPr>
      </w:pPr>
      <w:r w:rsidRPr="005858CF">
        <w:rPr>
          <w:lang w:val="ru-RU"/>
        </w:rPr>
        <w:t xml:space="preserve">Физическая архитектура СПП идентифицирует физические объекты, соответствующие функциональному объекту или группе функциональных объектов, указанных в обобщенной функциональной архитектуре СПП. Физическая архитектура дает возможность идентифицировать точки функциональной совместимости между физическими объектами для обеспечения такой совместимости между различными физическими объектами в рамках сети СПП. В качестве примера на </w:t>
      </w:r>
      <w:r w:rsidR="00502253">
        <w:rPr>
          <w:lang w:val="ru-RU"/>
        </w:rPr>
        <w:t>Рисун</w:t>
      </w:r>
      <w:r w:rsidRPr="005858CF">
        <w:rPr>
          <w:lang w:val="ru-RU"/>
        </w:rPr>
        <w:t>ке 1-7 приведен один из вариантов реализации СПП с точки зрения физической архитектуры.</w:t>
      </w:r>
    </w:p>
    <w:p w:rsidR="0008639C" w:rsidRPr="00CD5563" w:rsidRDefault="00F92B83" w:rsidP="00EA1BC1">
      <w:pPr>
        <w:pStyle w:val="Figuretitle"/>
        <w:rPr>
          <w:bCs/>
          <w:szCs w:val="19"/>
          <w:lang w:val="en-GB" w:eastAsia="en-US"/>
        </w:rPr>
      </w:pPr>
      <w:bookmarkStart w:id="76" w:name="_Toc381722342"/>
      <w:r>
        <w:rPr>
          <w:lang w:val="en-GB"/>
        </w:rPr>
        <w:t>Рисунок</w:t>
      </w:r>
      <w:r w:rsidR="0008639C" w:rsidRPr="00CD5563">
        <w:rPr>
          <w:lang w:val="en-GB"/>
        </w:rPr>
        <w:t xml:space="preserve"> 1-8: </w:t>
      </w:r>
      <w:r w:rsidR="00EA1BC1" w:rsidRPr="00EA1BC1">
        <w:rPr>
          <w:bCs/>
          <w:lang w:val="en-US"/>
        </w:rPr>
        <w:t>Вариант физической архитектуры СПП</w:t>
      </w:r>
      <w:bookmarkEnd w:id="76"/>
    </w:p>
    <w:p w:rsidR="0008639C" w:rsidRPr="00CD5563" w:rsidRDefault="00EA1BC1" w:rsidP="00AC73E9">
      <w:pPr>
        <w:pStyle w:val="Figure"/>
        <w:rPr>
          <w:noProof/>
          <w:lang w:val="en-GB" w:eastAsia="ko-KR"/>
        </w:rPr>
      </w:pPr>
      <w:r w:rsidRPr="005858CF">
        <w:rPr>
          <w:rFonts w:cs="Times New Roman"/>
          <w:bCs w:val="0"/>
          <w:noProof/>
          <w:szCs w:val="19"/>
          <w:lang w:val="ru-RU" w:eastAsia="zh-CN"/>
        </w:rPr>
        <w:drawing>
          <wp:inline distT="0" distB="0" distL="0" distR="0" wp14:anchorId="625BB933" wp14:editId="73DCC413">
            <wp:extent cx="3805200" cy="4500000"/>
            <wp:effectExtent l="0" t="0" r="5080" b="0"/>
            <wp:docPr id="951"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jpg"/>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3805200" cy="4500000"/>
                    </a:xfrm>
                    <a:prstGeom prst="rect">
                      <a:avLst/>
                    </a:prstGeom>
                  </pic:spPr>
                </pic:pic>
              </a:graphicData>
            </a:graphic>
          </wp:inline>
        </w:drawing>
      </w:r>
    </w:p>
    <w:p w:rsidR="00AC73E9" w:rsidRPr="00EA1BC1" w:rsidRDefault="00AC73E9" w:rsidP="00EA1BC1">
      <w:pPr>
        <w:pStyle w:val="Figure"/>
        <w:spacing w:before="0" w:after="0"/>
        <w:rPr>
          <w:noProof/>
          <w:lang w:val="ru-RU" w:eastAsia="ko-KR"/>
        </w:rPr>
      </w:pPr>
    </w:p>
    <w:p w:rsidR="00EA1BC1" w:rsidRPr="00AD0036" w:rsidRDefault="003D4591" w:rsidP="00EA1BC1">
      <w:pPr>
        <w:pStyle w:val="Heading2"/>
        <w:rPr>
          <w:lang w:val="ru-RU"/>
        </w:rPr>
      </w:pPr>
      <w:bookmarkStart w:id="77" w:name="_Toc364696552"/>
      <w:bookmarkStart w:id="78" w:name="_Toc370130547"/>
      <w:bookmarkStart w:id="79" w:name="_Toc381721528"/>
      <w:r>
        <w:rPr>
          <w:lang w:val="ru-RU"/>
        </w:rPr>
        <w:t>1.3</w:t>
      </w:r>
      <w:r>
        <w:rPr>
          <w:lang w:val="ru-RU"/>
        </w:rPr>
        <w:tab/>
      </w:r>
      <w:r w:rsidR="00EA1BC1" w:rsidRPr="00AD0036">
        <w:rPr>
          <w:lang w:val="ru-RU"/>
        </w:rPr>
        <w:t>Пути для перехода к СПП</w:t>
      </w:r>
      <w:bookmarkEnd w:id="77"/>
      <w:bookmarkEnd w:id="78"/>
      <w:bookmarkEnd w:id="79"/>
    </w:p>
    <w:p w:rsidR="00EA1BC1" w:rsidRPr="00AD0036" w:rsidRDefault="00642D7C" w:rsidP="00642D7C">
      <w:pPr>
        <w:pStyle w:val="Heading3"/>
        <w:rPr>
          <w:lang w:val="ru-RU" w:eastAsia="en-US"/>
        </w:rPr>
      </w:pPr>
      <w:bookmarkStart w:id="80" w:name="_Toc364696553"/>
      <w:bookmarkStart w:id="81" w:name="_Toc370130548"/>
      <w:bookmarkStart w:id="82" w:name="_Toc381721529"/>
      <w:r w:rsidRPr="00AD652C">
        <w:rPr>
          <w:lang w:val="ru-RU" w:eastAsia="en-US"/>
        </w:rPr>
        <w:t>1</w:t>
      </w:r>
      <w:r w:rsidR="003D4591">
        <w:rPr>
          <w:lang w:val="ru-RU" w:eastAsia="en-US"/>
        </w:rPr>
        <w:t>.</w:t>
      </w:r>
      <w:r w:rsidRPr="00AD652C">
        <w:rPr>
          <w:lang w:val="ru-RU" w:eastAsia="en-US"/>
        </w:rPr>
        <w:t>3</w:t>
      </w:r>
      <w:r w:rsidR="003D4591">
        <w:rPr>
          <w:lang w:val="ru-RU" w:eastAsia="en-US"/>
        </w:rPr>
        <w:t>.1</w:t>
      </w:r>
      <w:r w:rsidR="003D4591">
        <w:rPr>
          <w:lang w:val="ru-RU" w:eastAsia="en-US"/>
        </w:rPr>
        <w:tab/>
      </w:r>
      <w:r w:rsidR="00EA1BC1" w:rsidRPr="00AD0036">
        <w:rPr>
          <w:lang w:val="ru-RU" w:eastAsia="en-US"/>
        </w:rPr>
        <w:t>Рассмотрение вопросов перехода к СПП</w:t>
      </w:r>
      <w:bookmarkEnd w:id="80"/>
      <w:bookmarkEnd w:id="81"/>
      <w:bookmarkEnd w:id="82"/>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В процессе разработки плана перехода к новой инфраструктуре необходимо учитывать множество точек зрения и соображений, так как этот процесс повлияет на многие аспекты, касающиеся соответствующих объектов, а также сообществ. Переход к СПП от существующей инфраструктуры, например КТСОП/ЦСИС, также окажет большое влияние на всю инфраструктуру связи.</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Для того чтобы идти в ногу с техническим прогрессом и ожиданиями рынка, необходимо либо регулярное совершенствование систем, либо их замена новыми технологиями, не препятствуя при этом предоставлению услуг. Замена и усовершенствование существующего оборудования с использованием современных и продвинутых технологий требуется не только для предоставления новых услуг; часто время тратится на получение поддержки производителей аппаратного и программного обеспечения. Производители, как правило, предпочитают, чтобы подобные модификации удовлетворяли требованиям технического прогресса, когда устаревшие типы оборудования заменяются более эффективным, компактным и надежным оборудованием, которое должно также обеспечить повышение качества услуг для пользователей.</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rFonts w:eastAsiaTheme="minorEastAsia"/>
          <w:bCs/>
          <w:szCs w:val="19"/>
          <w:lang w:val="ru-RU" w:eastAsia="ko-KR"/>
        </w:rPr>
      </w:pPr>
      <w:r w:rsidRPr="00AD0036">
        <w:rPr>
          <w:szCs w:val="19"/>
          <w:lang w:val="ru-RU" w:eastAsia="en-US"/>
        </w:rPr>
        <w:t>Предпочтительно, в особенности при расширении услуг в удаленных сельских районах, чтобы переход к СПП не был резким, т. е. и устаревшие, и новые технологии должны сосуществовать в течение некоторого обоснованного периода времени. Что касается потребителей, то они не должны вынужденно заменять оконечное оборудование только потому, что их поставщик услуг произвел "усовершенствование" системы для СПП.</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С учетом сказанного в Рекомендации МСЭ-Т Y.2261 приведены руководящие указания по формированию плана перехода для оператора</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Что касается перехода от КТСОП/ЦСИС к СПП, следует принимать во внимание аспекты, изложенные далее.</w:t>
      </w:r>
    </w:p>
    <w:p w:rsidR="00EA1BC1" w:rsidRPr="00AD0036" w:rsidRDefault="003D4591" w:rsidP="003D4591">
      <w:pPr>
        <w:pStyle w:val="Heading4"/>
        <w:spacing w:line="240" w:lineRule="exact"/>
        <w:rPr>
          <w:lang w:val="ru-RU" w:eastAsia="en-US"/>
        </w:rPr>
      </w:pPr>
      <w:bookmarkStart w:id="83" w:name="_Toc94939810"/>
      <w:bookmarkStart w:id="84" w:name="_Toc89733696"/>
      <w:bookmarkStart w:id="85" w:name="_Toc119973582"/>
      <w:bookmarkStart w:id="86" w:name="_Toc147129201"/>
      <w:bookmarkStart w:id="87" w:name="_Toc154555572"/>
      <w:bookmarkStart w:id="88" w:name="_Toc157314246"/>
      <w:bookmarkStart w:id="89" w:name="_Toc157314676"/>
      <w:bookmarkStart w:id="90" w:name="_Toc157586479"/>
      <w:r>
        <w:rPr>
          <w:lang w:val="ru-RU" w:eastAsia="en-US"/>
        </w:rPr>
        <w:t>1.3.1.1</w:t>
      </w:r>
      <w:r>
        <w:rPr>
          <w:lang w:val="ru-RU" w:eastAsia="en-US"/>
        </w:rPr>
        <w:tab/>
      </w:r>
      <w:r w:rsidR="00EA1BC1" w:rsidRPr="00AD0036">
        <w:rPr>
          <w:lang w:val="ru-RU" w:eastAsia="en-US"/>
        </w:rPr>
        <w:t>Сигнализация и управление</w:t>
      </w:r>
    </w:p>
    <w:bookmarkEnd w:id="83"/>
    <w:bookmarkEnd w:id="84"/>
    <w:bookmarkEnd w:id="85"/>
    <w:bookmarkEnd w:id="86"/>
    <w:bookmarkEnd w:id="87"/>
    <w:bookmarkEnd w:id="88"/>
    <w:bookmarkEnd w:id="89"/>
    <w:bookmarkEnd w:id="90"/>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 xml:space="preserve">В сетях КТСОП/ЦСИС используются такие системы сигнализации, как сигнализация в аналоговом канале, сигнализация по выделенному каналу (CAS), например системы сигнализации R1 [Q.310–Q.332], R2 [Q.400–Q.490], а также системы сигнализации по общему каналу (CCS), типа SS7 или DSS1 [Q.931]. Все эти системы сигнализации предназначены для сетей с коммутацией каналов. Поскольку транспортировка в СПП основывается на пакетах (а вызов отделен от канала-носителя), могут потребоваться другие подходящие виды сигнализации (например, BICC, SIP-I [Q.1912.5] и т. д.). Кроме того, функция сигнализации и функция управления вызовами могут располагаться в нескольких элементах СПП. </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Поскольку СПП должны работать совместно с сетями КТСОП/ЦСИС и другими сетями, необходимо обеспечить взаимодействие между системами сигнализации СПП и системами сигнализации существующих сетей. Аспекты сигнализации в рамках корпоративной сети последующих поколений должны оставаться независимыми от аспектов сигнализации в сети доступа или базовой сети СПП.</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В дальнейшем ожидается, что аспекты сигнализации для сетей доступа и базовых сетей должны быть независимыми, для того чтобы обеспечить возможность поэтапного подхода для осуществления перехода к СПП.</w:t>
      </w:r>
    </w:p>
    <w:p w:rsidR="00EA1BC1" w:rsidRPr="00AD0036" w:rsidRDefault="003D4591" w:rsidP="003D4591">
      <w:pPr>
        <w:pStyle w:val="Heading4"/>
        <w:spacing w:line="240" w:lineRule="exact"/>
        <w:rPr>
          <w:lang w:val="ru-RU" w:eastAsia="en-US"/>
        </w:rPr>
      </w:pPr>
      <w:r>
        <w:rPr>
          <w:lang w:val="ru-RU" w:eastAsia="en-US"/>
        </w:rPr>
        <w:t>1.3.1.2</w:t>
      </w:r>
      <w:r>
        <w:rPr>
          <w:lang w:val="ru-RU" w:eastAsia="en-US"/>
        </w:rPr>
        <w:tab/>
      </w:r>
      <w:r w:rsidR="00EA1BC1" w:rsidRPr="00AD0036">
        <w:rPr>
          <w:lang w:val="ru-RU" w:eastAsia="en-US"/>
        </w:rPr>
        <w:t>Административное управление</w:t>
      </w:r>
    </w:p>
    <w:p w:rsidR="00EA1BC1" w:rsidRPr="00AD0036" w:rsidRDefault="00EA1BC1" w:rsidP="00700CA5">
      <w:pPr>
        <w:spacing w:line="240" w:lineRule="exact"/>
        <w:rPr>
          <w:bCs/>
          <w:lang w:val="ru-RU" w:eastAsia="en-US"/>
        </w:rPr>
      </w:pPr>
      <w:r w:rsidRPr="00AD0036">
        <w:rPr>
          <w:lang w:val="ru-RU" w:eastAsia="en-US"/>
        </w:rPr>
        <w:t>Система управления СПП состоит из трех плоскостей, а именно: плоскость сетевого управления, плоскость сетевого контроля и плоскость управления услугами. Каждая из этих плоскостей реализует соответствующие управляющие функции для каждого уровня в многоуровневой модели СПП.</w:t>
      </w:r>
    </w:p>
    <w:p w:rsidR="00EA1BC1" w:rsidRPr="00AD0036" w:rsidRDefault="00EA1BC1" w:rsidP="00700CA5">
      <w:pPr>
        <w:spacing w:line="240" w:lineRule="exact"/>
        <w:rPr>
          <w:bCs/>
          <w:lang w:val="ru-RU" w:eastAsia="en-US"/>
        </w:rPr>
      </w:pPr>
      <w:r w:rsidRPr="00AD0036">
        <w:rPr>
          <w:lang w:val="ru-RU" w:eastAsia="en-US"/>
        </w:rPr>
        <w:t>Переход системы управления КТСОП/ЦСИС (т. е. эксплуатации, администрирования и управления) требует обеспечения возможности перехода сетей КТСОП/ЦСИС через ряд промежуточных этапов по направлению к СПП.</w:t>
      </w:r>
    </w:p>
    <w:p w:rsidR="00EA1BC1" w:rsidRPr="00AD0036" w:rsidRDefault="003D4591" w:rsidP="00700CA5">
      <w:pPr>
        <w:pStyle w:val="Heading4"/>
        <w:spacing w:line="240" w:lineRule="exact"/>
        <w:rPr>
          <w:lang w:val="ru-RU" w:eastAsia="en-US"/>
        </w:rPr>
      </w:pPr>
      <w:r>
        <w:rPr>
          <w:lang w:val="ru-RU" w:eastAsia="en-US"/>
        </w:rPr>
        <w:t>1.3.1.3</w:t>
      </w:r>
      <w:r>
        <w:rPr>
          <w:lang w:val="ru-RU" w:eastAsia="en-US"/>
        </w:rPr>
        <w:tab/>
      </w:r>
      <w:r w:rsidR="00EA1BC1" w:rsidRPr="00AD0036">
        <w:rPr>
          <w:lang w:val="ru-RU" w:eastAsia="en-US"/>
        </w:rPr>
        <w:t>Услуги</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Услуги КТСОП/ЦСИС, которые традиционно предоставляются телефонными станциями КТСОП/ЦСИС, в сетях СПП могут предоставляться серверами приложений (AS). Как ожидается, в сетях СПП будут предоставляться некоторые или все существующие услуги. Так как качество голосовой связи в сети КТСОП считается "наилучшим", любой переход от подобной услуги "наилучшего" качества к сетям СПП на основе IP должен сопровождаться гарантией того, что качество новых услуг будет сравнимо с качеством услуг существующей инфраструктуры класса 5 (или ВРК, т. е. с временным разделением каналов).</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Однако при моделировании сетей КТСОП/ЦСИС нет гарантии того, что все услуги смогут быть предоставлены.</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Для поддержки существующих сегодня услуг ожидается, что будут использоваться оконечные устройства традиционных типов, подключенные к СПП через адаптеры.</w:t>
      </w:r>
    </w:p>
    <w:p w:rsidR="00EA1BC1" w:rsidRPr="00CF62C3" w:rsidRDefault="00EA1BC1" w:rsidP="00700CA5">
      <w:pPr>
        <w:pStyle w:val="Enumlevel1"/>
        <w:spacing w:line="240" w:lineRule="exact"/>
        <w:rPr>
          <w:lang w:val="ru-RU"/>
        </w:rPr>
      </w:pPr>
      <w:bookmarkStart w:id="91" w:name="_Toc133875799"/>
      <w:bookmarkStart w:id="92" w:name="_Toc119973585"/>
      <w:bookmarkStart w:id="93" w:name="_Toc147129204"/>
      <w:bookmarkEnd w:id="91"/>
      <w:r w:rsidRPr="00CF62C3">
        <w:rPr>
          <w:iCs/>
          <w:lang w:val="ru-RU"/>
        </w:rPr>
        <w:t>•</w:t>
      </w:r>
      <w:r w:rsidRPr="00CF62C3">
        <w:rPr>
          <w:iCs/>
          <w:lang w:val="ru-RU"/>
        </w:rPr>
        <w:tab/>
      </w:r>
      <w:bookmarkEnd w:id="92"/>
      <w:bookmarkEnd w:id="93"/>
      <w:r w:rsidRPr="00CF62C3">
        <w:rPr>
          <w:lang w:val="ru-RU"/>
        </w:rPr>
        <w:t>Услуги передачи данных. При переходе от КТСОП/ЦСИС к СПП необходимо обеспечить непрерывность предоставления услуг передачи данных. Использование СПП для подключения сетей КТСОП/ЦСИС должно быть прозрачным для всех услуг передачи данных. В сетях СПП должно быть обеспечено такое же или более высокое качество обслуживания (</w:t>
      </w:r>
      <w:r w:rsidRPr="00AD0036">
        <w:t>QoS</w:t>
      </w:r>
      <w:r w:rsidRPr="00CF62C3">
        <w:rPr>
          <w:lang w:val="ru-RU"/>
        </w:rPr>
        <w:t>) для услуг передачи данных на базе КТСОП/ЦСИС.</w:t>
      </w:r>
    </w:p>
    <w:p w:rsidR="00EA1BC1" w:rsidRPr="00CF62C3" w:rsidRDefault="00EA1BC1" w:rsidP="00700CA5">
      <w:pPr>
        <w:pStyle w:val="Enumlevel2"/>
        <w:spacing w:line="240" w:lineRule="exact"/>
        <w:rPr>
          <w:lang w:val="ru-RU"/>
        </w:rPr>
      </w:pPr>
      <w:r w:rsidRPr="00CF62C3">
        <w:rPr>
          <w:lang w:val="ru-RU"/>
        </w:rPr>
        <w:t>–</w:t>
      </w:r>
      <w:r w:rsidRPr="00CF62C3">
        <w:rPr>
          <w:lang w:val="ru-RU"/>
        </w:rPr>
        <w:tab/>
        <w:t>Моделирование КТСОП/ЦСИС обеспечивает функциональные характеристики, которые схожи, но не идентичны существующим услугам передачи данных в сетях КТСОП/ЦСИС.</w:t>
      </w:r>
    </w:p>
    <w:p w:rsidR="00EA1BC1" w:rsidRPr="00CF62C3" w:rsidRDefault="00EA1BC1" w:rsidP="00700CA5">
      <w:pPr>
        <w:pStyle w:val="Enumlevel2"/>
        <w:spacing w:line="240" w:lineRule="exact"/>
        <w:rPr>
          <w:lang w:val="ru-RU"/>
        </w:rPr>
      </w:pPr>
      <w:r w:rsidRPr="00CF62C3">
        <w:rPr>
          <w:lang w:val="ru-RU"/>
        </w:rPr>
        <w:t>–</w:t>
      </w:r>
      <w:r w:rsidRPr="00CF62C3">
        <w:rPr>
          <w:lang w:val="ru-RU"/>
        </w:rPr>
        <w:tab/>
        <w:t xml:space="preserve">Эмуляция сетей КТСОП/ЦСИС должна давать возможность предоставления полного комплекса услуг передачи данных, предоставляемых сетями КТСОП/ЦСИС. Однако не требуется, чтобы сети СПП поддерживали все услуги передачи данных узкополосной сети У/ЦСИС, определенных в Рекомендациях МСЭ-Т серии </w:t>
      </w:r>
      <w:r w:rsidRPr="00AD0036">
        <w:t>I</w:t>
      </w:r>
      <w:r w:rsidRPr="00CF62C3">
        <w:rPr>
          <w:lang w:val="ru-RU"/>
        </w:rPr>
        <w:t>.230.</w:t>
      </w:r>
    </w:p>
    <w:p w:rsidR="00EA1BC1" w:rsidRPr="00CF62C3" w:rsidRDefault="00EA1BC1" w:rsidP="00700CA5">
      <w:pPr>
        <w:pStyle w:val="Enumlevel1"/>
        <w:spacing w:line="240" w:lineRule="exact"/>
        <w:rPr>
          <w:lang w:val="ru-RU"/>
        </w:rPr>
      </w:pPr>
      <w:bookmarkStart w:id="94" w:name="_Toc119973586"/>
      <w:bookmarkStart w:id="95" w:name="_Toc147129205"/>
      <w:r w:rsidRPr="00CF62C3">
        <w:rPr>
          <w:iCs/>
          <w:lang w:val="ru-RU"/>
        </w:rPr>
        <w:t>•</w:t>
      </w:r>
      <w:r w:rsidRPr="00CF62C3">
        <w:rPr>
          <w:iCs/>
          <w:lang w:val="ru-RU"/>
        </w:rPr>
        <w:tab/>
      </w:r>
      <w:bookmarkEnd w:id="94"/>
      <w:bookmarkEnd w:id="95"/>
      <w:r w:rsidRPr="00CF62C3">
        <w:rPr>
          <w:lang w:val="ru-RU"/>
        </w:rPr>
        <w:t>Дополнительные услуги. При переходе от КТСОП/ЦСИС к СПП должна быть обеспечена непрерывность предоставления дополнительных услуг, насколько это практически возможно. Эмуляция сетей КТСОП/ЦСИС должна обеспечивать поддержку для всех дополнительных услуг, предоставляемых сетями КТСОП/ЦСИС, хотя моделирование КТСОП/ЦСИС обеспечивает функциональные характеристики, схожие, но не идентичные существующим услугам сетей КТСОП/ЦСИС. В целях СПП не обязательно должны поддерживаться все дополнительные услуги ЦСИС, определенные в Рекомендациях МСЭ</w:t>
      </w:r>
      <w:r w:rsidRPr="00CF62C3">
        <w:rPr>
          <w:lang w:val="ru-RU"/>
        </w:rPr>
        <w:noBreakHyphen/>
        <w:t xml:space="preserve">Т серии </w:t>
      </w:r>
      <w:r w:rsidRPr="00AD0036">
        <w:t>I</w:t>
      </w:r>
      <w:r w:rsidRPr="00CF62C3">
        <w:rPr>
          <w:lang w:val="ru-RU"/>
        </w:rPr>
        <w:t>.250. Сети СПП должны казаться прозрачными, когда они используются для подключения дополнительных услуг между сетями КТСОП/ЦСИС.</w:t>
      </w:r>
    </w:p>
    <w:p w:rsidR="00EA1BC1" w:rsidRPr="00CF62C3" w:rsidRDefault="00EA1BC1" w:rsidP="00700CA5">
      <w:pPr>
        <w:pStyle w:val="Enumlevel1"/>
        <w:spacing w:line="240" w:lineRule="exact"/>
        <w:rPr>
          <w:lang w:val="ru-RU"/>
        </w:rPr>
      </w:pPr>
      <w:bookmarkStart w:id="96" w:name="_Toc119973587"/>
      <w:bookmarkStart w:id="97" w:name="_Toc147129206"/>
      <w:bookmarkStart w:id="98" w:name="_Toc154555575"/>
      <w:bookmarkStart w:id="99" w:name="_Toc157314249"/>
      <w:bookmarkStart w:id="100" w:name="_Toc157314679"/>
      <w:bookmarkStart w:id="101" w:name="_Toc157586482"/>
      <w:r w:rsidRPr="00CF62C3">
        <w:rPr>
          <w:iCs/>
          <w:lang w:val="ru-RU"/>
        </w:rPr>
        <w:t>•</w:t>
      </w:r>
      <w:r w:rsidRPr="00CF62C3">
        <w:rPr>
          <w:iCs/>
          <w:lang w:val="ru-RU"/>
        </w:rPr>
        <w:tab/>
      </w:r>
      <w:bookmarkEnd w:id="96"/>
      <w:bookmarkEnd w:id="97"/>
      <w:bookmarkEnd w:id="98"/>
      <w:bookmarkEnd w:id="99"/>
      <w:bookmarkEnd w:id="100"/>
      <w:bookmarkEnd w:id="101"/>
      <w:r w:rsidRPr="00CF62C3">
        <w:rPr>
          <w:iCs/>
          <w:lang w:val="ru-RU"/>
        </w:rPr>
        <w:t xml:space="preserve">Эксплуатация, управление и техническое обслуживание (ОАМ). Функции ОАМ используются для проверки качественных показателей сети, а также для сокращения эксплуатационных расходов за счет сведения к минимуму перерывов в обслуживании, улучшения качества обслуживания и сокращения периодов эксплуатационных простоев. При переходе от </w:t>
      </w:r>
      <w:r w:rsidRPr="00CF62C3">
        <w:rPr>
          <w:lang w:val="ru-RU"/>
        </w:rPr>
        <w:t>КТСОП/ЦСИС к СПП должна быть обеспечена, как минимум, возможность обнаружения неисправностей, дефектов и сбоев, таких как потерянные пакеты, пакеты с ошибками или неверно вставленные пакеты. Кроме того, должны существовать механизмы отображения статуса возможности подключения и обеспечиваться поддержка контроля качественных показателей.</w:t>
      </w:r>
    </w:p>
    <w:p w:rsidR="00EA1BC1" w:rsidRPr="00CF62C3" w:rsidRDefault="00EA1BC1" w:rsidP="00700CA5">
      <w:pPr>
        <w:pStyle w:val="Enumlevel1"/>
        <w:spacing w:line="240" w:lineRule="exact"/>
        <w:rPr>
          <w:lang w:val="ru-RU"/>
        </w:rPr>
      </w:pPr>
      <w:bookmarkStart w:id="102" w:name="_Toc119973589"/>
      <w:bookmarkStart w:id="103" w:name="_Toc147129207"/>
      <w:bookmarkStart w:id="104" w:name="_Toc154555576"/>
      <w:bookmarkStart w:id="105" w:name="_Toc157314250"/>
      <w:bookmarkStart w:id="106" w:name="_Toc157314680"/>
      <w:bookmarkStart w:id="107" w:name="_Toc157586483"/>
      <w:r w:rsidRPr="00CF62C3">
        <w:rPr>
          <w:iCs/>
          <w:lang w:val="ru-RU"/>
        </w:rPr>
        <w:t>•</w:t>
      </w:r>
      <w:r w:rsidRPr="00CF62C3">
        <w:rPr>
          <w:iCs/>
          <w:lang w:val="ru-RU"/>
        </w:rPr>
        <w:tab/>
      </w:r>
      <w:bookmarkEnd w:id="102"/>
      <w:bookmarkEnd w:id="103"/>
      <w:bookmarkEnd w:id="104"/>
      <w:bookmarkEnd w:id="105"/>
      <w:bookmarkEnd w:id="106"/>
      <w:bookmarkEnd w:id="107"/>
      <w:r w:rsidRPr="00CF62C3">
        <w:rPr>
          <w:lang w:val="ru-RU"/>
        </w:rPr>
        <w:t>Наименование, нумерация и адресация. Схемы наименования, нумерации и адресации СПП в</w:t>
      </w:r>
      <w:r w:rsidRPr="00AD0036">
        <w:t> </w:t>
      </w:r>
      <w:r w:rsidRPr="00CF62C3">
        <w:rPr>
          <w:lang w:val="ru-RU"/>
        </w:rPr>
        <w:t xml:space="preserve">соответствии с Рекомендацией МСЭ-Т </w:t>
      </w:r>
      <w:r w:rsidRPr="00AD0036">
        <w:t>Y</w:t>
      </w:r>
      <w:r w:rsidRPr="00CF62C3">
        <w:rPr>
          <w:lang w:val="ru-RU"/>
        </w:rPr>
        <w:t>.2001 должны иметь возможность взаимодействия с</w:t>
      </w:r>
      <w:r w:rsidRPr="00AD0036">
        <w:t> </w:t>
      </w:r>
      <w:r w:rsidRPr="00CF62C3">
        <w:rPr>
          <w:lang w:val="ru-RU"/>
        </w:rPr>
        <w:t xml:space="preserve">существующей схемой нумерации </w:t>
      </w:r>
      <w:r w:rsidRPr="00AD0036">
        <w:t>E</w:t>
      </w:r>
      <w:r w:rsidRPr="00CF62C3">
        <w:rPr>
          <w:lang w:val="ru-RU"/>
        </w:rPr>
        <w:t>.164. В процессе перехода от КТСОП/ЦСИС к СПП необходимо обеспечить полную поддержку суверенитета Государств – Членов МСЭ в</w:t>
      </w:r>
      <w:r w:rsidRPr="00AD0036">
        <w:t> </w:t>
      </w:r>
      <w:r w:rsidRPr="00CF62C3">
        <w:rPr>
          <w:lang w:val="ru-RU"/>
        </w:rPr>
        <w:t xml:space="preserve">отношении планов нумерации, наименования, адресации и идентификации кодов стран. Кроме того, как минимум должна существовать поддержка схем </w:t>
      </w:r>
      <w:r w:rsidRPr="00AD0036">
        <w:t>IP</w:t>
      </w:r>
      <w:r w:rsidRPr="00CF62C3">
        <w:rPr>
          <w:lang w:val="ru-RU"/>
        </w:rPr>
        <w:t xml:space="preserve">-адресации интернета, включая телефонные унифицированные идентификаторы ресурса согласно </w:t>
      </w:r>
      <w:r w:rsidRPr="00AD0036">
        <w:t>E</w:t>
      </w:r>
      <w:r w:rsidRPr="00CF62C3">
        <w:rPr>
          <w:lang w:val="ru-RU"/>
        </w:rPr>
        <w:t>.164 (</w:t>
      </w:r>
      <w:r w:rsidRPr="00AD0036">
        <w:t>TEL</w:t>
      </w:r>
      <w:r w:rsidRPr="00CF62C3">
        <w:rPr>
          <w:lang w:val="ru-RU"/>
        </w:rPr>
        <w:t xml:space="preserve"> </w:t>
      </w:r>
      <w:r w:rsidRPr="00AD0036">
        <w:t>URI</w:t>
      </w:r>
      <w:r w:rsidRPr="00CF62C3">
        <w:rPr>
          <w:lang w:val="ru-RU"/>
        </w:rPr>
        <w:t>), например тел.: +98</w:t>
      </w:r>
      <w:r w:rsidRPr="00AD0036">
        <w:t> </w:t>
      </w:r>
      <w:r w:rsidRPr="00CF62C3">
        <w:rPr>
          <w:lang w:val="ru-RU"/>
        </w:rPr>
        <w:t xml:space="preserve">765 4321, и/или унифицированные идентификаторы ресурса </w:t>
      </w:r>
      <w:r w:rsidRPr="00AD0036">
        <w:t>SIP</w:t>
      </w:r>
      <w:r w:rsidRPr="00CF62C3">
        <w:rPr>
          <w:lang w:val="ru-RU"/>
        </w:rPr>
        <w:t xml:space="preserve"> (</w:t>
      </w:r>
      <w:r w:rsidRPr="00AD0036">
        <w:t>SIP</w:t>
      </w:r>
      <w:r w:rsidRPr="00CF62C3">
        <w:rPr>
          <w:lang w:val="ru-RU"/>
        </w:rPr>
        <w:t xml:space="preserve"> </w:t>
      </w:r>
      <w:r w:rsidRPr="00AD0036">
        <w:t>URI</w:t>
      </w:r>
      <w:r w:rsidRPr="00CF62C3">
        <w:rPr>
          <w:lang w:val="ru-RU"/>
        </w:rPr>
        <w:t xml:space="preserve">), например </w:t>
      </w:r>
      <w:r w:rsidRPr="00AD0036">
        <w:t>sip</w:t>
      </w:r>
      <w:r w:rsidRPr="00CF62C3">
        <w:rPr>
          <w:lang w:val="ru-RU"/>
        </w:rPr>
        <w:t>:</w:t>
      </w:r>
      <w:r w:rsidRPr="00AD0036">
        <w:t>my</w:t>
      </w:r>
      <w:r w:rsidRPr="00CF62C3">
        <w:rPr>
          <w:lang w:val="ru-RU"/>
        </w:rPr>
        <w:t>.</w:t>
      </w:r>
      <w:r w:rsidRPr="00AD0036">
        <w:t>name</w:t>
      </w:r>
      <w:r w:rsidRPr="00CF62C3">
        <w:rPr>
          <w:lang w:val="ru-RU"/>
        </w:rPr>
        <w:t>@</w:t>
      </w:r>
      <w:r w:rsidRPr="00AD0036">
        <w:t>company</w:t>
      </w:r>
      <w:r w:rsidRPr="00CF62C3">
        <w:rPr>
          <w:lang w:val="ru-RU"/>
        </w:rPr>
        <w:t>.</w:t>
      </w:r>
      <w:r w:rsidRPr="00AD0036">
        <w:t>org</w:t>
      </w:r>
      <w:r w:rsidRPr="00CF62C3">
        <w:rPr>
          <w:lang w:val="ru-RU"/>
        </w:rPr>
        <w:t>.</w:t>
      </w:r>
    </w:p>
    <w:p w:rsidR="00EA1BC1" w:rsidRPr="00CF62C3" w:rsidRDefault="00EA1BC1" w:rsidP="00700CA5">
      <w:pPr>
        <w:pStyle w:val="Enumlevel1"/>
        <w:spacing w:line="240" w:lineRule="exact"/>
        <w:rPr>
          <w:lang w:val="ru-RU"/>
        </w:rPr>
      </w:pPr>
      <w:bookmarkStart w:id="108" w:name="_Toc119973590"/>
      <w:bookmarkStart w:id="109" w:name="_Toc147129208"/>
      <w:bookmarkStart w:id="110" w:name="_Toc154555577"/>
      <w:bookmarkStart w:id="111" w:name="_Toc157314251"/>
      <w:bookmarkStart w:id="112" w:name="_Toc157314681"/>
      <w:bookmarkStart w:id="113" w:name="_Toc157586484"/>
      <w:r w:rsidRPr="00CF62C3">
        <w:rPr>
          <w:iCs/>
          <w:lang w:val="ru-RU"/>
        </w:rPr>
        <w:t>•</w:t>
      </w:r>
      <w:r w:rsidRPr="00CF62C3">
        <w:rPr>
          <w:iCs/>
          <w:lang w:val="ru-RU"/>
        </w:rPr>
        <w:tab/>
      </w:r>
      <w:bookmarkStart w:id="114" w:name="_Toc107877045"/>
      <w:bookmarkEnd w:id="108"/>
      <w:bookmarkEnd w:id="109"/>
      <w:bookmarkEnd w:id="110"/>
      <w:bookmarkEnd w:id="111"/>
      <w:bookmarkEnd w:id="112"/>
      <w:bookmarkEnd w:id="113"/>
      <w:r w:rsidRPr="00CF62C3">
        <w:rPr>
          <w:lang w:val="ru-RU"/>
        </w:rPr>
        <w:t>Учет, начисление платы и выставление счетов. В течение переходного периода может потребоваться поддержка существующих процедур учета, начисления платы и выставления счетов, насколько это практически возможно. Переход от существующих сетей к СПП также предполагает замену существующих источников формирования данных учета. В сетях СПП должны поддерживаться механизмы начисления платы как в автономном режиме, так и в режиме он</w:t>
      </w:r>
      <w:r w:rsidR="00995673">
        <w:rPr>
          <w:lang w:val="ru-RU"/>
        </w:rPr>
        <w:t>-</w:t>
      </w:r>
      <w:r w:rsidRPr="00CF62C3">
        <w:rPr>
          <w:lang w:val="ru-RU"/>
        </w:rPr>
        <w:t>лайн.</w:t>
      </w:r>
    </w:p>
    <w:p w:rsidR="00EA1BC1" w:rsidRPr="00CF62C3" w:rsidRDefault="00EA1BC1" w:rsidP="00700CA5">
      <w:pPr>
        <w:pStyle w:val="Enumlevel1"/>
        <w:spacing w:line="240" w:lineRule="exact"/>
        <w:rPr>
          <w:lang w:val="ru-RU"/>
        </w:rPr>
      </w:pPr>
      <w:bookmarkStart w:id="115" w:name="_Toc119973592"/>
      <w:bookmarkStart w:id="116" w:name="_Toc147129210"/>
      <w:bookmarkEnd w:id="114"/>
      <w:r w:rsidRPr="00CF62C3">
        <w:rPr>
          <w:iCs/>
          <w:lang w:val="ru-RU"/>
        </w:rPr>
        <w:t>•</w:t>
      </w:r>
      <w:r w:rsidRPr="00CF62C3">
        <w:rPr>
          <w:iCs/>
          <w:lang w:val="ru-RU"/>
        </w:rPr>
        <w:tab/>
      </w:r>
      <w:bookmarkEnd w:id="115"/>
      <w:bookmarkEnd w:id="116"/>
      <w:r w:rsidRPr="00CF62C3">
        <w:rPr>
          <w:lang w:val="ru-RU"/>
        </w:rPr>
        <w:t>Взаимодействие. Термин "взаимодействие" используется для описания процесса обмена данными между сетями, между оконечными системами или между их частями с целью предоставления функционального объекта, способного поддерживать сквозную связь. При</w:t>
      </w:r>
      <w:r w:rsidRPr="00AD0036">
        <w:t> </w:t>
      </w:r>
      <w:r w:rsidRPr="00CF62C3">
        <w:rPr>
          <w:lang w:val="ru-RU"/>
        </w:rPr>
        <w:t>переходе от КТСОП/ЦСИС к СПП необходимо учитывать следующие аспекты:</w:t>
      </w:r>
    </w:p>
    <w:p w:rsidR="00EA1BC1" w:rsidRPr="00CF62C3" w:rsidRDefault="00EA1BC1" w:rsidP="00700CA5">
      <w:pPr>
        <w:pStyle w:val="Enumlevel2"/>
        <w:spacing w:line="240" w:lineRule="exact"/>
        <w:rPr>
          <w:lang w:val="ru-RU"/>
        </w:rPr>
      </w:pPr>
      <w:r w:rsidRPr="00CF62C3">
        <w:rPr>
          <w:bCs/>
          <w:lang w:val="ru-RU"/>
        </w:rPr>
        <w:t>–</w:t>
      </w:r>
      <w:r w:rsidRPr="00CF62C3">
        <w:rPr>
          <w:bCs/>
          <w:lang w:val="ru-RU"/>
        </w:rPr>
        <w:tab/>
      </w:r>
      <w:r w:rsidRPr="00CF62C3">
        <w:rPr>
          <w:lang w:val="ru-RU"/>
        </w:rPr>
        <w:t xml:space="preserve">возможность взаимодействия с существующими сетями, такими как </w:t>
      </w:r>
      <w:r w:rsidRPr="00CF62C3">
        <w:rPr>
          <w:bCs/>
          <w:lang w:val="ru-RU"/>
        </w:rPr>
        <w:t xml:space="preserve">КТСОП/ЦСИС </w:t>
      </w:r>
      <w:r w:rsidRPr="00CF62C3">
        <w:rPr>
          <w:lang w:val="ru-RU"/>
        </w:rPr>
        <w:t>и интернет;</w:t>
      </w:r>
    </w:p>
    <w:p w:rsidR="00EA1BC1" w:rsidRPr="00CF62C3" w:rsidRDefault="00EA1BC1" w:rsidP="00700CA5">
      <w:pPr>
        <w:pStyle w:val="Enumlevel2"/>
        <w:spacing w:line="240" w:lineRule="exact"/>
        <w:rPr>
          <w:lang w:val="ru-RU"/>
        </w:rPr>
      </w:pPr>
      <w:r w:rsidRPr="00CF62C3">
        <w:rPr>
          <w:lang w:val="ru-RU"/>
        </w:rPr>
        <w:t>–</w:t>
      </w:r>
      <w:r w:rsidRPr="00CF62C3">
        <w:rPr>
          <w:lang w:val="ru-RU"/>
        </w:rPr>
        <w:tab/>
        <w:t xml:space="preserve">возможность взаимодействия с сетями на </w:t>
      </w:r>
      <w:r w:rsidRPr="00CF62C3">
        <w:rPr>
          <w:bCs/>
          <w:lang w:val="ru-RU"/>
        </w:rPr>
        <w:t xml:space="preserve">базе </w:t>
      </w:r>
      <w:r w:rsidRPr="00AD0036">
        <w:rPr>
          <w:bCs/>
        </w:rPr>
        <w:t>IMS</w:t>
      </w:r>
      <w:r w:rsidRPr="00CF62C3">
        <w:rPr>
          <w:bCs/>
          <w:lang w:val="ru-RU"/>
        </w:rPr>
        <w:t xml:space="preserve"> или с сетями на базе серверов вызова;</w:t>
      </w:r>
    </w:p>
    <w:p w:rsidR="00EA1BC1" w:rsidRPr="00CF62C3" w:rsidRDefault="00EA1BC1" w:rsidP="00700CA5">
      <w:pPr>
        <w:pStyle w:val="Enumlevel2"/>
        <w:spacing w:line="240" w:lineRule="exact"/>
        <w:rPr>
          <w:bCs/>
          <w:lang w:val="ru-RU"/>
        </w:rPr>
      </w:pPr>
      <w:r w:rsidRPr="00CF62C3">
        <w:rPr>
          <w:bCs/>
          <w:lang w:val="ru-RU"/>
        </w:rPr>
        <w:t>–</w:t>
      </w:r>
      <w:r w:rsidRPr="00CF62C3">
        <w:rPr>
          <w:bCs/>
          <w:lang w:val="ru-RU"/>
        </w:rPr>
        <w:tab/>
        <w:t>возможность междоменного, межзонового и межсетевого взаимодействия;</w:t>
      </w:r>
    </w:p>
    <w:p w:rsidR="00EA1BC1" w:rsidRPr="00CF62C3" w:rsidRDefault="00EA1BC1" w:rsidP="00700CA5">
      <w:pPr>
        <w:pStyle w:val="Enumlevel2"/>
        <w:spacing w:line="240" w:lineRule="exact"/>
        <w:rPr>
          <w:bCs/>
          <w:lang w:val="ru-RU"/>
        </w:rPr>
      </w:pPr>
      <w:r w:rsidRPr="00CF62C3">
        <w:rPr>
          <w:bCs/>
          <w:lang w:val="ru-RU"/>
        </w:rPr>
        <w:t>–</w:t>
      </w:r>
      <w:r w:rsidRPr="00CF62C3">
        <w:rPr>
          <w:bCs/>
          <w:lang w:val="ru-RU"/>
        </w:rPr>
        <w:tab/>
        <w:t>поддержка аутентификации и авторизации;</w:t>
      </w:r>
    </w:p>
    <w:p w:rsidR="00EA1BC1" w:rsidRPr="00CF62C3" w:rsidRDefault="00EA1BC1" w:rsidP="00700CA5">
      <w:pPr>
        <w:pStyle w:val="Enumlevel2"/>
        <w:spacing w:line="240" w:lineRule="exact"/>
        <w:rPr>
          <w:bCs/>
          <w:lang w:val="ru-RU"/>
        </w:rPr>
      </w:pPr>
      <w:r w:rsidRPr="00CF62C3">
        <w:rPr>
          <w:bCs/>
          <w:lang w:val="ru-RU"/>
        </w:rPr>
        <w:t>–</w:t>
      </w:r>
      <w:r w:rsidRPr="00CF62C3">
        <w:rPr>
          <w:bCs/>
          <w:lang w:val="ru-RU"/>
        </w:rPr>
        <w:tab/>
        <w:t>возможность осуществления управления допуском вызова;</w:t>
      </w:r>
    </w:p>
    <w:p w:rsidR="00EA1BC1" w:rsidRPr="00CF62C3" w:rsidRDefault="00EA1BC1" w:rsidP="00700CA5">
      <w:pPr>
        <w:pStyle w:val="Enumlevel2"/>
        <w:spacing w:line="240" w:lineRule="exact"/>
        <w:rPr>
          <w:bCs/>
          <w:lang w:val="ru-RU"/>
        </w:rPr>
      </w:pPr>
      <w:r w:rsidRPr="00CF62C3">
        <w:rPr>
          <w:bCs/>
          <w:lang w:val="ru-RU"/>
        </w:rPr>
        <w:t>–</w:t>
      </w:r>
      <w:r w:rsidRPr="00CF62C3">
        <w:rPr>
          <w:bCs/>
          <w:lang w:val="ru-RU"/>
        </w:rPr>
        <w:tab/>
        <w:t>способность поддерживать параметры качества работы сети, как определено в [</w:t>
      </w:r>
      <w:r w:rsidRPr="00AD0036">
        <w:rPr>
          <w:bCs/>
        </w:rPr>
        <w:t>Y</w:t>
      </w:r>
      <w:r w:rsidRPr="00CF62C3">
        <w:rPr>
          <w:bCs/>
          <w:lang w:val="ru-RU"/>
        </w:rPr>
        <w:t>.1541];</w:t>
      </w:r>
    </w:p>
    <w:p w:rsidR="00EA1BC1" w:rsidRPr="00CF62C3" w:rsidRDefault="00EA1BC1" w:rsidP="00700CA5">
      <w:pPr>
        <w:pStyle w:val="Enumlevel2"/>
        <w:spacing w:line="240" w:lineRule="exact"/>
        <w:rPr>
          <w:bCs/>
          <w:lang w:val="ru-RU"/>
        </w:rPr>
      </w:pPr>
      <w:r w:rsidRPr="00CF62C3">
        <w:rPr>
          <w:bCs/>
          <w:lang w:val="ru-RU"/>
        </w:rPr>
        <w:t>–</w:t>
      </w:r>
      <w:r w:rsidRPr="00CF62C3">
        <w:rPr>
          <w:bCs/>
          <w:lang w:val="ru-RU"/>
        </w:rPr>
        <w:tab/>
        <w:t>поддержка учета, начисления платы и выставления счетов.</w:t>
      </w:r>
    </w:p>
    <w:p w:rsidR="00EA1BC1" w:rsidRPr="00CF62C3" w:rsidRDefault="00EA1BC1" w:rsidP="00700CA5">
      <w:pPr>
        <w:pStyle w:val="Enumlevel1"/>
        <w:spacing w:line="240" w:lineRule="exact"/>
        <w:rPr>
          <w:lang w:val="ru-RU"/>
        </w:rPr>
      </w:pPr>
      <w:bookmarkStart w:id="117" w:name="_Toc107877047"/>
      <w:bookmarkStart w:id="118" w:name="_Toc119973593"/>
      <w:bookmarkStart w:id="119" w:name="_Toc147129211"/>
      <w:bookmarkStart w:id="120" w:name="_Toc154555578"/>
      <w:bookmarkStart w:id="121" w:name="_Toc157314252"/>
      <w:bookmarkStart w:id="122" w:name="_Toc157314682"/>
      <w:bookmarkStart w:id="123" w:name="_Toc157586485"/>
      <w:r w:rsidRPr="00CF62C3">
        <w:rPr>
          <w:iCs/>
          <w:lang w:val="ru-RU"/>
        </w:rPr>
        <w:t>•</w:t>
      </w:r>
      <w:r w:rsidRPr="00CF62C3">
        <w:rPr>
          <w:iCs/>
          <w:lang w:val="ru-RU"/>
        </w:rPr>
        <w:tab/>
      </w:r>
      <w:bookmarkEnd w:id="117"/>
      <w:bookmarkEnd w:id="118"/>
      <w:bookmarkEnd w:id="119"/>
      <w:bookmarkEnd w:id="120"/>
      <w:bookmarkEnd w:id="121"/>
      <w:bookmarkEnd w:id="122"/>
      <w:bookmarkEnd w:id="123"/>
      <w:r w:rsidRPr="00CF62C3">
        <w:rPr>
          <w:lang w:val="ru-RU"/>
        </w:rPr>
        <w:t>Маршрутизация вызовов. При сосуществовании СПП с КТСОП/ЦСИС схема маршрутизации должна обеспечивать операторам контроль данных о том, где их трафик входит и выходит из</w:t>
      </w:r>
      <w:r w:rsidRPr="00AD0036">
        <w:t> </w:t>
      </w:r>
      <w:r w:rsidRPr="00CF62C3">
        <w:rPr>
          <w:lang w:val="ru-RU"/>
        </w:rPr>
        <w:t>СПП. Это даст возможность оператору оптимизировать использование ресурсов своих сетей и избежать появления нескольких точек взаимодействия между СПП и КТСОП/ЦСИС на</w:t>
      </w:r>
      <w:r w:rsidRPr="00AD0036">
        <w:t> </w:t>
      </w:r>
      <w:r w:rsidRPr="00CF62C3">
        <w:rPr>
          <w:lang w:val="ru-RU"/>
        </w:rPr>
        <w:t>линии передачи данных.</w:t>
      </w:r>
    </w:p>
    <w:p w:rsidR="00EA1BC1" w:rsidRPr="00CF62C3" w:rsidRDefault="00EA1BC1" w:rsidP="00700CA5">
      <w:pPr>
        <w:pStyle w:val="Enumlevel1"/>
        <w:spacing w:line="240" w:lineRule="exact"/>
        <w:rPr>
          <w:lang w:val="ru-RU"/>
        </w:rPr>
      </w:pPr>
      <w:bookmarkStart w:id="124" w:name="_Toc141157677"/>
      <w:bookmarkStart w:id="125" w:name="_Toc141157794"/>
      <w:bookmarkStart w:id="126" w:name="_Toc141157844"/>
      <w:bookmarkStart w:id="127" w:name="_Toc141158156"/>
      <w:bookmarkStart w:id="128" w:name="_Toc141158202"/>
      <w:bookmarkStart w:id="129" w:name="_Toc141158248"/>
      <w:bookmarkStart w:id="130" w:name="_Toc141158294"/>
      <w:bookmarkStart w:id="131" w:name="_Toc141158340"/>
      <w:bookmarkStart w:id="132" w:name="_Toc141158386"/>
      <w:bookmarkStart w:id="133" w:name="_Toc141158432"/>
      <w:bookmarkStart w:id="134" w:name="_Toc141244331"/>
      <w:bookmarkStart w:id="135" w:name="_Toc141548505"/>
      <w:bookmarkStart w:id="136" w:name="_Toc141671278"/>
      <w:bookmarkStart w:id="137" w:name="_Toc141671376"/>
      <w:bookmarkStart w:id="138" w:name="_Toc141673945"/>
      <w:bookmarkStart w:id="139" w:name="_Toc141673991"/>
      <w:bookmarkStart w:id="140" w:name="_Toc119973594"/>
      <w:bookmarkStart w:id="141" w:name="_Toc147129212"/>
      <w:bookmarkStart w:id="142" w:name="_Toc154555579"/>
      <w:bookmarkStart w:id="143" w:name="_Toc157314253"/>
      <w:bookmarkStart w:id="144" w:name="_Toc157314683"/>
      <w:bookmarkStart w:id="145" w:name="_Toc157586486"/>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CF62C3">
        <w:rPr>
          <w:iCs/>
          <w:lang w:val="ru-RU"/>
        </w:rPr>
        <w:t>•</w:t>
      </w:r>
      <w:r w:rsidRPr="00CF62C3">
        <w:rPr>
          <w:iCs/>
          <w:lang w:val="ru-RU"/>
        </w:rPr>
        <w:tab/>
      </w:r>
      <w:bookmarkEnd w:id="140"/>
      <w:bookmarkEnd w:id="141"/>
      <w:bookmarkEnd w:id="142"/>
      <w:bookmarkEnd w:id="143"/>
      <w:bookmarkEnd w:id="144"/>
      <w:bookmarkEnd w:id="145"/>
      <w:r w:rsidRPr="00CF62C3">
        <w:rPr>
          <w:lang w:val="ru-RU"/>
        </w:rPr>
        <w:t>Требования по обслуживанию со стороны национальных регуляторных органов. В случае взаимодействия поставщик услуг СПП обязан соблюдать следующие требования, установленные национальными/региональными нормативными документами или законодательством:</w:t>
      </w:r>
    </w:p>
    <w:p w:rsidR="00EA1BC1" w:rsidRPr="00CF62C3" w:rsidRDefault="00EA1BC1" w:rsidP="00700CA5">
      <w:pPr>
        <w:pStyle w:val="Enumlevel2"/>
        <w:spacing w:line="240" w:lineRule="exact"/>
        <w:rPr>
          <w:lang w:val="ru-RU"/>
        </w:rPr>
      </w:pPr>
      <w:r w:rsidRPr="00CF62C3">
        <w:rPr>
          <w:lang w:val="ru-RU"/>
        </w:rPr>
        <w:t>–</w:t>
      </w:r>
      <w:r w:rsidRPr="00CF62C3">
        <w:rPr>
          <w:lang w:val="ru-RU"/>
        </w:rPr>
        <w:tab/>
        <w:t xml:space="preserve">базовые услуги телефонной связи с тем же или лучшим качеством и готовностью, </w:t>
      </w:r>
      <w:r w:rsidRPr="00CF62C3">
        <w:rPr>
          <w:lang w:val="ru-RU"/>
        </w:rPr>
        <w:br/>
        <w:t>как и в существующих сетях КТСОП/ЦСИС;</w:t>
      </w:r>
    </w:p>
    <w:p w:rsidR="00EA1BC1" w:rsidRPr="00CF62C3" w:rsidRDefault="00EA1BC1" w:rsidP="00700CA5">
      <w:pPr>
        <w:pStyle w:val="Enumlevel2"/>
        <w:spacing w:line="240" w:lineRule="exact"/>
        <w:rPr>
          <w:lang w:val="ru-RU"/>
        </w:rPr>
      </w:pPr>
      <w:r w:rsidRPr="00CF62C3">
        <w:rPr>
          <w:lang w:val="ru-RU"/>
        </w:rPr>
        <w:t>–</w:t>
      </w:r>
      <w:r w:rsidRPr="00CF62C3">
        <w:rPr>
          <w:lang w:val="ru-RU"/>
        </w:rPr>
        <w:tab/>
        <w:t>возможность точного начисления платы и учета;</w:t>
      </w:r>
    </w:p>
    <w:p w:rsidR="00EA1BC1" w:rsidRPr="00CF62C3" w:rsidRDefault="00EA1BC1" w:rsidP="00700CA5">
      <w:pPr>
        <w:pStyle w:val="Enumlevel2"/>
        <w:spacing w:line="240" w:lineRule="exact"/>
        <w:rPr>
          <w:lang w:val="ru-RU"/>
        </w:rPr>
      </w:pPr>
      <w:r w:rsidRPr="00CF62C3">
        <w:rPr>
          <w:lang w:val="ru-RU"/>
        </w:rPr>
        <w:t>–</w:t>
      </w:r>
      <w:r w:rsidRPr="00CF62C3">
        <w:rPr>
          <w:lang w:val="ru-RU"/>
        </w:rPr>
        <w:tab/>
        <w:t>возможность сохранения номера при смене оператора;</w:t>
      </w:r>
    </w:p>
    <w:p w:rsidR="00EA1BC1" w:rsidRPr="00CF62C3" w:rsidRDefault="00EA1BC1" w:rsidP="00700CA5">
      <w:pPr>
        <w:pStyle w:val="Enumlevel2"/>
        <w:spacing w:line="240" w:lineRule="exact"/>
        <w:rPr>
          <w:lang w:val="ru-RU"/>
        </w:rPr>
      </w:pPr>
      <w:r w:rsidRPr="00CF62C3">
        <w:rPr>
          <w:lang w:val="ru-RU"/>
        </w:rPr>
        <w:t>–</w:t>
      </w:r>
      <w:r w:rsidRPr="00CF62C3">
        <w:rPr>
          <w:lang w:val="ru-RU"/>
        </w:rPr>
        <w:tab/>
        <w:t xml:space="preserve">доступность телефонной справочной службы для пользователей сетей КТСОП/ЦСИС </w:t>
      </w:r>
      <w:r w:rsidRPr="00CF62C3">
        <w:rPr>
          <w:lang w:val="ru-RU"/>
        </w:rPr>
        <w:br/>
        <w:t>и СПП;</w:t>
      </w:r>
    </w:p>
    <w:p w:rsidR="00EA1BC1" w:rsidRPr="00CF62C3" w:rsidRDefault="00EA1BC1" w:rsidP="00700CA5">
      <w:pPr>
        <w:pStyle w:val="Enumlevel2"/>
        <w:spacing w:line="240" w:lineRule="exact"/>
        <w:rPr>
          <w:lang w:val="ru-RU"/>
        </w:rPr>
      </w:pPr>
      <w:r w:rsidRPr="00CF62C3">
        <w:rPr>
          <w:lang w:val="ru-RU"/>
        </w:rPr>
        <w:t>–</w:t>
      </w:r>
      <w:r w:rsidRPr="00CF62C3">
        <w:rPr>
          <w:lang w:val="ru-RU"/>
        </w:rPr>
        <w:tab/>
        <w:t>поддержка электросвязи в чрезвычайных ситуациях;</w:t>
      </w:r>
    </w:p>
    <w:p w:rsidR="00EA1BC1" w:rsidRPr="00CF62C3" w:rsidRDefault="00EA1BC1" w:rsidP="00700CA5">
      <w:pPr>
        <w:pStyle w:val="Enumlevel2"/>
        <w:spacing w:line="240" w:lineRule="exact"/>
        <w:rPr>
          <w:lang w:val="ru-RU"/>
        </w:rPr>
      </w:pPr>
      <w:r w:rsidRPr="00CF62C3">
        <w:rPr>
          <w:lang w:val="ru-RU"/>
        </w:rPr>
        <w:t>–</w:t>
      </w:r>
      <w:r w:rsidRPr="00CF62C3">
        <w:rPr>
          <w:lang w:val="ru-RU"/>
        </w:rPr>
        <w:tab/>
        <w:t>поддержка для всех пользователей, в том числе для лиц с ограниченными возможностями. Такая поддержка должна предоставлять по крайней мере те же возможности, что и в существующих сетях КТСОП/ЦСИС. Сети СПП обеспечивают возможности более продвинутой поддержки, например способность сети преобразовывать текст в речь;</w:t>
      </w:r>
    </w:p>
    <w:p w:rsidR="00EA1BC1" w:rsidRPr="00CF62C3" w:rsidRDefault="00EA1BC1" w:rsidP="00700CA5">
      <w:pPr>
        <w:pStyle w:val="Enumlevel2"/>
        <w:spacing w:line="240" w:lineRule="exact"/>
        <w:rPr>
          <w:lang w:val="ru-RU"/>
        </w:rPr>
      </w:pPr>
      <w:r w:rsidRPr="00CF62C3">
        <w:rPr>
          <w:lang w:val="ru-RU"/>
        </w:rPr>
        <w:t>–</w:t>
      </w:r>
      <w:r w:rsidRPr="00CF62C3">
        <w:rPr>
          <w:lang w:val="ru-RU"/>
        </w:rPr>
        <w:tab/>
        <w:t>механизмы поддержки законного перехвата и контроля сигналов различных медийных типов электросвязи, таких как передача голоса, данных и видео, электронная почта, обмен сообщениями и</w:t>
      </w:r>
      <w:r w:rsidRPr="00AD0036">
        <w:t> </w:t>
      </w:r>
      <w:r w:rsidRPr="00CF62C3">
        <w:rPr>
          <w:lang w:val="ru-RU"/>
        </w:rPr>
        <w:t>т.</w:t>
      </w:r>
      <w:r w:rsidRPr="00AD0036">
        <w:t> </w:t>
      </w:r>
      <w:r w:rsidRPr="00CF62C3">
        <w:rPr>
          <w:lang w:val="ru-RU"/>
        </w:rPr>
        <w:t>д. Такой механизм может потребоваться поставщику сетевых услуг для предоставления доступа органам охраны правопорядка (</w:t>
      </w:r>
      <w:r w:rsidRPr="00AD0036">
        <w:t>LEA</w:t>
      </w:r>
      <w:r w:rsidRPr="00CF62C3">
        <w:rPr>
          <w:lang w:val="ru-RU"/>
        </w:rPr>
        <w:t>) к контенту электросвязи (СТ) и сведениям, полученным в результате перехвата данных (</w:t>
      </w:r>
      <w:r w:rsidRPr="00AD0036">
        <w:t>IRI</w:t>
      </w:r>
      <w:r w:rsidRPr="00CF62C3">
        <w:rPr>
          <w:lang w:val="ru-RU"/>
        </w:rPr>
        <w:t>), в</w:t>
      </w:r>
      <w:r w:rsidRPr="00AD0036">
        <w:t> </w:t>
      </w:r>
      <w:r w:rsidRPr="00CF62C3">
        <w:rPr>
          <w:lang w:val="ru-RU"/>
        </w:rPr>
        <w:t>целях удовлетворения требований администраций и международных договоров;</w:t>
      </w:r>
    </w:p>
    <w:p w:rsidR="00EA1BC1" w:rsidRPr="00CF62C3" w:rsidRDefault="00EA1BC1" w:rsidP="00700CA5">
      <w:pPr>
        <w:pStyle w:val="Enumlevel2"/>
        <w:spacing w:line="240" w:lineRule="exact"/>
        <w:rPr>
          <w:lang w:val="ru-RU"/>
        </w:rPr>
      </w:pPr>
      <w:r w:rsidRPr="00CF62C3">
        <w:rPr>
          <w:lang w:val="ru-RU"/>
        </w:rPr>
        <w:t>–</w:t>
      </w:r>
      <w:r w:rsidRPr="00CF62C3">
        <w:rPr>
          <w:lang w:val="ru-RU"/>
        </w:rPr>
        <w:tab/>
        <w:t>функциональная совместимость между СПП и другими сетями, например КТСОП/ЦСИС и сети сухопутной подвижной связи общего пользования (</w:t>
      </w:r>
      <w:r w:rsidRPr="00AD0036">
        <w:t>PLMN</w:t>
      </w:r>
      <w:r w:rsidRPr="00CF62C3">
        <w:rPr>
          <w:lang w:val="ru-RU"/>
        </w:rPr>
        <w:t>).</w:t>
      </w:r>
    </w:p>
    <w:p w:rsidR="00EA1BC1" w:rsidRPr="00AD0036" w:rsidRDefault="003D4591" w:rsidP="00700CA5">
      <w:pPr>
        <w:pStyle w:val="Heading3"/>
        <w:spacing w:line="240" w:lineRule="exact"/>
        <w:rPr>
          <w:lang w:val="ru-RU" w:eastAsia="en-US"/>
        </w:rPr>
      </w:pPr>
      <w:bookmarkStart w:id="146" w:name="_Toc364696554"/>
      <w:bookmarkStart w:id="147" w:name="_Toc370130549"/>
      <w:bookmarkStart w:id="148" w:name="_Toc381721530"/>
      <w:r>
        <w:rPr>
          <w:lang w:val="ru-RU" w:eastAsia="en-US"/>
        </w:rPr>
        <w:t>1.3.2</w:t>
      </w:r>
      <w:r>
        <w:rPr>
          <w:lang w:val="ru-RU" w:eastAsia="en-US"/>
        </w:rPr>
        <w:tab/>
      </w:r>
      <w:r w:rsidR="00EA1BC1" w:rsidRPr="00AD0036">
        <w:rPr>
          <w:lang w:val="ru-RU" w:eastAsia="en-US"/>
        </w:rPr>
        <w:t>Общая процедура перехода</w:t>
      </w:r>
      <w:bookmarkEnd w:id="146"/>
      <w:bookmarkEnd w:id="147"/>
      <w:bookmarkEnd w:id="148"/>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Переход от одной инфраструктуры к другой не является легкой или простой задачей, поскольку включает множество вопросов, которые необходимо рассматривать с различных точек зрения. Переход к сетевой инфраструктуре следует планировать с особой тщательностью, исследуя различные аспекты. В качестве вывода можно отметить, что не существует единого или наилучшего пути перехода к СПП, поскольку переход должен основываться на ситуации в каждой стране и на условиях, определяемых каждым оператором.</w:t>
      </w:r>
    </w:p>
    <w:p w:rsidR="00EA1BC1" w:rsidRPr="00AD0036"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Для разработки плана перехода от существующей сетевой инфраструктуры к СПП рекомендуется учитывать следующую процедуру.</w:t>
      </w:r>
    </w:p>
    <w:p w:rsidR="00EA1BC1" w:rsidRPr="00CF62C3" w:rsidRDefault="00EA1BC1" w:rsidP="00700CA5">
      <w:pPr>
        <w:pStyle w:val="Enumlevel1"/>
        <w:spacing w:line="240" w:lineRule="exact"/>
        <w:rPr>
          <w:lang w:val="ru-RU"/>
        </w:rPr>
      </w:pPr>
      <w:r w:rsidRPr="00CF62C3">
        <w:rPr>
          <w:lang w:val="ru-RU"/>
        </w:rPr>
        <w:t>1</w:t>
      </w:r>
      <w:r w:rsidRPr="00CF62C3">
        <w:rPr>
          <w:lang w:val="ru-RU"/>
        </w:rPr>
        <w:tab/>
        <w:t>Предоставление новых услуг связи для пользователей широкополосной связи в дополнение к услугам существующей сети.</w:t>
      </w:r>
    </w:p>
    <w:p w:rsidR="00EA1BC1" w:rsidRPr="00CF62C3" w:rsidRDefault="00EA1BC1" w:rsidP="00700CA5">
      <w:pPr>
        <w:pStyle w:val="Enumlevel1"/>
        <w:spacing w:line="240" w:lineRule="exact"/>
        <w:rPr>
          <w:lang w:val="ru-RU"/>
        </w:rPr>
      </w:pPr>
      <w:r w:rsidRPr="00CF62C3">
        <w:rPr>
          <w:lang w:val="ru-RU"/>
        </w:rPr>
        <w:t>2</w:t>
      </w:r>
      <w:r w:rsidRPr="00CF62C3">
        <w:rPr>
          <w:lang w:val="ru-RU"/>
        </w:rPr>
        <w:tab/>
        <w:t>Значительная часть пользователей переключается на эти услуги, что приводит к заметному реальному сокращению использования сетей КТСОП/ЦСИС.</w:t>
      </w:r>
    </w:p>
    <w:p w:rsidR="00EA1BC1" w:rsidRPr="00CF62C3" w:rsidRDefault="00EA1BC1" w:rsidP="00700CA5">
      <w:pPr>
        <w:pStyle w:val="Enumlevel1"/>
        <w:spacing w:line="240" w:lineRule="exact"/>
        <w:rPr>
          <w:lang w:val="ru-RU"/>
        </w:rPr>
      </w:pPr>
      <w:r w:rsidRPr="00CF62C3">
        <w:rPr>
          <w:lang w:val="ru-RU"/>
        </w:rPr>
        <w:t>3</w:t>
      </w:r>
      <w:r w:rsidRPr="00CF62C3">
        <w:rPr>
          <w:lang w:val="ru-RU"/>
        </w:rPr>
        <w:tab/>
        <w:t xml:space="preserve">Расходы на параллельное обслуживание обеих систем становятся важным фактором. </w:t>
      </w:r>
      <w:r w:rsidRPr="00CF62C3">
        <w:rPr>
          <w:b/>
          <w:u w:val="single"/>
          <w:lang w:val="ru-RU"/>
        </w:rPr>
        <w:t>Решение о начале замены инфраструктуры</w:t>
      </w:r>
      <w:r w:rsidRPr="00CF62C3">
        <w:rPr>
          <w:lang w:val="ru-RU"/>
        </w:rPr>
        <w:t>.</w:t>
      </w:r>
    </w:p>
    <w:p w:rsidR="00EA1BC1" w:rsidRPr="00CF62C3" w:rsidRDefault="00EA1BC1" w:rsidP="00700CA5">
      <w:pPr>
        <w:pStyle w:val="Enumlevel1"/>
        <w:spacing w:line="240" w:lineRule="exact"/>
        <w:rPr>
          <w:lang w:val="ru-RU"/>
        </w:rPr>
      </w:pPr>
      <w:r w:rsidRPr="00CF62C3">
        <w:rPr>
          <w:lang w:val="ru-RU"/>
        </w:rPr>
        <w:t>4</w:t>
      </w:r>
      <w:r w:rsidRPr="00CF62C3">
        <w:rPr>
          <w:lang w:val="ru-RU"/>
        </w:rPr>
        <w:tab/>
        <w:t xml:space="preserve">Замена части инфраструктуры (например, местного коммутатора) элементами новой инфраструктуры, </w:t>
      </w:r>
      <w:r w:rsidRPr="00CF62C3">
        <w:rPr>
          <w:b/>
          <w:u w:val="single"/>
          <w:lang w:val="ru-RU"/>
        </w:rPr>
        <w:t>не вынуждая всех пользователей переходить на новую инфраструктуру</w:t>
      </w:r>
      <w:r w:rsidRPr="00CF62C3">
        <w:rPr>
          <w:lang w:val="ru-RU"/>
        </w:rPr>
        <w:t>.</w:t>
      </w:r>
    </w:p>
    <w:p w:rsidR="00EA1BC1" w:rsidRPr="00CF62C3" w:rsidRDefault="00EA1BC1" w:rsidP="00700CA5">
      <w:pPr>
        <w:pStyle w:val="Enumlevel1"/>
        <w:spacing w:line="240" w:lineRule="exact"/>
        <w:rPr>
          <w:lang w:val="ru-RU"/>
        </w:rPr>
      </w:pPr>
      <w:r w:rsidRPr="00CF62C3">
        <w:rPr>
          <w:lang w:val="ru-RU"/>
        </w:rPr>
        <w:t>5</w:t>
      </w:r>
      <w:r w:rsidRPr="00CF62C3">
        <w:rPr>
          <w:lang w:val="ru-RU"/>
        </w:rPr>
        <w:tab/>
        <w:t xml:space="preserve">Полный переход на новую инфраструктуру. </w:t>
      </w:r>
    </w:p>
    <w:p w:rsidR="00EA1BC1" w:rsidRPr="00CF62C3" w:rsidRDefault="00EA1BC1" w:rsidP="00700CA5">
      <w:pPr>
        <w:pStyle w:val="Enumlevel1"/>
        <w:spacing w:line="240" w:lineRule="exact"/>
        <w:rPr>
          <w:lang w:val="ru-RU"/>
        </w:rPr>
      </w:pPr>
      <w:r w:rsidRPr="00CF62C3">
        <w:rPr>
          <w:lang w:val="ru-RU"/>
        </w:rPr>
        <w:t>6</w:t>
      </w:r>
      <w:r w:rsidRPr="00CF62C3">
        <w:rPr>
          <w:lang w:val="ru-RU"/>
        </w:rPr>
        <w:tab/>
        <w:t>Переход оставшихся пользователей на СПП.</w:t>
      </w:r>
    </w:p>
    <w:p w:rsidR="00EA1BC1" w:rsidRPr="00AD0036" w:rsidRDefault="003D4591" w:rsidP="00700CA5">
      <w:pPr>
        <w:pStyle w:val="Heading3"/>
        <w:spacing w:line="240" w:lineRule="exact"/>
        <w:rPr>
          <w:lang w:val="ru-RU"/>
        </w:rPr>
      </w:pPr>
      <w:bookmarkStart w:id="149" w:name="_Toc364696555"/>
      <w:bookmarkStart w:id="150" w:name="_Toc370130550"/>
      <w:bookmarkStart w:id="151" w:name="_Toc381721531"/>
      <w:r>
        <w:rPr>
          <w:lang w:val="ru-RU"/>
        </w:rPr>
        <w:t>1.3.3</w:t>
      </w:r>
      <w:r>
        <w:rPr>
          <w:lang w:val="ru-RU"/>
        </w:rPr>
        <w:tab/>
      </w:r>
      <w:r w:rsidR="00EA1BC1" w:rsidRPr="00AD0036">
        <w:rPr>
          <w:lang w:val="ru-RU"/>
        </w:rPr>
        <w:t>Общий путь перехода</w:t>
      </w:r>
      <w:bookmarkEnd w:id="149"/>
      <w:bookmarkEnd w:id="150"/>
      <w:bookmarkEnd w:id="151"/>
    </w:p>
    <w:p w:rsidR="0008639C" w:rsidRPr="00EA1BC1" w:rsidRDefault="00EA1BC1" w:rsidP="00700CA5">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AD0036">
        <w:rPr>
          <w:szCs w:val="19"/>
          <w:lang w:val="ru-RU" w:eastAsia="en-US"/>
        </w:rPr>
        <w:t>Результатом перехода должна стать "среда, полностью базирующаяся на IP", которая является ключевой технологией СПП, и поэтому с технической точки зрения переход должен рассматриваться как замена сетей "на базе технологии TDM" сетями "на базе IP". Учитывая, что каждая страна владеет участками между "доменом сети доступа" и "доменом базовой сети", процедура перехода должна в первую очередь применяться к одному из таких доменов. В целом считается, что проще разработать план перехода для "домена базовой сети". Базовый переход будет оказывать меньшее влияние на предоставление услуг по сравнению с переходом к "домену сети доступа". На </w:t>
      </w:r>
      <w:r w:rsidR="00502253">
        <w:rPr>
          <w:szCs w:val="19"/>
          <w:lang w:val="ru-RU" w:eastAsia="en-US"/>
        </w:rPr>
        <w:t>Рисун</w:t>
      </w:r>
      <w:r w:rsidRPr="00AD0036">
        <w:rPr>
          <w:szCs w:val="19"/>
          <w:lang w:val="ru-RU" w:eastAsia="en-US"/>
        </w:rPr>
        <w:t>ке 1</w:t>
      </w:r>
      <w:r w:rsidRPr="00AD0036">
        <w:rPr>
          <w:szCs w:val="19"/>
          <w:lang w:val="ru-RU" w:eastAsia="en-US"/>
        </w:rPr>
        <w:noBreakHyphen/>
        <w:t>9 приведен общий вид перехода базовой сети к СПП.</w:t>
      </w:r>
    </w:p>
    <w:p w:rsidR="0008639C" w:rsidRPr="00700CA5" w:rsidRDefault="00F92B83" w:rsidP="00700CA5">
      <w:pPr>
        <w:pStyle w:val="Figuretitle"/>
        <w:keepNext w:val="0"/>
        <w:rPr>
          <w:bCs/>
          <w:lang w:val="ru-RU" w:eastAsia="en-US"/>
        </w:rPr>
      </w:pPr>
      <w:bookmarkStart w:id="152" w:name="_Toc255475839"/>
      <w:bookmarkStart w:id="153" w:name="_Toc381722343"/>
      <w:r w:rsidRPr="00700CA5">
        <w:rPr>
          <w:lang w:val="ru-RU" w:eastAsia="en-US"/>
        </w:rPr>
        <w:t>Рисунок</w:t>
      </w:r>
      <w:r w:rsidR="0008639C" w:rsidRPr="00700CA5">
        <w:rPr>
          <w:lang w:val="ru-RU" w:eastAsia="en-US"/>
        </w:rPr>
        <w:t xml:space="preserve"> 1-9: </w:t>
      </w:r>
      <w:bookmarkEnd w:id="152"/>
      <w:r w:rsidR="00700CA5" w:rsidRPr="00700CA5">
        <w:rPr>
          <w:bCs/>
          <w:lang w:val="ru-RU" w:eastAsia="en-US"/>
        </w:rPr>
        <w:t>Общий вид перехода базовой сети к СПП</w:t>
      </w:r>
      <w:bookmarkEnd w:id="153"/>
    </w:p>
    <w:p w:rsidR="0008639C" w:rsidRPr="00CD5563" w:rsidRDefault="00700CA5" w:rsidP="00700CA5">
      <w:pPr>
        <w:pStyle w:val="Figure"/>
        <w:keepNext w:val="0"/>
        <w:rPr>
          <w:lang w:val="en-GB" w:eastAsia="en-US"/>
        </w:rPr>
      </w:pPr>
      <w:r w:rsidRPr="005858CF">
        <w:rPr>
          <w:rFonts w:cs="Times New Roman"/>
          <w:bCs w:val="0"/>
          <w:noProof/>
          <w:szCs w:val="19"/>
          <w:lang w:val="ru-RU" w:eastAsia="zh-CN"/>
        </w:rPr>
        <w:drawing>
          <wp:inline distT="0" distB="0" distL="0" distR="0" wp14:anchorId="775AF1FA" wp14:editId="7702055E">
            <wp:extent cx="3114000" cy="2012400"/>
            <wp:effectExtent l="0" t="0" r="0" b="6985"/>
            <wp:docPr id="4"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jp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3114000" cy="2012400"/>
                    </a:xfrm>
                    <a:prstGeom prst="rect">
                      <a:avLst/>
                    </a:prstGeom>
                  </pic:spPr>
                </pic:pic>
              </a:graphicData>
            </a:graphic>
          </wp:inline>
        </w:drawing>
      </w:r>
    </w:p>
    <w:p w:rsidR="00F3075D" w:rsidRPr="00CD5563" w:rsidRDefault="00F3075D" w:rsidP="00700CA5">
      <w:pPr>
        <w:pStyle w:val="Figure"/>
        <w:keepNext w:val="0"/>
        <w:spacing w:before="0" w:after="0"/>
        <w:rPr>
          <w:lang w:val="en-GB" w:eastAsia="en-US"/>
        </w:rPr>
      </w:pPr>
    </w:p>
    <w:p w:rsidR="00700CA5" w:rsidRPr="00AD0036" w:rsidRDefault="00700CA5" w:rsidP="00700CA5">
      <w:pPr>
        <w:tabs>
          <w:tab w:val="left" w:pos="794"/>
          <w:tab w:val="left" w:pos="1191"/>
          <w:tab w:val="left" w:pos="1588"/>
          <w:tab w:val="left" w:pos="1985"/>
        </w:tabs>
        <w:overflowPunct w:val="0"/>
        <w:autoSpaceDE w:val="0"/>
        <w:autoSpaceDN w:val="0"/>
        <w:adjustRightInd w:val="0"/>
        <w:textAlignment w:val="baseline"/>
        <w:rPr>
          <w:bCs/>
          <w:szCs w:val="21"/>
          <w:lang w:val="ru-RU" w:eastAsia="en-US"/>
        </w:rPr>
      </w:pPr>
      <w:r w:rsidRPr="00AD0036">
        <w:rPr>
          <w:szCs w:val="21"/>
          <w:lang w:val="ru-RU" w:eastAsia="en-US"/>
        </w:rPr>
        <w:t>В случае с доменом сети доступа, при котором могут возникать довольно сложные ситуации не только из-за технических аспектов, но и из-за географических различий, не рекомендуется выбирать какую-то конкретную технологию для замены любых существующих систем сетей доступа. Вместо этого рекомендуется рассмотреть вопрос о согласованном использовании различных технологий в целях удовлетворения запросов клиентов более гибким и экономичным способом. Разрабатывается множество разнообразных технологий доступа, использующих фиксированную и подвижную связь с поддержкой широкополосных соединений. Большинство технологий также обеспечивают возможность IP-соединений, что является важнейшей технической характеристикой, необходимой для удовлетворения требованиям СПП (например, передача на основе пакетов).</w:t>
      </w:r>
    </w:p>
    <w:p w:rsidR="0008639C" w:rsidRPr="00700CA5" w:rsidRDefault="00700CA5" w:rsidP="00700CA5">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AD0036">
        <w:rPr>
          <w:szCs w:val="21"/>
          <w:lang w:val="ru-RU" w:eastAsia="en-US"/>
        </w:rPr>
        <w:t xml:space="preserve">Что касается сетей доступа на базе фиксированной связи, в настоящее время для обеспечения широкополосной связи в основном используется технология xDSL. Конечной целью в сети фиксированной связи станет развертывание инфраструктуры на основе волоконно-оптических линий. xDSL дает возможность максимального использования существующей инфраструктуры доступа на основе медного кабеля для развертывания широкополосной инфраструктуры экономичным способом, но с ограниченной пропускной способностью (максимум несколько десятков мегабитов в секунду). Волоконная оптика является своего рода целевой технологией в области сетей фиксированной связи с неограниченной пропускной способностью не только для базовых сетей, но и сетей доступа, включая также домашние сети. Проблемы здесь связаны лишь с затратами и сложностью прокладки кабелей. Осуществляя быстрое развитие технологий, придется столкнуться с обеими проблемами. Поэтому рекомендуется использовать как xDSL, так и волоконную оптику совместно в сети доступа в качестве подготовки перехода к СПП, включая обеспечение достаточной для широкополосной связи пропускной способности. Ниже, на </w:t>
      </w:r>
      <w:r w:rsidR="00502253">
        <w:rPr>
          <w:szCs w:val="21"/>
          <w:lang w:val="ru-RU" w:eastAsia="en-US"/>
        </w:rPr>
        <w:t>Рисун</w:t>
      </w:r>
      <w:r w:rsidR="000740C6">
        <w:rPr>
          <w:szCs w:val="21"/>
          <w:lang w:val="ru-RU" w:eastAsia="en-US"/>
        </w:rPr>
        <w:t>ке 1</w:t>
      </w:r>
      <w:r w:rsidR="000740C6">
        <w:rPr>
          <w:szCs w:val="21"/>
          <w:lang w:val="ru-RU" w:eastAsia="en-US"/>
        </w:rPr>
        <w:noBreakHyphen/>
      </w:r>
      <w:r w:rsidRPr="00AD0036">
        <w:rPr>
          <w:szCs w:val="21"/>
          <w:lang w:val="ru-RU" w:eastAsia="en-US"/>
        </w:rPr>
        <w:t>10, приведен пример построения сетей доступа с учетом географических расстояний.</w:t>
      </w:r>
    </w:p>
    <w:p w:rsidR="0008639C" w:rsidRPr="00700CA5" w:rsidRDefault="00F92B83" w:rsidP="00700CA5">
      <w:pPr>
        <w:pStyle w:val="Figuretitle"/>
        <w:rPr>
          <w:bCs/>
          <w:lang w:val="ru-RU" w:eastAsia="en-US"/>
        </w:rPr>
      </w:pPr>
      <w:bookmarkStart w:id="154" w:name="_Toc255475840"/>
      <w:bookmarkStart w:id="155" w:name="_Toc381722344"/>
      <w:r w:rsidRPr="00700CA5">
        <w:rPr>
          <w:lang w:val="ru-RU" w:eastAsia="en-US"/>
        </w:rPr>
        <w:t>Рисунок</w:t>
      </w:r>
      <w:r w:rsidR="0008639C" w:rsidRPr="00700CA5">
        <w:rPr>
          <w:lang w:val="ru-RU" w:eastAsia="en-US"/>
        </w:rPr>
        <w:t xml:space="preserve"> 1-10: </w:t>
      </w:r>
      <w:bookmarkEnd w:id="154"/>
      <w:r w:rsidR="00700CA5" w:rsidRPr="00700CA5">
        <w:rPr>
          <w:bCs/>
          <w:lang w:val="ru-RU" w:eastAsia="en-US"/>
        </w:rPr>
        <w:t>Общий вид перехода сети доступа (фиксированной) к СПП</w:t>
      </w:r>
      <w:bookmarkEnd w:id="155"/>
    </w:p>
    <w:p w:rsidR="0008639C" w:rsidRPr="00CD5563" w:rsidRDefault="00700CA5" w:rsidP="00BD0ACF">
      <w:pPr>
        <w:pStyle w:val="Figure"/>
        <w:spacing w:before="120"/>
        <w:rPr>
          <w:noProof/>
          <w:lang w:val="en-GB" w:eastAsia="ko-KR"/>
        </w:rPr>
      </w:pPr>
      <w:r w:rsidRPr="005858CF">
        <w:rPr>
          <w:rFonts w:cs="Times New Roman"/>
          <w:bCs w:val="0"/>
          <w:noProof/>
          <w:szCs w:val="19"/>
          <w:lang w:val="ru-RU" w:eastAsia="zh-CN"/>
        </w:rPr>
        <w:drawing>
          <wp:inline distT="0" distB="0" distL="0" distR="0" wp14:anchorId="2394E99A" wp14:editId="22D27590">
            <wp:extent cx="4770120" cy="2590800"/>
            <wp:effectExtent l="0" t="0" r="0" b="0"/>
            <wp:docPr id="9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70120" cy="2590800"/>
                    </a:xfrm>
                    <a:prstGeom prst="rect">
                      <a:avLst/>
                    </a:prstGeom>
                  </pic:spPr>
                </pic:pic>
              </a:graphicData>
            </a:graphic>
          </wp:inline>
        </w:drawing>
      </w:r>
    </w:p>
    <w:p w:rsidR="00F3075D" w:rsidRPr="00CD5563" w:rsidRDefault="00F3075D" w:rsidP="00BD0ACF">
      <w:pPr>
        <w:pStyle w:val="Figure"/>
        <w:spacing w:before="120" w:after="0"/>
        <w:rPr>
          <w:noProof/>
          <w:lang w:val="en-GB" w:eastAsia="ko-KR"/>
        </w:rPr>
      </w:pPr>
    </w:p>
    <w:p w:rsidR="0008639C" w:rsidRPr="00947E19" w:rsidRDefault="00947E19" w:rsidP="00947E1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947E19">
        <w:rPr>
          <w:szCs w:val="19"/>
          <w:lang w:val="ru-RU" w:eastAsia="en-US"/>
        </w:rPr>
        <w:t xml:space="preserve">Еще одним важным направлением должно стать использование технологий подвижной связи (в том числе беспроводных, таких как Wi-Fi и WiMAX) для обеспечения возможности широкополосных соединений. Этот аспект также очень важен, поскольку многие люди, особенно в развивающихся регионах, используют мобильные телефоны для связи в своей повседневной жизни, обеспечивая людям мобильность. Существует множество технологий, предоставляющих возможность широкополосных соединений в сетях мобильного доступа, включая IP-соединения, однако все еще имеются определенные ограничения по предоставляемой полосе пропускания (около 10 Мбит/с). Организации по разработке стандартов трудятся над созданием технологий для обеспечения большей пропускной способности, однако для этого потребуется время. Ниже, на </w:t>
      </w:r>
      <w:r w:rsidR="00502253">
        <w:rPr>
          <w:szCs w:val="19"/>
          <w:lang w:val="ru-RU" w:eastAsia="en-US"/>
        </w:rPr>
        <w:t>Рисун</w:t>
      </w:r>
      <w:r w:rsidRPr="00947E19">
        <w:rPr>
          <w:szCs w:val="19"/>
          <w:lang w:val="ru-RU" w:eastAsia="en-US"/>
        </w:rPr>
        <w:t xml:space="preserve">ке 1-11, приведена диаграмма с примером того, как различные технологии подвижной связи используются в сетях доступа, а на </w:t>
      </w:r>
      <w:r w:rsidR="00502253">
        <w:rPr>
          <w:szCs w:val="19"/>
          <w:lang w:val="ru-RU" w:eastAsia="en-US"/>
        </w:rPr>
        <w:t>Рисун</w:t>
      </w:r>
      <w:r w:rsidRPr="00947E19">
        <w:rPr>
          <w:szCs w:val="19"/>
          <w:lang w:val="ru-RU" w:eastAsia="en-US"/>
        </w:rPr>
        <w:t>ке 1-12 показана смешанная схема подвижной и фиксированной связи.</w:t>
      </w:r>
    </w:p>
    <w:p w:rsidR="0008639C" w:rsidRPr="00947E19" w:rsidRDefault="00F92B83" w:rsidP="00947E19">
      <w:pPr>
        <w:pStyle w:val="Figuretitle"/>
        <w:rPr>
          <w:bCs/>
          <w:lang w:val="ru-RU" w:eastAsia="en-US"/>
        </w:rPr>
      </w:pPr>
      <w:bookmarkStart w:id="156" w:name="_Toc381722345"/>
      <w:r w:rsidRPr="00947E19">
        <w:rPr>
          <w:lang w:val="ru-RU" w:eastAsia="en-US"/>
        </w:rPr>
        <w:t>Рисунок</w:t>
      </w:r>
      <w:r w:rsidR="0008639C" w:rsidRPr="00947E19">
        <w:rPr>
          <w:lang w:val="ru-RU" w:eastAsia="en-US"/>
        </w:rPr>
        <w:t xml:space="preserve"> 1-11: </w:t>
      </w:r>
      <w:r w:rsidR="00947E19" w:rsidRPr="00947E19">
        <w:rPr>
          <w:bCs/>
          <w:lang w:val="ru-RU" w:eastAsia="en-US"/>
        </w:rPr>
        <w:t>Применения различных технологий мобильного доступа</w:t>
      </w:r>
      <w:bookmarkEnd w:id="156"/>
    </w:p>
    <w:p w:rsidR="0008639C" w:rsidRPr="00CD5563" w:rsidRDefault="00947E19" w:rsidP="00BD0ACF">
      <w:pPr>
        <w:pStyle w:val="Figure"/>
        <w:spacing w:before="120"/>
        <w:rPr>
          <w:noProof/>
          <w:lang w:val="en-GB" w:eastAsia="ko-KR"/>
        </w:rPr>
      </w:pPr>
      <w:r w:rsidRPr="005858CF">
        <w:rPr>
          <w:rFonts w:cs="Times New Roman"/>
          <w:bCs w:val="0"/>
          <w:noProof/>
          <w:szCs w:val="19"/>
          <w:lang w:val="ru-RU" w:eastAsia="zh-CN"/>
        </w:rPr>
        <w:drawing>
          <wp:inline distT="0" distB="0" distL="0" distR="0" wp14:anchorId="7EF4ED20" wp14:editId="1539E056">
            <wp:extent cx="5071872" cy="2807208"/>
            <wp:effectExtent l="0" t="0" r="0" b="0"/>
            <wp:docPr id="95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71872" cy="2807208"/>
                    </a:xfrm>
                    <a:prstGeom prst="rect">
                      <a:avLst/>
                    </a:prstGeom>
                  </pic:spPr>
                </pic:pic>
              </a:graphicData>
            </a:graphic>
          </wp:inline>
        </w:drawing>
      </w:r>
    </w:p>
    <w:p w:rsidR="00F3075D" w:rsidRPr="00CD5563" w:rsidRDefault="00F3075D" w:rsidP="00BD0ACF">
      <w:pPr>
        <w:pStyle w:val="Figure"/>
        <w:spacing w:before="120" w:after="0"/>
        <w:rPr>
          <w:noProof/>
          <w:lang w:val="en-GB" w:eastAsia="ko-KR"/>
        </w:rPr>
      </w:pPr>
    </w:p>
    <w:p w:rsidR="0008639C" w:rsidRPr="00CD5563" w:rsidRDefault="0008639C" w:rsidP="0008639C">
      <w:pPr>
        <w:tabs>
          <w:tab w:val="left" w:pos="794"/>
          <w:tab w:val="left" w:pos="1191"/>
          <w:tab w:val="left" w:pos="1588"/>
          <w:tab w:val="left" w:pos="1985"/>
        </w:tabs>
        <w:overflowPunct w:val="0"/>
        <w:autoSpaceDE w:val="0"/>
        <w:autoSpaceDN w:val="0"/>
        <w:adjustRightInd w:val="0"/>
        <w:textAlignment w:val="baseline"/>
        <w:rPr>
          <w:bCs/>
          <w:szCs w:val="19"/>
          <w:lang w:val="en-GB" w:eastAsia="en-US"/>
        </w:rPr>
      </w:pPr>
      <w:bookmarkStart w:id="157" w:name="_Toc255475841"/>
    </w:p>
    <w:p w:rsidR="0008639C" w:rsidRPr="00947E19" w:rsidRDefault="00F92B83" w:rsidP="00947E19">
      <w:pPr>
        <w:pStyle w:val="Figuretitle"/>
        <w:rPr>
          <w:bCs/>
          <w:lang w:val="ru-RU" w:eastAsia="en-US"/>
        </w:rPr>
      </w:pPr>
      <w:bookmarkStart w:id="158" w:name="_Toc381722346"/>
      <w:r w:rsidRPr="00947E19">
        <w:rPr>
          <w:lang w:val="ru-RU" w:eastAsia="en-US"/>
        </w:rPr>
        <w:t>Рисунок</w:t>
      </w:r>
      <w:r w:rsidR="0008639C" w:rsidRPr="00947E19">
        <w:rPr>
          <w:lang w:val="ru-RU" w:eastAsia="en-US"/>
        </w:rPr>
        <w:t xml:space="preserve"> 1-12: </w:t>
      </w:r>
      <w:bookmarkEnd w:id="157"/>
      <w:r w:rsidR="00947E19" w:rsidRPr="00947E19">
        <w:rPr>
          <w:bCs/>
          <w:lang w:val="ru-RU" w:eastAsia="en-US"/>
        </w:rPr>
        <w:t>Общий вид перехода сети доступа (смешанной) к СПП</w:t>
      </w:r>
      <w:bookmarkEnd w:id="158"/>
    </w:p>
    <w:p w:rsidR="0008639C" w:rsidRPr="00947E19" w:rsidRDefault="0009559A" w:rsidP="00F3075D">
      <w:pPr>
        <w:pStyle w:val="Figure"/>
        <w:rPr>
          <w:noProof/>
          <w:lang w:val="ru-RU" w:eastAsia="ko-KR"/>
        </w:rPr>
      </w:pPr>
      <w:r w:rsidRPr="0009559A">
        <w:rPr>
          <w:noProof/>
          <w:lang w:val="ru-RU" w:eastAsia="zh-CN"/>
        </w:rPr>
        <w:drawing>
          <wp:inline distT="0" distB="0" distL="0" distR="0" wp14:anchorId="685FF285" wp14:editId="43E7C9C2">
            <wp:extent cx="4587857" cy="2477874"/>
            <wp:effectExtent l="0" t="0" r="381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0084" cy="2479077"/>
                    </a:xfrm>
                    <a:prstGeom prst="rect">
                      <a:avLst/>
                    </a:prstGeom>
                    <a:noFill/>
                    <a:ln>
                      <a:noFill/>
                    </a:ln>
                  </pic:spPr>
                </pic:pic>
              </a:graphicData>
            </a:graphic>
          </wp:inline>
        </w:drawing>
      </w:r>
    </w:p>
    <w:p w:rsidR="00F3075D" w:rsidRPr="00947E19" w:rsidRDefault="00F3075D" w:rsidP="000740C6">
      <w:pPr>
        <w:pStyle w:val="Figure"/>
        <w:spacing w:before="0" w:after="0"/>
        <w:rPr>
          <w:noProof/>
          <w:lang w:val="ru-RU" w:eastAsia="ko-KR"/>
        </w:rPr>
      </w:pPr>
    </w:p>
    <w:p w:rsidR="009349F7" w:rsidRPr="005858CF" w:rsidRDefault="003D4591" w:rsidP="009349F7">
      <w:pPr>
        <w:pStyle w:val="Heading3"/>
        <w:rPr>
          <w:lang w:val="ru-RU" w:eastAsia="en-US"/>
        </w:rPr>
      </w:pPr>
      <w:bookmarkStart w:id="159" w:name="_Toc364696556"/>
      <w:bookmarkStart w:id="160" w:name="_Toc370130551"/>
      <w:bookmarkStart w:id="161" w:name="_Toc381721532"/>
      <w:r>
        <w:rPr>
          <w:lang w:val="ru-RU" w:eastAsia="en-US"/>
        </w:rPr>
        <w:t>1.3.4</w:t>
      </w:r>
      <w:r>
        <w:rPr>
          <w:lang w:val="ru-RU" w:eastAsia="en-US"/>
        </w:rPr>
        <w:tab/>
      </w:r>
      <w:r w:rsidR="009349F7" w:rsidRPr="005858CF">
        <w:rPr>
          <w:lang w:val="ru-RU" w:eastAsia="en-US"/>
        </w:rPr>
        <w:t>Технология СПП, предназначенная для поддержки перехода</w:t>
      </w:r>
      <w:bookmarkEnd w:id="159"/>
      <w:bookmarkEnd w:id="160"/>
      <w:bookmarkEnd w:id="161"/>
    </w:p>
    <w:p w:rsidR="009349F7" w:rsidRPr="005858CF" w:rsidRDefault="009349F7" w:rsidP="009349F7">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Для поддержки перехода от существующих сетей к СПП, по крайней мере для голосовых услуг, сеть СПП предоставляет две возможности. Одна из них – это эмуляция, поддерживающая предоставление возможностей и интерфейсов услуг КТСОП/ЦСИС, используя адаптацию к инфраструктуре СПП при помощи IP. Другая – это моделирование, которое поддерживает предоставление возможностей услуг, подобных КТСОП/ЦСИС, с использованием управления сеансами связи через интерфейсы и инфраструктуру IP.</w:t>
      </w:r>
    </w:p>
    <w:p w:rsidR="009349F7" w:rsidRPr="005858CF" w:rsidRDefault="003D4591" w:rsidP="009349F7">
      <w:pPr>
        <w:pStyle w:val="Heading4"/>
        <w:rPr>
          <w:lang w:val="ru-RU" w:eastAsia="en-US"/>
        </w:rPr>
      </w:pPr>
      <w:r>
        <w:rPr>
          <w:lang w:val="ru-RU" w:eastAsia="en-US"/>
        </w:rPr>
        <w:t>1.3.4.1</w:t>
      </w:r>
      <w:r>
        <w:rPr>
          <w:lang w:val="ru-RU" w:eastAsia="en-US"/>
        </w:rPr>
        <w:tab/>
      </w:r>
      <w:r w:rsidR="009349F7" w:rsidRPr="005858CF">
        <w:rPr>
          <w:lang w:val="ru-RU" w:eastAsia="en-US"/>
        </w:rPr>
        <w:t>Сценарий эмуляции</w:t>
      </w:r>
    </w:p>
    <w:p w:rsidR="009349F7" w:rsidRPr="005858CF" w:rsidRDefault="009349F7" w:rsidP="009349F7">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Ниже, на </w:t>
      </w:r>
      <w:r w:rsidR="00502253">
        <w:rPr>
          <w:szCs w:val="19"/>
          <w:lang w:val="ru-RU" w:eastAsia="en-US"/>
        </w:rPr>
        <w:t>Рисун</w:t>
      </w:r>
      <w:r w:rsidRPr="005858CF">
        <w:rPr>
          <w:szCs w:val="19"/>
          <w:lang w:val="ru-RU" w:eastAsia="en-US"/>
        </w:rPr>
        <w:t>ке 1-13 приведена схема сценария эмуляции высокого уровня. Используя возможность эмуляции СПП, которая обеспечивает функцию адаптации (ADF), существующие оконечные устройства, такие как "черные телефоны", подключаются к сети СПП и пользуются их услугами с учетом следующих аспектов:</w:t>
      </w:r>
    </w:p>
    <w:p w:rsidR="009349F7" w:rsidRPr="00CF62C3" w:rsidRDefault="009349F7" w:rsidP="009349F7">
      <w:pPr>
        <w:pStyle w:val="Enumlevel1"/>
        <w:rPr>
          <w:lang w:val="ru-RU"/>
        </w:rPr>
      </w:pPr>
      <w:r w:rsidRPr="00CF62C3">
        <w:rPr>
          <w:iCs/>
          <w:lang w:val="ru-RU"/>
        </w:rPr>
        <w:t>•</w:t>
      </w:r>
      <w:r w:rsidRPr="00CF62C3">
        <w:rPr>
          <w:iCs/>
          <w:lang w:val="ru-RU"/>
        </w:rPr>
        <w:tab/>
      </w:r>
      <w:r w:rsidRPr="00CF62C3">
        <w:rPr>
          <w:lang w:val="ru-RU"/>
        </w:rPr>
        <w:t>процесса инкапсуляции;</w:t>
      </w:r>
    </w:p>
    <w:p w:rsidR="009349F7" w:rsidRPr="00CF62C3" w:rsidRDefault="009349F7" w:rsidP="009349F7">
      <w:pPr>
        <w:pStyle w:val="Enumlevel1"/>
        <w:rPr>
          <w:lang w:val="ru-RU"/>
        </w:rPr>
      </w:pPr>
      <w:r w:rsidRPr="00CF62C3">
        <w:rPr>
          <w:iCs/>
          <w:lang w:val="ru-RU"/>
        </w:rPr>
        <w:t>•</w:t>
      </w:r>
      <w:r w:rsidRPr="00CF62C3">
        <w:rPr>
          <w:iCs/>
          <w:lang w:val="ru-RU"/>
        </w:rPr>
        <w:tab/>
      </w:r>
      <w:r w:rsidRPr="00CF62C3">
        <w:rPr>
          <w:lang w:val="ru-RU"/>
        </w:rPr>
        <w:t>всех услуг, доступных для пользователей КТСОП/ЦСИС;</w:t>
      </w:r>
    </w:p>
    <w:p w:rsidR="0008639C" w:rsidRPr="00CF62C3" w:rsidRDefault="009349F7" w:rsidP="009349F7">
      <w:pPr>
        <w:pStyle w:val="Enumlevel1"/>
        <w:rPr>
          <w:lang w:val="ru-RU"/>
        </w:rPr>
      </w:pPr>
      <w:r w:rsidRPr="00CF62C3">
        <w:rPr>
          <w:iCs/>
          <w:lang w:val="ru-RU"/>
        </w:rPr>
        <w:t>•</w:t>
      </w:r>
      <w:r w:rsidRPr="00CF62C3">
        <w:rPr>
          <w:iCs/>
          <w:lang w:val="ru-RU"/>
        </w:rPr>
        <w:tab/>
      </w:r>
      <w:r w:rsidRPr="00CF62C3">
        <w:rPr>
          <w:lang w:val="ru-RU"/>
        </w:rPr>
        <w:t>опыта, присущего пользователю, не изменяющегося в результате преобразования сети.</w:t>
      </w:r>
    </w:p>
    <w:p w:rsidR="0008639C" w:rsidRPr="009349F7" w:rsidRDefault="00F92B83" w:rsidP="009349F7">
      <w:pPr>
        <w:pStyle w:val="Figuretitle"/>
        <w:rPr>
          <w:bCs/>
          <w:lang w:val="ru-RU" w:eastAsia="en-US"/>
        </w:rPr>
      </w:pPr>
      <w:bookmarkStart w:id="162" w:name="_Toc255475842"/>
      <w:bookmarkStart w:id="163" w:name="_Toc381722347"/>
      <w:r w:rsidRPr="009349F7">
        <w:rPr>
          <w:lang w:val="ru-RU" w:eastAsia="en-US"/>
        </w:rPr>
        <w:t>Рисунок</w:t>
      </w:r>
      <w:r w:rsidR="0008639C" w:rsidRPr="009349F7">
        <w:rPr>
          <w:lang w:val="ru-RU" w:eastAsia="en-US"/>
        </w:rPr>
        <w:t xml:space="preserve"> 1-1</w:t>
      </w:r>
      <w:r w:rsidR="0008639C" w:rsidRPr="009349F7">
        <w:rPr>
          <w:rFonts w:eastAsiaTheme="minorEastAsia"/>
          <w:lang w:val="ru-RU" w:eastAsia="ko-KR"/>
        </w:rPr>
        <w:t>3</w:t>
      </w:r>
      <w:r w:rsidR="0008639C" w:rsidRPr="009349F7">
        <w:rPr>
          <w:lang w:val="ru-RU" w:eastAsia="en-US"/>
        </w:rPr>
        <w:t xml:space="preserve">: </w:t>
      </w:r>
      <w:bookmarkEnd w:id="162"/>
      <w:r w:rsidR="009349F7" w:rsidRPr="009349F7">
        <w:rPr>
          <w:bCs/>
          <w:lang w:val="ru-RU" w:eastAsia="en-US"/>
        </w:rPr>
        <w:t>Эмуляция КТСОП/ЦСИС в сетях СПП</w:t>
      </w:r>
      <w:bookmarkEnd w:id="163"/>
    </w:p>
    <w:p w:rsidR="0008639C" w:rsidRPr="00CD5563" w:rsidRDefault="000673B8" w:rsidP="00F3075D">
      <w:pPr>
        <w:pStyle w:val="Figure"/>
        <w:rPr>
          <w:noProof/>
          <w:lang w:val="en-GB" w:eastAsia="ko-KR"/>
        </w:rPr>
      </w:pPr>
      <w:r w:rsidRPr="000673B8">
        <w:rPr>
          <w:noProof/>
          <w:lang w:val="ru-RU" w:eastAsia="zh-CN"/>
        </w:rPr>
        <w:drawing>
          <wp:inline distT="0" distB="0" distL="0" distR="0" wp14:anchorId="2E33F178" wp14:editId="19C341D7">
            <wp:extent cx="5137554" cy="729178"/>
            <wp:effectExtent l="0" t="0" r="635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7703" cy="729199"/>
                    </a:xfrm>
                    <a:prstGeom prst="rect">
                      <a:avLst/>
                    </a:prstGeom>
                    <a:noFill/>
                    <a:ln>
                      <a:noFill/>
                    </a:ln>
                  </pic:spPr>
                </pic:pic>
              </a:graphicData>
            </a:graphic>
          </wp:inline>
        </w:drawing>
      </w:r>
    </w:p>
    <w:p w:rsidR="00F3075D" w:rsidRPr="00CD5563" w:rsidRDefault="00F3075D" w:rsidP="003B0A5A">
      <w:pPr>
        <w:pStyle w:val="Figure"/>
        <w:spacing w:before="0" w:after="0"/>
        <w:rPr>
          <w:noProof/>
          <w:lang w:val="en-GB" w:eastAsia="ko-KR"/>
        </w:rPr>
      </w:pPr>
    </w:p>
    <w:p w:rsidR="0008639C" w:rsidRPr="003D4591" w:rsidRDefault="0008639C" w:rsidP="003D4591">
      <w:pPr>
        <w:pStyle w:val="Heading4"/>
        <w:rPr>
          <w:lang w:val="ru-RU"/>
        </w:rPr>
      </w:pPr>
      <w:r w:rsidRPr="003D4591">
        <w:rPr>
          <w:lang w:val="ru-RU"/>
        </w:rPr>
        <w:t>1.3.4.2</w:t>
      </w:r>
      <w:r w:rsidRPr="003D4591">
        <w:rPr>
          <w:lang w:val="ru-RU"/>
        </w:rPr>
        <w:tab/>
      </w:r>
      <w:r w:rsidR="003D4591" w:rsidRPr="003D4591">
        <w:rPr>
          <w:lang w:val="ru-RU"/>
        </w:rPr>
        <w:t>Сценарий моделирования</w:t>
      </w:r>
    </w:p>
    <w:p w:rsidR="003D4591" w:rsidRPr="005858CF" w:rsidRDefault="003D4591" w:rsidP="000740C6">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bCs/>
          <w:szCs w:val="19"/>
          <w:lang w:val="ru-RU" w:eastAsia="en-US"/>
        </w:rPr>
        <w:t xml:space="preserve">Моделирование служит для предоставления пользователям СПП услуг наподобие КТСОП/ЦСИС. Поэтому используя возможности моделирования, пользователи СПП будут связываться с пользователями КТСОП/ЦСИС. </w:t>
      </w:r>
    </w:p>
    <w:p w:rsidR="003D4591" w:rsidRPr="005858CF" w:rsidRDefault="003D4591" w:rsidP="000740C6">
      <w:pPr>
        <w:tabs>
          <w:tab w:val="left" w:pos="794"/>
          <w:tab w:val="left" w:pos="1191"/>
          <w:tab w:val="left" w:pos="1588"/>
          <w:tab w:val="left" w:pos="1985"/>
        </w:tabs>
        <w:overflowPunct w:val="0"/>
        <w:autoSpaceDE w:val="0"/>
        <w:autoSpaceDN w:val="0"/>
        <w:adjustRightInd w:val="0"/>
        <w:spacing w:line="240" w:lineRule="exact"/>
        <w:textAlignment w:val="baseline"/>
        <w:rPr>
          <w:bCs/>
          <w:szCs w:val="19"/>
          <w:lang w:val="ru-RU" w:eastAsia="en-US"/>
        </w:rPr>
      </w:pPr>
      <w:r w:rsidRPr="005858CF">
        <w:rPr>
          <w:bCs/>
          <w:szCs w:val="19"/>
          <w:lang w:val="ru-RU" w:eastAsia="en-US"/>
        </w:rPr>
        <w:t>Ключевые особенности моделирования СПП формулируются следующим образом:</w:t>
      </w:r>
    </w:p>
    <w:p w:rsidR="003D4591" w:rsidRPr="00642D7C" w:rsidRDefault="003D4591" w:rsidP="000740C6">
      <w:pPr>
        <w:pStyle w:val="Enumlevel1"/>
        <w:spacing w:line="240" w:lineRule="exact"/>
        <w:rPr>
          <w:lang w:val="ru-RU"/>
        </w:rPr>
      </w:pPr>
      <w:r w:rsidRPr="00642D7C">
        <w:rPr>
          <w:iCs/>
          <w:lang w:val="ru-RU"/>
        </w:rPr>
        <w:t>•</w:t>
      </w:r>
      <w:r w:rsidRPr="00642D7C">
        <w:rPr>
          <w:iCs/>
          <w:lang w:val="ru-RU"/>
        </w:rPr>
        <w:tab/>
      </w:r>
      <w:r w:rsidRPr="00642D7C">
        <w:rPr>
          <w:lang w:val="ru-RU"/>
        </w:rPr>
        <w:t>наличие услуг, подобных КТСОП/ЦСИС;</w:t>
      </w:r>
    </w:p>
    <w:p w:rsidR="003D4591" w:rsidRPr="00642D7C" w:rsidRDefault="003D4591" w:rsidP="000740C6">
      <w:pPr>
        <w:pStyle w:val="Enumlevel1"/>
        <w:spacing w:line="240" w:lineRule="exact"/>
        <w:rPr>
          <w:lang w:val="ru-RU"/>
        </w:rPr>
      </w:pPr>
      <w:r w:rsidRPr="00642D7C">
        <w:rPr>
          <w:lang w:val="ru-RU"/>
        </w:rPr>
        <w:t>•</w:t>
      </w:r>
      <w:r w:rsidRPr="00642D7C">
        <w:rPr>
          <w:lang w:val="ru-RU"/>
        </w:rPr>
        <w:tab/>
        <w:t>возможное наличие новых услуг;</w:t>
      </w:r>
    </w:p>
    <w:p w:rsidR="0008639C" w:rsidRPr="003D4591" w:rsidRDefault="003D4591" w:rsidP="000740C6">
      <w:pPr>
        <w:pStyle w:val="Enumlevel1"/>
        <w:spacing w:line="240" w:lineRule="exact"/>
        <w:rPr>
          <w:lang w:val="ru-RU"/>
        </w:rPr>
      </w:pPr>
      <w:r w:rsidRPr="005858CF">
        <w:rPr>
          <w:iCs/>
          <w:lang w:val="ru-RU"/>
        </w:rPr>
        <w:t>•</w:t>
      </w:r>
      <w:r w:rsidRPr="005858CF">
        <w:rPr>
          <w:iCs/>
          <w:lang w:val="ru-RU"/>
        </w:rPr>
        <w:tab/>
      </w:r>
      <w:r w:rsidRPr="005858CF">
        <w:rPr>
          <w:lang w:val="ru-RU"/>
        </w:rPr>
        <w:t>опыт, присущий пользователю, не изменяется в результате преобразования сети.</w:t>
      </w:r>
    </w:p>
    <w:p w:rsidR="0008639C" w:rsidRPr="003D4591" w:rsidRDefault="00F92B83" w:rsidP="003D4591">
      <w:pPr>
        <w:pStyle w:val="Figuretitle"/>
        <w:rPr>
          <w:bCs/>
          <w:lang w:val="ru-RU" w:eastAsia="en-US"/>
        </w:rPr>
      </w:pPr>
      <w:bookmarkStart w:id="164" w:name="_Toc255475843"/>
      <w:bookmarkStart w:id="165" w:name="_Toc381722348"/>
      <w:r w:rsidRPr="003D4591">
        <w:rPr>
          <w:lang w:val="ru-RU" w:eastAsia="en-US"/>
        </w:rPr>
        <w:t>Рисунок</w:t>
      </w:r>
      <w:r w:rsidR="0008639C" w:rsidRPr="003D4591">
        <w:rPr>
          <w:lang w:val="ru-RU" w:eastAsia="en-US"/>
        </w:rPr>
        <w:t xml:space="preserve"> 1-14: </w:t>
      </w:r>
      <w:bookmarkEnd w:id="164"/>
      <w:r w:rsidR="003D4591" w:rsidRPr="003D4591">
        <w:rPr>
          <w:bCs/>
          <w:lang w:val="ru-RU" w:eastAsia="en-US"/>
        </w:rPr>
        <w:t>Сценарий</w:t>
      </w:r>
      <w:r w:rsidR="003D4591" w:rsidRPr="003D4591">
        <w:rPr>
          <w:bCs/>
          <w:lang w:val="en-US" w:eastAsia="en-US"/>
        </w:rPr>
        <w:t> </w:t>
      </w:r>
      <w:r w:rsidR="003D4591" w:rsidRPr="003D4591">
        <w:rPr>
          <w:bCs/>
          <w:lang w:val="ru-RU" w:eastAsia="en-US"/>
        </w:rPr>
        <w:t>1 моделирования КТСОП/ЦСИС в сетях СПП</w:t>
      </w:r>
      <w:bookmarkEnd w:id="165"/>
    </w:p>
    <w:p w:rsidR="0008639C" w:rsidRPr="00CD5563" w:rsidRDefault="000673B8" w:rsidP="00DC2565">
      <w:pPr>
        <w:pStyle w:val="Figure"/>
        <w:rPr>
          <w:lang w:val="en-GB" w:eastAsia="en-US"/>
        </w:rPr>
      </w:pPr>
      <w:r w:rsidRPr="000673B8">
        <w:rPr>
          <w:noProof/>
          <w:lang w:val="ru-RU" w:eastAsia="zh-CN"/>
        </w:rPr>
        <w:drawing>
          <wp:inline distT="0" distB="0" distL="0" distR="0" wp14:anchorId="72C1A640" wp14:editId="0A13DA97">
            <wp:extent cx="4841563" cy="1158098"/>
            <wp:effectExtent l="0" t="0" r="0" b="444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2871" cy="1158411"/>
                    </a:xfrm>
                    <a:prstGeom prst="rect">
                      <a:avLst/>
                    </a:prstGeom>
                    <a:noFill/>
                    <a:ln>
                      <a:noFill/>
                    </a:ln>
                  </pic:spPr>
                </pic:pic>
              </a:graphicData>
            </a:graphic>
          </wp:inline>
        </w:drawing>
      </w:r>
    </w:p>
    <w:p w:rsidR="00DC2565" w:rsidRPr="00CD5563" w:rsidRDefault="00DC2565" w:rsidP="000740C6">
      <w:pPr>
        <w:pStyle w:val="Figure"/>
        <w:spacing w:before="0" w:after="0"/>
        <w:rPr>
          <w:lang w:val="en-GB" w:eastAsia="en-US"/>
        </w:rPr>
      </w:pPr>
    </w:p>
    <w:p w:rsidR="0008639C" w:rsidRPr="000740C6" w:rsidRDefault="0008639C" w:rsidP="000740C6">
      <w:pPr>
        <w:spacing w:before="0"/>
        <w:rPr>
          <w:bCs/>
          <w:sz w:val="6"/>
          <w:szCs w:val="6"/>
          <w:lang w:val="en-GB" w:eastAsia="en-US"/>
        </w:rPr>
      </w:pPr>
    </w:p>
    <w:p w:rsidR="0008639C" w:rsidRPr="00377AA5" w:rsidRDefault="00F92B83" w:rsidP="000740C6">
      <w:pPr>
        <w:pStyle w:val="Figuretitle"/>
        <w:keepNext w:val="0"/>
        <w:rPr>
          <w:bCs/>
          <w:lang w:val="ru-RU" w:eastAsia="en-US"/>
        </w:rPr>
      </w:pPr>
      <w:bookmarkStart w:id="166" w:name="_Toc255475844"/>
      <w:bookmarkStart w:id="167" w:name="_Toc381722349"/>
      <w:r w:rsidRPr="00377AA5">
        <w:rPr>
          <w:lang w:val="ru-RU" w:eastAsia="en-US"/>
        </w:rPr>
        <w:t>Рисунок</w:t>
      </w:r>
      <w:r w:rsidR="0008639C" w:rsidRPr="00377AA5">
        <w:rPr>
          <w:lang w:val="ru-RU" w:eastAsia="en-US"/>
        </w:rPr>
        <w:t xml:space="preserve"> 1-15: </w:t>
      </w:r>
      <w:bookmarkEnd w:id="166"/>
      <w:r w:rsidR="00377AA5" w:rsidRPr="00377AA5">
        <w:rPr>
          <w:bCs/>
          <w:lang w:val="ru-RU" w:eastAsia="en-US"/>
        </w:rPr>
        <w:t>Сценарий</w:t>
      </w:r>
      <w:r w:rsidR="00377AA5" w:rsidRPr="00377AA5">
        <w:rPr>
          <w:bCs/>
          <w:lang w:val="en-US" w:eastAsia="en-US"/>
        </w:rPr>
        <w:t> </w:t>
      </w:r>
      <w:r w:rsidR="00377AA5" w:rsidRPr="00377AA5">
        <w:rPr>
          <w:bCs/>
          <w:lang w:val="ru-RU" w:eastAsia="en-US"/>
        </w:rPr>
        <w:t>2 моделирования КТСОП/ЦСИС в сетях СПП</w:t>
      </w:r>
      <w:bookmarkEnd w:id="167"/>
    </w:p>
    <w:p w:rsidR="0008639C" w:rsidRPr="00CD5563" w:rsidRDefault="00044D48" w:rsidP="000740C6">
      <w:pPr>
        <w:pStyle w:val="Figure"/>
        <w:keepNext w:val="0"/>
        <w:rPr>
          <w:lang w:val="en-GB" w:eastAsia="en-US"/>
        </w:rPr>
      </w:pPr>
      <w:r w:rsidRPr="00044D48">
        <w:rPr>
          <w:noProof/>
          <w:lang w:val="ru-RU" w:eastAsia="zh-CN"/>
        </w:rPr>
        <w:drawing>
          <wp:inline distT="0" distB="0" distL="0" distR="0" wp14:anchorId="7BA3E46C" wp14:editId="597F0EAD">
            <wp:extent cx="5200980" cy="924749"/>
            <wp:effectExtent l="0" t="0" r="0" b="889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06215" cy="925680"/>
                    </a:xfrm>
                    <a:prstGeom prst="rect">
                      <a:avLst/>
                    </a:prstGeom>
                    <a:noFill/>
                    <a:ln>
                      <a:noFill/>
                    </a:ln>
                  </pic:spPr>
                </pic:pic>
              </a:graphicData>
            </a:graphic>
          </wp:inline>
        </w:drawing>
      </w:r>
    </w:p>
    <w:p w:rsidR="00DC2565" w:rsidRPr="00CD5563" w:rsidRDefault="00DC2565" w:rsidP="000740C6">
      <w:pPr>
        <w:pStyle w:val="Figure"/>
        <w:keepNext w:val="0"/>
        <w:rPr>
          <w:lang w:val="en-GB" w:eastAsia="en-US"/>
        </w:rPr>
      </w:pPr>
    </w:p>
    <w:p w:rsidR="0008639C" w:rsidRPr="003D4591" w:rsidRDefault="0008639C" w:rsidP="003D4591">
      <w:pPr>
        <w:pStyle w:val="Heading4"/>
        <w:rPr>
          <w:lang w:val="ru-RU"/>
        </w:rPr>
      </w:pPr>
      <w:r w:rsidRPr="003D4591">
        <w:rPr>
          <w:lang w:val="ru-RU"/>
        </w:rPr>
        <w:t>1.3.4.3</w:t>
      </w:r>
      <w:r w:rsidRPr="003D4591">
        <w:rPr>
          <w:lang w:val="ru-RU"/>
        </w:rPr>
        <w:tab/>
      </w:r>
      <w:r w:rsidR="003D4591" w:rsidRPr="003D4591">
        <w:rPr>
          <w:lang w:val="ru-RU"/>
        </w:rPr>
        <w:t>Взаимодействие с использованием эмуляции и моделирования</w:t>
      </w:r>
    </w:p>
    <w:p w:rsidR="003D4591" w:rsidRPr="005858CF" w:rsidRDefault="003D4591" w:rsidP="003D4591">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bCs/>
          <w:szCs w:val="19"/>
          <w:lang w:val="ru-RU" w:eastAsia="en-US"/>
        </w:rPr>
        <w:t>С учетом важности услуг передачи голоса услуги СПП, ориентированные на передачу голоса, должны быть связаны с услугами передачи голоса в среде КТСОП/ЦСИС. Для поддержки этого требования эмуляция и моделирование используются совместно в целях взаимодействия между СПП и существующими сетями, такими как КТСОП/ЦСИС. В зависимости от ситуации с взаимодействием будет принято решение о том, в какой области какая технология будет использована.</w:t>
      </w:r>
    </w:p>
    <w:p w:rsidR="003D4591" w:rsidRPr="005858CF" w:rsidRDefault="003D4591" w:rsidP="003D4591">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bCs/>
          <w:szCs w:val="19"/>
          <w:lang w:val="ru-RU" w:eastAsia="en-US"/>
        </w:rPr>
        <w:t xml:space="preserve">На </w:t>
      </w:r>
      <w:r w:rsidR="00502253">
        <w:rPr>
          <w:bCs/>
          <w:szCs w:val="19"/>
          <w:lang w:val="ru-RU" w:eastAsia="en-US"/>
        </w:rPr>
        <w:t>Рисун</w:t>
      </w:r>
      <w:r w:rsidRPr="005858CF">
        <w:rPr>
          <w:bCs/>
          <w:szCs w:val="19"/>
          <w:lang w:val="ru-RU" w:eastAsia="en-US"/>
        </w:rPr>
        <w:t>ке 1-16 приведен пример взаимодействия между СПП и существующими сетями КТСОП/ЦСИС. На стороне СПП применяется моделирование, в то время как при взаимодействии со стороной существующих сетей используется эмуляция. Особенности предоставления услуг в данном случае можно охарактеризовать следующим образом:</w:t>
      </w:r>
    </w:p>
    <w:p w:rsidR="003D4591" w:rsidRPr="00CF62C3" w:rsidRDefault="003D4591" w:rsidP="003D4591">
      <w:pPr>
        <w:pStyle w:val="Enumlevel1"/>
        <w:rPr>
          <w:lang w:val="ru-RU"/>
        </w:rPr>
      </w:pPr>
      <w:r w:rsidRPr="00CF62C3">
        <w:rPr>
          <w:iCs/>
          <w:lang w:val="ru-RU"/>
        </w:rPr>
        <w:t>•</w:t>
      </w:r>
      <w:r w:rsidRPr="00CF62C3">
        <w:rPr>
          <w:iCs/>
          <w:lang w:val="ru-RU"/>
        </w:rPr>
        <w:tab/>
      </w:r>
      <w:r w:rsidRPr="00CF62C3">
        <w:rPr>
          <w:lang w:val="ru-RU"/>
        </w:rPr>
        <w:t>необходимо взаимодействие между услугами СПП и КТСОП/ЦСИС;</w:t>
      </w:r>
    </w:p>
    <w:p w:rsidR="003D4591" w:rsidRPr="00CF62C3" w:rsidRDefault="003D4591" w:rsidP="003D4591">
      <w:pPr>
        <w:pStyle w:val="Enumlevel1"/>
        <w:rPr>
          <w:lang w:val="ru-RU"/>
        </w:rPr>
      </w:pPr>
      <w:r w:rsidRPr="00CF62C3">
        <w:rPr>
          <w:iCs/>
          <w:lang w:val="ru-RU"/>
        </w:rPr>
        <w:t>•</w:t>
      </w:r>
      <w:r w:rsidRPr="00CF62C3">
        <w:rPr>
          <w:iCs/>
          <w:lang w:val="ru-RU"/>
        </w:rPr>
        <w:tab/>
      </w:r>
      <w:r w:rsidRPr="00CF62C3">
        <w:rPr>
          <w:lang w:val="ru-RU"/>
        </w:rPr>
        <w:t>наличие только услуг, подобных КТСОП/ЦСИС;</w:t>
      </w:r>
    </w:p>
    <w:p w:rsidR="0008639C" w:rsidRPr="00CF62C3" w:rsidRDefault="003D4591" w:rsidP="003D4591">
      <w:pPr>
        <w:pStyle w:val="Enumlevel1"/>
        <w:rPr>
          <w:lang w:val="ru-RU"/>
        </w:rPr>
      </w:pPr>
      <w:r w:rsidRPr="00CF62C3">
        <w:rPr>
          <w:iCs/>
          <w:lang w:val="ru-RU"/>
        </w:rPr>
        <w:t>•</w:t>
      </w:r>
      <w:r w:rsidRPr="00CF62C3">
        <w:rPr>
          <w:iCs/>
          <w:lang w:val="ru-RU"/>
        </w:rPr>
        <w:tab/>
      </w:r>
      <w:r w:rsidRPr="00CF62C3">
        <w:rPr>
          <w:lang w:val="ru-RU"/>
        </w:rPr>
        <w:t>опыт конечного пользователя существующих сетей не может быть применен для сквозного соединения.</w:t>
      </w:r>
    </w:p>
    <w:p w:rsidR="0008639C" w:rsidRPr="003D4591" w:rsidRDefault="00F92B83" w:rsidP="003D4591">
      <w:pPr>
        <w:pStyle w:val="Figuretitle"/>
        <w:rPr>
          <w:bCs/>
          <w:szCs w:val="19"/>
          <w:lang w:val="ru-RU" w:eastAsia="en-US"/>
        </w:rPr>
      </w:pPr>
      <w:bookmarkStart w:id="168" w:name="_Toc255475845"/>
      <w:bookmarkStart w:id="169" w:name="_Toc381722350"/>
      <w:r w:rsidRPr="003D4591">
        <w:rPr>
          <w:lang w:val="ru-RU"/>
        </w:rPr>
        <w:t>Рисунок</w:t>
      </w:r>
      <w:r w:rsidR="0008639C" w:rsidRPr="003D4591">
        <w:rPr>
          <w:lang w:val="ru-RU"/>
        </w:rPr>
        <w:t xml:space="preserve"> 1-16: </w:t>
      </w:r>
      <w:bookmarkEnd w:id="168"/>
      <w:r w:rsidR="003D4591" w:rsidRPr="003D4591">
        <w:rPr>
          <w:bCs/>
          <w:lang w:val="ru-RU"/>
        </w:rPr>
        <w:t>Схема взаимодействия</w:t>
      </w:r>
      <w:r w:rsidR="003D4591" w:rsidRPr="003D4591">
        <w:rPr>
          <w:bCs/>
          <w:lang w:val="en-US"/>
        </w:rPr>
        <w:t> </w:t>
      </w:r>
      <w:r w:rsidR="003D4591" w:rsidRPr="003D4591">
        <w:rPr>
          <w:bCs/>
          <w:lang w:val="ru-RU"/>
        </w:rPr>
        <w:t>1между эмуляцией и моделированием СПП</w:t>
      </w:r>
      <w:bookmarkEnd w:id="169"/>
    </w:p>
    <w:p w:rsidR="0008639C" w:rsidRPr="00CD5563" w:rsidRDefault="00044D48" w:rsidP="00DC2565">
      <w:pPr>
        <w:pStyle w:val="Figure"/>
        <w:rPr>
          <w:lang w:val="en-GB" w:eastAsia="en-US"/>
        </w:rPr>
      </w:pPr>
      <w:r w:rsidRPr="00044D48">
        <w:rPr>
          <w:noProof/>
          <w:lang w:val="ru-RU" w:eastAsia="zh-CN"/>
        </w:rPr>
        <w:drawing>
          <wp:inline distT="0" distB="0" distL="0" distR="0" wp14:anchorId="4435E977" wp14:editId="634A51F8">
            <wp:extent cx="5444115" cy="1039518"/>
            <wp:effectExtent l="0" t="0" r="4445" b="825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39899" cy="1038713"/>
                    </a:xfrm>
                    <a:prstGeom prst="rect">
                      <a:avLst/>
                    </a:prstGeom>
                    <a:noFill/>
                    <a:ln>
                      <a:noFill/>
                    </a:ln>
                  </pic:spPr>
                </pic:pic>
              </a:graphicData>
            </a:graphic>
          </wp:inline>
        </w:drawing>
      </w:r>
    </w:p>
    <w:p w:rsidR="00DC2565" w:rsidRPr="00CD5563" w:rsidRDefault="00DC2565" w:rsidP="00044D48">
      <w:pPr>
        <w:pStyle w:val="Figure"/>
        <w:spacing w:before="0" w:after="0"/>
        <w:rPr>
          <w:lang w:val="en-GB" w:eastAsia="en-US"/>
        </w:rPr>
      </w:pPr>
    </w:p>
    <w:p w:rsidR="003D4591" w:rsidRPr="005858CF" w:rsidRDefault="003D4591" w:rsidP="003D4591">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bCs/>
          <w:szCs w:val="19"/>
          <w:lang w:val="ru-RU" w:eastAsia="en-US"/>
        </w:rPr>
        <w:t xml:space="preserve">Ниже, на </w:t>
      </w:r>
      <w:r w:rsidR="00502253">
        <w:rPr>
          <w:bCs/>
          <w:szCs w:val="19"/>
          <w:lang w:val="ru-RU" w:eastAsia="en-US"/>
        </w:rPr>
        <w:t>Рисун</w:t>
      </w:r>
      <w:r w:rsidRPr="005858CF">
        <w:rPr>
          <w:bCs/>
          <w:szCs w:val="19"/>
          <w:lang w:val="ru-RU" w:eastAsia="en-US"/>
        </w:rPr>
        <w:t>ке 1-17 показан еще один пример взаимодействия между СПП и существующей сетью на базе IP с поддержкой услуг по передаче голоса (например, VoIP). На стороне СПП применяется моделирование, в то время как при взаимодействии со стороной существующих сетей используется эмуляция. Особенности предоставления услуг в данном случае можно охарактеризовать следующим образом:</w:t>
      </w:r>
    </w:p>
    <w:p w:rsidR="003D4591" w:rsidRPr="00CF62C3" w:rsidRDefault="003D4591" w:rsidP="003D4591">
      <w:pPr>
        <w:pStyle w:val="Enumlevel1"/>
        <w:rPr>
          <w:lang w:val="ru-RU"/>
        </w:rPr>
      </w:pPr>
      <w:r w:rsidRPr="00CF62C3">
        <w:rPr>
          <w:iCs/>
          <w:lang w:val="ru-RU"/>
        </w:rPr>
        <w:t>•</w:t>
      </w:r>
      <w:r w:rsidRPr="00CF62C3">
        <w:rPr>
          <w:iCs/>
          <w:lang w:val="ru-RU"/>
        </w:rPr>
        <w:tab/>
      </w:r>
      <w:r w:rsidRPr="00CF62C3">
        <w:rPr>
          <w:lang w:val="ru-RU"/>
        </w:rPr>
        <w:t xml:space="preserve">необходимо взаимодействие между услугами СПП и сетью на базе </w:t>
      </w:r>
      <w:r w:rsidRPr="005858CF">
        <w:t>IP</w:t>
      </w:r>
      <w:r w:rsidRPr="00CF62C3">
        <w:rPr>
          <w:lang w:val="ru-RU"/>
        </w:rPr>
        <w:t>;</w:t>
      </w:r>
    </w:p>
    <w:p w:rsidR="0008639C" w:rsidRPr="00CF62C3" w:rsidRDefault="003D4591" w:rsidP="003D4591">
      <w:pPr>
        <w:pStyle w:val="Enumlevel1"/>
        <w:rPr>
          <w:lang w:val="ru-RU"/>
        </w:rPr>
      </w:pPr>
      <w:r w:rsidRPr="00CF62C3">
        <w:rPr>
          <w:iCs/>
          <w:lang w:val="ru-RU"/>
        </w:rPr>
        <w:t>•</w:t>
      </w:r>
      <w:r w:rsidRPr="00CF62C3">
        <w:rPr>
          <w:iCs/>
          <w:lang w:val="ru-RU"/>
        </w:rPr>
        <w:tab/>
      </w:r>
      <w:r w:rsidRPr="00CF62C3">
        <w:rPr>
          <w:lang w:val="ru-RU"/>
        </w:rPr>
        <w:t xml:space="preserve">опыт пользователей как СПП, так и сетей на базе </w:t>
      </w:r>
      <w:r w:rsidRPr="005858CF">
        <w:t>IP</w:t>
      </w:r>
      <w:r w:rsidRPr="00CF62C3">
        <w:rPr>
          <w:lang w:val="ru-RU"/>
        </w:rPr>
        <w:t xml:space="preserve"> может не соответствовать варианту сквозных соединений.</w:t>
      </w:r>
    </w:p>
    <w:p w:rsidR="0008639C" w:rsidRPr="003D4591" w:rsidRDefault="00F92B83" w:rsidP="003D4591">
      <w:pPr>
        <w:pStyle w:val="Figuretitle"/>
        <w:rPr>
          <w:bCs/>
          <w:lang w:val="ru-RU" w:eastAsia="en-US"/>
        </w:rPr>
      </w:pPr>
      <w:bookmarkStart w:id="170" w:name="_Toc255475846"/>
      <w:bookmarkStart w:id="171" w:name="_Toc381722351"/>
      <w:r w:rsidRPr="003D4591">
        <w:rPr>
          <w:lang w:val="ru-RU" w:eastAsia="en-US"/>
        </w:rPr>
        <w:t>Рисунок</w:t>
      </w:r>
      <w:r w:rsidR="0008639C" w:rsidRPr="003D4591">
        <w:rPr>
          <w:lang w:val="ru-RU" w:eastAsia="en-US"/>
        </w:rPr>
        <w:t xml:space="preserve"> 1-17: </w:t>
      </w:r>
      <w:bookmarkEnd w:id="170"/>
      <w:r w:rsidR="003D4591" w:rsidRPr="003D4591">
        <w:rPr>
          <w:bCs/>
          <w:lang w:val="ru-RU" w:eastAsia="en-US"/>
        </w:rPr>
        <w:t>Схема взаимодействия</w:t>
      </w:r>
      <w:r w:rsidR="003D4591" w:rsidRPr="003D4591">
        <w:rPr>
          <w:bCs/>
          <w:lang w:val="en-US" w:eastAsia="en-US"/>
        </w:rPr>
        <w:t> </w:t>
      </w:r>
      <w:r w:rsidR="003D4591" w:rsidRPr="003D4591">
        <w:rPr>
          <w:bCs/>
          <w:lang w:val="ru-RU" w:eastAsia="en-US"/>
        </w:rPr>
        <w:t>2 между эмуляцией и моделированием СПП</w:t>
      </w:r>
      <w:bookmarkEnd w:id="171"/>
    </w:p>
    <w:p w:rsidR="0008639C" w:rsidRPr="00CD5563" w:rsidRDefault="003D4591" w:rsidP="00BD0ACF">
      <w:pPr>
        <w:pStyle w:val="Figure"/>
        <w:spacing w:before="120"/>
        <w:rPr>
          <w:lang w:val="en-GB" w:eastAsia="en-US"/>
        </w:rPr>
      </w:pPr>
      <w:r w:rsidRPr="003D4591">
        <w:rPr>
          <w:noProof/>
          <w:lang w:val="ru-RU" w:eastAsia="zh-CN"/>
        </w:rPr>
        <w:drawing>
          <wp:inline distT="0" distB="0" distL="0" distR="0" wp14:anchorId="35378BD5" wp14:editId="2EFC4412">
            <wp:extent cx="5459972" cy="1034021"/>
            <wp:effectExtent l="0" t="0" r="762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9861" cy="1034000"/>
                    </a:xfrm>
                    <a:prstGeom prst="rect">
                      <a:avLst/>
                    </a:prstGeom>
                    <a:noFill/>
                    <a:ln>
                      <a:noFill/>
                    </a:ln>
                  </pic:spPr>
                </pic:pic>
              </a:graphicData>
            </a:graphic>
          </wp:inline>
        </w:drawing>
      </w:r>
    </w:p>
    <w:p w:rsidR="00DC2565" w:rsidRPr="00CD5563" w:rsidRDefault="00DC2565" w:rsidP="003D4591">
      <w:pPr>
        <w:pStyle w:val="Figure"/>
        <w:spacing w:before="0" w:after="0"/>
        <w:rPr>
          <w:lang w:val="en-GB" w:eastAsia="en-US"/>
        </w:rPr>
      </w:pPr>
    </w:p>
    <w:p w:rsidR="0008639C" w:rsidRPr="003D4591" w:rsidRDefault="0008639C" w:rsidP="003D4591">
      <w:pPr>
        <w:pStyle w:val="Heading4"/>
        <w:rPr>
          <w:lang w:val="ru-RU"/>
        </w:rPr>
      </w:pPr>
      <w:r w:rsidRPr="003D4591">
        <w:rPr>
          <w:lang w:val="ru-RU"/>
        </w:rPr>
        <w:t>1.3.4.4</w:t>
      </w:r>
      <w:r w:rsidRPr="003D4591">
        <w:rPr>
          <w:lang w:val="ru-RU"/>
        </w:rPr>
        <w:tab/>
      </w:r>
      <w:r w:rsidR="003D4591" w:rsidRPr="003D4591">
        <w:rPr>
          <w:lang w:val="ru-RU"/>
        </w:rPr>
        <w:t>Общая конфигурация использования имитации и моделирования</w:t>
      </w:r>
    </w:p>
    <w:p w:rsidR="003D4591" w:rsidRPr="005858CF" w:rsidRDefault="003D4591" w:rsidP="003D4591">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bCs/>
          <w:szCs w:val="19"/>
          <w:lang w:val="ru-RU" w:eastAsia="en-US"/>
        </w:rPr>
        <w:t>Ключевым требованием технологии эмуляции и моделирования является поддержка услуг по передаче голоса. КТСОП/ЦСИС в настоящее время является основной сетевой инфраструктурой для поддержки услуг по передаче голоса, включая различные дополнительные услуги, особенно в случае ЦСИС. Кроме того, наблюдается непрерывный рост количества конечных пользователей услуг по передаче голоса в существующей IP-среде.</w:t>
      </w:r>
    </w:p>
    <w:p w:rsidR="0008639C" w:rsidRPr="003D4591" w:rsidRDefault="003D4591" w:rsidP="003D4591">
      <w:pPr>
        <w:tabs>
          <w:tab w:val="left" w:pos="794"/>
          <w:tab w:val="left" w:pos="1191"/>
          <w:tab w:val="left" w:pos="1588"/>
          <w:tab w:val="left" w:pos="1985"/>
        </w:tabs>
        <w:overflowPunct w:val="0"/>
        <w:autoSpaceDE w:val="0"/>
        <w:autoSpaceDN w:val="0"/>
        <w:adjustRightInd w:val="0"/>
        <w:textAlignment w:val="baseline"/>
        <w:rPr>
          <w:lang w:val="ru-RU"/>
        </w:rPr>
      </w:pPr>
      <w:r w:rsidRPr="005858CF">
        <w:rPr>
          <w:bCs/>
          <w:szCs w:val="19"/>
          <w:lang w:val="ru-RU" w:eastAsia="en-US"/>
        </w:rPr>
        <w:t xml:space="preserve">Поэтому для того чтобы охватывать сети КТСОП/ЦСИС и сети на базе IP, СПП должны поддерживать свои возможности по передаче голоса, такие как эмуляция и моделирование. Таким образом, сочетание этих возможностей с соответствующими сценариями взаимодействия поможет поддержать потребности конечных пользователей в услугах по передаче голоса, если их устройства подключены к сетям фиксированной подвижной и существующей сети на базе IP, для того чтобы предоставлять услуги по передаче голоса независимо от местонахождения конечного пользователя. Ниже, на </w:t>
      </w:r>
      <w:r w:rsidR="00502253">
        <w:rPr>
          <w:bCs/>
          <w:szCs w:val="19"/>
          <w:lang w:val="ru-RU" w:eastAsia="en-US"/>
        </w:rPr>
        <w:t>Рисун</w:t>
      </w:r>
      <w:r w:rsidRPr="005858CF">
        <w:rPr>
          <w:bCs/>
          <w:szCs w:val="19"/>
          <w:lang w:val="ru-RU" w:eastAsia="en-US"/>
        </w:rPr>
        <w:t>ке 1-18 приведена модель общей конфигурации использования эмуляции и моделирования с указанием комбинированной ситуации взаимодействия.</w:t>
      </w:r>
    </w:p>
    <w:p w:rsidR="0008639C" w:rsidRPr="003D4591" w:rsidRDefault="00F92B83" w:rsidP="003D4591">
      <w:pPr>
        <w:pStyle w:val="Figuretitle"/>
        <w:rPr>
          <w:bCs/>
          <w:lang w:val="ru-RU" w:eastAsia="en-US"/>
        </w:rPr>
      </w:pPr>
      <w:bookmarkStart w:id="172" w:name="_Toc255475847"/>
      <w:bookmarkStart w:id="173" w:name="_Toc381722352"/>
      <w:r w:rsidRPr="003D4591">
        <w:rPr>
          <w:lang w:val="ru-RU" w:eastAsia="en-US"/>
        </w:rPr>
        <w:t>Рисунок</w:t>
      </w:r>
      <w:r w:rsidR="0008639C" w:rsidRPr="003D4591">
        <w:rPr>
          <w:lang w:val="ru-RU" w:eastAsia="en-US"/>
        </w:rPr>
        <w:t xml:space="preserve"> 1-18: </w:t>
      </w:r>
      <w:bookmarkEnd w:id="172"/>
      <w:r w:rsidR="003D4591" w:rsidRPr="003D4591">
        <w:rPr>
          <w:bCs/>
          <w:lang w:val="ru-RU" w:eastAsia="en-US"/>
        </w:rPr>
        <w:t>Общий вид использования эмуляции и моделирования СПП</w:t>
      </w:r>
      <w:bookmarkEnd w:id="173"/>
    </w:p>
    <w:p w:rsidR="0008639C" w:rsidRPr="00CD5563" w:rsidRDefault="00422A4F" w:rsidP="00BD0ACF">
      <w:pPr>
        <w:pStyle w:val="Figure"/>
        <w:spacing w:before="120"/>
        <w:rPr>
          <w:lang w:val="en-GB" w:eastAsia="en-US"/>
        </w:rPr>
      </w:pPr>
      <w:r>
        <w:object w:dxaOrig="7966" w:dyaOrig="4665">
          <v:shape id="_x0000_i1027" type="#_x0000_t75" style="width:398.3pt;height:233.25pt" o:ole="">
            <v:imagedata r:id="rId39" o:title=""/>
          </v:shape>
          <o:OLEObject Type="Embed" ProgID="CorelDRAW.Graphic.14" ShapeID="_x0000_i1027" DrawAspect="Content" ObjectID="_1455535808" r:id="rId40"/>
        </w:object>
      </w:r>
    </w:p>
    <w:p w:rsidR="00DC2565" w:rsidRPr="00CD5563" w:rsidRDefault="00DC2565" w:rsidP="0075098B">
      <w:pPr>
        <w:pStyle w:val="Figure"/>
        <w:keepNext w:val="0"/>
        <w:rPr>
          <w:lang w:val="en-GB" w:eastAsia="en-US"/>
        </w:rPr>
      </w:pPr>
    </w:p>
    <w:p w:rsidR="0008639C" w:rsidRPr="00EF4949" w:rsidRDefault="0008639C" w:rsidP="00EF4949">
      <w:pPr>
        <w:pStyle w:val="Heading4"/>
        <w:keepLines/>
        <w:rPr>
          <w:lang w:val="ru-RU"/>
        </w:rPr>
      </w:pPr>
      <w:r w:rsidRPr="00EF4949">
        <w:rPr>
          <w:lang w:val="ru-RU"/>
        </w:rPr>
        <w:t>1.3.4.5</w:t>
      </w:r>
      <w:r w:rsidRPr="00EF4949">
        <w:rPr>
          <w:lang w:val="ru-RU"/>
        </w:rPr>
        <w:tab/>
      </w:r>
      <w:r w:rsidR="00EF4949" w:rsidRPr="005858CF">
        <w:rPr>
          <w:lang w:val="ru-RU" w:eastAsia="en-US"/>
        </w:rPr>
        <w:t>Серв</w:t>
      </w:r>
      <w:r w:rsidR="00EF4949" w:rsidRPr="005858CF">
        <w:rPr>
          <w:lang w:val="ru-RU"/>
        </w:rPr>
        <w:t>е</w:t>
      </w:r>
      <w:r w:rsidR="00EF4949" w:rsidRPr="005858CF">
        <w:rPr>
          <w:lang w:val="ru-RU" w:eastAsia="en-US"/>
        </w:rPr>
        <w:t>р вызова, поддерживающий переход к СПП</w:t>
      </w:r>
    </w:p>
    <w:p w:rsidR="00EF4949" w:rsidRPr="005858CF" w:rsidRDefault="00EF4949" w:rsidP="00EF4949">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Сервер вызова является ключевым элементом в процессе эмуляции КТСОП/ЦСИС, который отвечает за управление вызовами, управление шлюзами, управление медиаресурсами, маршрутизацию, профиль пользователей, а также аутентификацию, авторизацию абонентов и учет. Сервер вызова может предоставлять базовые и дополнительные услуги КТСОП/ЦСИС, а также дополнительные услуги через взаимодействие услуг с внешним узлом управления услугами (SCP) и/или сервером приложений на уровне услуг/приложений.</w:t>
      </w:r>
    </w:p>
    <w:p w:rsidR="00EF4949" w:rsidRPr="005858CF" w:rsidRDefault="00EF4949" w:rsidP="00EF4949">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 xml:space="preserve">Сервер вызова может работать в одном или в нескольких из следующих режимов, как определено в Рекомендации МСЭ-T Y.2271. На </w:t>
      </w:r>
      <w:r w:rsidR="00502253">
        <w:rPr>
          <w:szCs w:val="19"/>
          <w:lang w:val="ru-RU" w:eastAsia="en-US"/>
        </w:rPr>
        <w:t>Рисун</w:t>
      </w:r>
      <w:r w:rsidRPr="005858CF">
        <w:rPr>
          <w:szCs w:val="19"/>
          <w:lang w:val="ru-RU" w:eastAsia="en-US"/>
        </w:rPr>
        <w:t>ке 1-19 приведен пример развертывания сервера:</w:t>
      </w:r>
    </w:p>
    <w:p w:rsidR="00EF4949" w:rsidRPr="0006660D" w:rsidRDefault="00EF4949" w:rsidP="00EF4949">
      <w:pPr>
        <w:pStyle w:val="Enumlevel1"/>
        <w:rPr>
          <w:lang w:val="ru-RU"/>
        </w:rPr>
      </w:pPr>
      <w:r w:rsidRPr="0006660D">
        <w:rPr>
          <w:iCs/>
          <w:lang w:val="ru-RU"/>
        </w:rPr>
        <w:t>•</w:t>
      </w:r>
      <w:r w:rsidRPr="0006660D">
        <w:rPr>
          <w:iCs/>
          <w:lang w:val="ru-RU"/>
        </w:rPr>
        <w:tab/>
      </w:r>
      <w:r w:rsidRPr="0006660D">
        <w:rPr>
          <w:lang w:val="ru-RU"/>
        </w:rPr>
        <w:t>сервер вызова доступа (</w:t>
      </w:r>
      <w:r w:rsidRPr="005858CF">
        <w:t>ACS</w:t>
      </w:r>
      <w:r w:rsidRPr="0006660D">
        <w:rPr>
          <w:lang w:val="ru-RU"/>
        </w:rPr>
        <w:t>) – для осуществления функций управления шлюзами доступа и управления медиаресурсами, обеспечивая тем самым предоставление базовых и дополнительных услуг КТСОП/ЦСИС;</w:t>
      </w:r>
    </w:p>
    <w:p w:rsidR="00EF4949" w:rsidRPr="0006660D" w:rsidRDefault="00EF4949" w:rsidP="000740C6">
      <w:pPr>
        <w:pStyle w:val="Enumlevel1"/>
        <w:pageBreakBefore/>
        <w:rPr>
          <w:lang w:val="ru-RU"/>
        </w:rPr>
      </w:pPr>
      <w:r w:rsidRPr="0006660D">
        <w:rPr>
          <w:iCs/>
          <w:lang w:val="ru-RU"/>
        </w:rPr>
        <w:t>•</w:t>
      </w:r>
      <w:r w:rsidRPr="0006660D">
        <w:rPr>
          <w:iCs/>
          <w:lang w:val="ru-RU"/>
        </w:rPr>
        <w:tab/>
      </w:r>
      <w:r w:rsidRPr="0006660D">
        <w:rPr>
          <w:lang w:val="ru-RU"/>
        </w:rPr>
        <w:t>коммутационный сервер вызова (</w:t>
      </w:r>
      <w:r w:rsidRPr="005858CF">
        <w:t>BCS</w:t>
      </w:r>
      <w:r w:rsidRPr="0006660D">
        <w:rPr>
          <w:lang w:val="ru-RU"/>
        </w:rPr>
        <w:t>) – для реализации функций взаимодействия, чтобы обеспечить подключение к сетям КТСОП/ЦСИС;</w:t>
      </w:r>
    </w:p>
    <w:p w:rsidR="00EF4949" w:rsidRPr="0006660D" w:rsidRDefault="00EF4949" w:rsidP="00EF4949">
      <w:pPr>
        <w:pStyle w:val="Enumlevel1"/>
        <w:rPr>
          <w:lang w:val="ru-RU"/>
        </w:rPr>
      </w:pPr>
      <w:r w:rsidRPr="0006660D">
        <w:rPr>
          <w:iCs/>
          <w:lang w:val="ru-RU"/>
        </w:rPr>
        <w:t>•</w:t>
      </w:r>
      <w:r w:rsidRPr="0006660D">
        <w:rPr>
          <w:iCs/>
          <w:lang w:val="ru-RU"/>
        </w:rPr>
        <w:tab/>
        <w:t xml:space="preserve">сервер вызова </w:t>
      </w:r>
      <w:r w:rsidRPr="005858CF">
        <w:t>IMS</w:t>
      </w:r>
      <w:r w:rsidRPr="0006660D">
        <w:rPr>
          <w:lang w:val="ru-RU"/>
        </w:rPr>
        <w:t xml:space="preserve"> (</w:t>
      </w:r>
      <w:r w:rsidRPr="005858CF">
        <w:t>ICS</w:t>
      </w:r>
      <w:r w:rsidRPr="0006660D">
        <w:rPr>
          <w:lang w:val="ru-RU"/>
        </w:rPr>
        <w:t xml:space="preserve">) – для обеспечения функциональной совместимости между компонентами эмуляции КТСОП/ЦСИС и мультимедийными компонентами на базе </w:t>
      </w:r>
      <w:r w:rsidRPr="005858CF">
        <w:t>IP</w:t>
      </w:r>
      <w:r w:rsidRPr="0006660D">
        <w:rPr>
          <w:lang w:val="ru-RU"/>
        </w:rPr>
        <w:t xml:space="preserve"> в пределах одного домена СПП;</w:t>
      </w:r>
    </w:p>
    <w:p w:rsidR="00EF4949" w:rsidRPr="0006660D" w:rsidRDefault="00EF4949" w:rsidP="00EF4949">
      <w:pPr>
        <w:pStyle w:val="Enumlevel1"/>
        <w:rPr>
          <w:lang w:val="ru-RU"/>
        </w:rPr>
      </w:pPr>
      <w:r w:rsidRPr="0006660D">
        <w:rPr>
          <w:iCs/>
          <w:lang w:val="ru-RU"/>
        </w:rPr>
        <w:t>•</w:t>
      </w:r>
      <w:r w:rsidRPr="0006660D">
        <w:rPr>
          <w:iCs/>
          <w:lang w:val="ru-RU"/>
        </w:rPr>
        <w:tab/>
      </w:r>
      <w:r w:rsidRPr="0006660D">
        <w:rPr>
          <w:lang w:val="ru-RU"/>
        </w:rPr>
        <w:t>сервер вызова шлюза (</w:t>
      </w:r>
      <w:r w:rsidRPr="005858CF">
        <w:t>GCS</w:t>
      </w:r>
      <w:r w:rsidRPr="0006660D">
        <w:rPr>
          <w:lang w:val="ru-RU"/>
        </w:rPr>
        <w:t>), – для обеспечения функциональной совместимости между разными доменами СПП от различных поставщиков услуг;</w:t>
      </w:r>
    </w:p>
    <w:p w:rsidR="0008639C" w:rsidRPr="0006660D" w:rsidRDefault="00EF4949" w:rsidP="00EF4949">
      <w:pPr>
        <w:pStyle w:val="Enumlevel1"/>
        <w:rPr>
          <w:lang w:val="ru-RU"/>
        </w:rPr>
      </w:pPr>
      <w:r w:rsidRPr="0006660D">
        <w:rPr>
          <w:iCs/>
          <w:lang w:val="ru-RU"/>
        </w:rPr>
        <w:t>•</w:t>
      </w:r>
      <w:r w:rsidRPr="0006660D">
        <w:rPr>
          <w:iCs/>
          <w:lang w:val="ru-RU"/>
        </w:rPr>
        <w:tab/>
      </w:r>
      <w:r w:rsidRPr="0006660D">
        <w:rPr>
          <w:lang w:val="ru-RU"/>
        </w:rPr>
        <w:t>сервер вызова, выполняющий маршрутизацию (</w:t>
      </w:r>
      <w:r w:rsidRPr="005858CF">
        <w:t>RCS</w:t>
      </w:r>
      <w:r w:rsidRPr="0006660D">
        <w:rPr>
          <w:lang w:val="ru-RU"/>
        </w:rPr>
        <w:t>) – для обеспечения функций маршрутизации между серверами вызова.</w:t>
      </w:r>
    </w:p>
    <w:p w:rsidR="0008639C" w:rsidRPr="00CD5563" w:rsidRDefault="00F92B83" w:rsidP="00CD51DD">
      <w:pPr>
        <w:pStyle w:val="Figuretitle"/>
        <w:rPr>
          <w:bCs/>
          <w:lang w:val="en-GB" w:eastAsia="en-US"/>
        </w:rPr>
      </w:pPr>
      <w:bookmarkStart w:id="174" w:name="_Toc255475848"/>
      <w:bookmarkStart w:id="175" w:name="_Toc381722353"/>
      <w:r>
        <w:rPr>
          <w:lang w:val="en-GB" w:eastAsia="en-US"/>
        </w:rPr>
        <w:t>Рисунок</w:t>
      </w:r>
      <w:r w:rsidR="0008639C" w:rsidRPr="00CD5563">
        <w:rPr>
          <w:lang w:val="en-GB" w:eastAsia="en-US"/>
        </w:rPr>
        <w:t xml:space="preserve"> 1-19: </w:t>
      </w:r>
      <w:bookmarkEnd w:id="174"/>
      <w:r w:rsidR="00CD51DD" w:rsidRPr="00CD51DD">
        <w:rPr>
          <w:bCs/>
          <w:lang w:val="ru-RU" w:eastAsia="en-US"/>
        </w:rPr>
        <w:t>Пример развертывания сервера вызова</w:t>
      </w:r>
      <w:bookmarkEnd w:id="175"/>
    </w:p>
    <w:p w:rsidR="0008639C" w:rsidRPr="00CD5563" w:rsidRDefault="008A1387" w:rsidP="00AD40B7">
      <w:pPr>
        <w:pStyle w:val="Figure"/>
        <w:rPr>
          <w:lang w:val="en-GB" w:eastAsia="en-US"/>
        </w:rPr>
      </w:pPr>
      <w:r>
        <w:object w:dxaOrig="4557" w:dyaOrig="2769">
          <v:shape id="_x0000_i1028" type="#_x0000_t75" style="width:332.9pt;height:202.15pt" o:ole="" filled="t" fillcolor="white [3212]">
            <v:imagedata r:id="rId41" o:title=""/>
          </v:shape>
          <o:OLEObject Type="Embed" ProgID="CorelDRAW.Graphic.14" ShapeID="_x0000_i1028" DrawAspect="Content" ObjectID="_1455535809" r:id="rId42"/>
        </w:object>
      </w:r>
    </w:p>
    <w:p w:rsidR="0008639C" w:rsidRPr="00CD51DD" w:rsidRDefault="000740C6" w:rsidP="00EF4949">
      <w:pPr>
        <w:pStyle w:val="figuresource"/>
        <w:ind w:left="1134" w:hanging="1134"/>
        <w:rPr>
          <w:lang w:val="ru-RU" w:eastAsia="en-US"/>
        </w:rPr>
      </w:pPr>
      <w:r>
        <w:rPr>
          <w:lang w:val="ru-RU" w:eastAsia="en-US"/>
        </w:rPr>
        <w:t>Примечание:</w:t>
      </w:r>
      <w:r>
        <w:rPr>
          <w:lang w:val="ru-RU" w:eastAsia="en-US"/>
        </w:rPr>
        <w:tab/>
      </w:r>
      <w:r w:rsidR="00CD51DD" w:rsidRPr="00CD51DD">
        <w:rPr>
          <w:lang w:val="ru-RU" w:eastAsia="en-US"/>
        </w:rPr>
        <w:t xml:space="preserve">AS – сервер приложения; SCP – узел управления услугами; SG – шлюз сигнализации, </w:t>
      </w:r>
      <w:r w:rsidR="00CD51DD" w:rsidRPr="00CD51DD">
        <w:rPr>
          <w:lang w:val="ru-RU" w:eastAsia="en-US"/>
        </w:rPr>
        <w:br/>
        <w:t>PES – компонент эмуляции услуг КТСОП.</w:t>
      </w:r>
    </w:p>
    <w:p w:rsidR="0008639C" w:rsidRPr="00EF4949" w:rsidRDefault="0008639C" w:rsidP="00EF4949">
      <w:pPr>
        <w:pStyle w:val="Heading2"/>
        <w:rPr>
          <w:lang w:val="ru-RU" w:eastAsia="en-US"/>
        </w:rPr>
      </w:pPr>
      <w:bookmarkStart w:id="176" w:name="_Toc310409365"/>
      <w:bookmarkStart w:id="177" w:name="_Toc310410553"/>
      <w:bookmarkStart w:id="178" w:name="_Toc310410824"/>
      <w:bookmarkStart w:id="179" w:name="_Toc310410931"/>
      <w:bookmarkStart w:id="180" w:name="_Toc368667551"/>
      <w:bookmarkStart w:id="181" w:name="_Toc369505503"/>
      <w:bookmarkStart w:id="182" w:name="_Toc381721533"/>
      <w:r w:rsidRPr="00EF4949">
        <w:rPr>
          <w:lang w:val="ru-RU" w:eastAsia="en-US"/>
        </w:rPr>
        <w:t>1.4</w:t>
      </w:r>
      <w:r w:rsidRPr="00EF4949">
        <w:rPr>
          <w:lang w:val="ru-RU" w:eastAsia="en-US"/>
        </w:rPr>
        <w:tab/>
      </w:r>
      <w:bookmarkStart w:id="183" w:name="_Toc364696557"/>
      <w:bookmarkStart w:id="184" w:name="_Toc370130552"/>
      <w:bookmarkEnd w:id="176"/>
      <w:bookmarkEnd w:id="177"/>
      <w:bookmarkEnd w:id="178"/>
      <w:bookmarkEnd w:id="179"/>
      <w:bookmarkEnd w:id="180"/>
      <w:bookmarkEnd w:id="181"/>
      <w:r w:rsidR="00EF4949" w:rsidRPr="005858CF">
        <w:rPr>
          <w:lang w:val="ru-RU"/>
        </w:rPr>
        <w:t>Сценарии перехода</w:t>
      </w:r>
      <w:bookmarkEnd w:id="182"/>
      <w:bookmarkEnd w:id="183"/>
      <w:bookmarkEnd w:id="184"/>
    </w:p>
    <w:p w:rsidR="0008639C" w:rsidRPr="00EF4949" w:rsidRDefault="00EF4949" w:rsidP="00AD40B7">
      <w:pPr>
        <w:rPr>
          <w:bCs/>
          <w:lang w:val="ru-RU" w:eastAsia="en-US"/>
        </w:rPr>
      </w:pPr>
      <w:r w:rsidRPr="005858CF">
        <w:rPr>
          <w:szCs w:val="19"/>
          <w:lang w:val="ru-RU" w:eastAsia="en-US"/>
        </w:rPr>
        <w:t xml:space="preserve">При использовании эмуляции и/или моделирования СПП имеются различные пути перехода от существующих сетей к СПП. Этот вопрос следует решать в зависимости от ситуации в каждой стране или от положения поставщика услуг. В настоящем отчете в качестве основы для рассмотрения представлены три различных типа сценариев перехода, однако не следует исключать и другие возможности. Ниже, на </w:t>
      </w:r>
      <w:r w:rsidR="00502253">
        <w:rPr>
          <w:szCs w:val="19"/>
          <w:lang w:val="ru-RU" w:eastAsia="en-US"/>
        </w:rPr>
        <w:t>Рисун</w:t>
      </w:r>
      <w:r w:rsidRPr="005858CF">
        <w:rPr>
          <w:szCs w:val="19"/>
          <w:lang w:val="ru-RU" w:eastAsia="en-US"/>
        </w:rPr>
        <w:t>ке 1-20 приведено графическое представление трех указанных типов перехода от КТСОП/ЦСИС к СПП.</w:t>
      </w:r>
      <w:r w:rsidR="0008639C" w:rsidRPr="00EF4949">
        <w:rPr>
          <w:lang w:val="ru-RU" w:eastAsia="en-US"/>
        </w:rPr>
        <w:t xml:space="preserve"> </w:t>
      </w:r>
    </w:p>
    <w:p w:rsidR="0008639C" w:rsidRPr="00CD5563" w:rsidRDefault="00F92B83" w:rsidP="007E7933">
      <w:pPr>
        <w:pStyle w:val="Figuretitle"/>
        <w:rPr>
          <w:bCs/>
          <w:lang w:val="en-GB" w:eastAsia="en-US"/>
        </w:rPr>
      </w:pPr>
      <w:bookmarkStart w:id="185" w:name="_Toc255475849"/>
      <w:bookmarkStart w:id="186" w:name="_Toc381722354"/>
      <w:r>
        <w:rPr>
          <w:lang w:val="en-GB" w:eastAsia="en-US"/>
        </w:rPr>
        <w:t>Рисунок</w:t>
      </w:r>
      <w:r w:rsidR="0008639C" w:rsidRPr="00CD5563">
        <w:rPr>
          <w:lang w:val="en-GB" w:eastAsia="en-US"/>
        </w:rPr>
        <w:t xml:space="preserve"> 1-20: </w:t>
      </w:r>
      <w:bookmarkEnd w:id="185"/>
      <w:r w:rsidR="007E7933" w:rsidRPr="005059F1">
        <w:t>Общие сценарии перехода</w:t>
      </w:r>
      <w:bookmarkEnd w:id="186"/>
    </w:p>
    <w:p w:rsidR="0008639C" w:rsidRPr="00CD5563" w:rsidRDefault="001762AA" w:rsidP="00AD40B7">
      <w:pPr>
        <w:pStyle w:val="Figure"/>
        <w:rPr>
          <w:lang w:val="en-GB" w:eastAsia="en-US"/>
        </w:rPr>
      </w:pPr>
      <w:r>
        <w:rPr>
          <w:noProof/>
          <w:lang w:val="ru-RU" w:eastAsia="zh-CN"/>
        </w:rPr>
        <mc:AlternateContent>
          <mc:Choice Requires="wps">
            <w:drawing>
              <wp:anchor distT="0" distB="0" distL="114300" distR="114300" simplePos="0" relativeHeight="251660288" behindDoc="0" locked="0" layoutInCell="1" allowOverlap="1" wp14:anchorId="7DBD0F5C" wp14:editId="59032672">
                <wp:simplePos x="0" y="0"/>
                <wp:positionH relativeFrom="column">
                  <wp:posOffset>4346575</wp:posOffset>
                </wp:positionH>
                <wp:positionV relativeFrom="paragraph">
                  <wp:posOffset>163195</wp:posOffset>
                </wp:positionV>
                <wp:extent cx="52070" cy="53975"/>
                <wp:effectExtent l="0" t="0" r="24130" b="22225"/>
                <wp:wrapNone/>
                <wp:docPr id="54" name="Flowchart: Connector 54"/>
                <wp:cNvGraphicFramePr/>
                <a:graphic xmlns:a="http://schemas.openxmlformats.org/drawingml/2006/main">
                  <a:graphicData uri="http://schemas.microsoft.com/office/word/2010/wordprocessingShape">
                    <wps:wsp>
                      <wps:cNvSpPr/>
                      <wps:spPr>
                        <a:xfrm>
                          <a:off x="0" y="0"/>
                          <a:ext cx="52070" cy="53975"/>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54" o:spid="_x0000_s1026" type="#_x0000_t120" style="position:absolute;margin-left:342.25pt;margin-top:12.85pt;width:4.1pt;height: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" fillcolor="black [3200]" strokecolor="black [1600]" strokeweight="2pt"/>
            </w:pict>
          </mc:Fallback>
        </mc:AlternateContent>
      </w:r>
      <w:r w:rsidR="00CF62C3">
        <w:rPr>
          <w:noProof/>
          <w:lang w:val="ru-RU" w:eastAsia="zh-CN"/>
        </w:rPr>
        <mc:AlternateContent>
          <mc:Choice Requires="wps">
            <w:drawing>
              <wp:anchor distT="0" distB="0" distL="114300" distR="114300" simplePos="0" relativeHeight="251659264" behindDoc="0" locked="0" layoutInCell="1" allowOverlap="1" wp14:anchorId="320DFEF6" wp14:editId="5DFAE8AD">
                <wp:simplePos x="0" y="0"/>
                <wp:positionH relativeFrom="column">
                  <wp:posOffset>4368247</wp:posOffset>
                </wp:positionH>
                <wp:positionV relativeFrom="paragraph">
                  <wp:posOffset>208280</wp:posOffset>
                </wp:positionV>
                <wp:extent cx="13970" cy="1781464"/>
                <wp:effectExtent l="133350" t="19050" r="62230" b="47625"/>
                <wp:wrapNone/>
                <wp:docPr id="53" name="Straight Arrow Connector 53"/>
                <wp:cNvGraphicFramePr/>
                <a:graphic xmlns:a="http://schemas.openxmlformats.org/drawingml/2006/main">
                  <a:graphicData uri="http://schemas.microsoft.com/office/word/2010/wordprocessingShape">
                    <wps:wsp>
                      <wps:cNvCnPr/>
                      <wps:spPr>
                        <a:xfrm flipH="1">
                          <a:off x="0" y="0"/>
                          <a:ext cx="13970" cy="1781464"/>
                        </a:xfrm>
                        <a:prstGeom prst="straightConnector1">
                          <a:avLst/>
                        </a:prstGeom>
                        <a:ln w="31750" cmpd="sng">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3" o:spid="_x0000_s1026" type="#_x0000_t32" style="position:absolute;margin-left:343.95pt;margin-top:16.4pt;width:1.1pt;height:140.2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" strokecolor="black [3040]" strokeweight="2.5pt">
                <v:stroke endarrow="open"/>
              </v:shape>
            </w:pict>
          </mc:Fallback>
        </mc:AlternateContent>
      </w:r>
      <w:r w:rsidR="00F26C78">
        <w:rPr>
          <w:noProof/>
          <w:lang w:val="ru-RU" w:eastAsia="zh-CN"/>
        </w:rPr>
        <mc:AlternateContent>
          <mc:Choice Requires="wpc">
            <w:drawing>
              <wp:inline distT="0" distB="0" distL="0" distR="0" wp14:anchorId="307D4B12" wp14:editId="51B5BBCB">
                <wp:extent cx="3336290" cy="1978025"/>
                <wp:effectExtent l="0" t="0" r="0" b="22225"/>
                <wp:docPr id="49" name="Canvas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6" name="Rectangle 25"/>
                        <wps:cNvSpPr>
                          <a:spLocks noChangeArrowheads="1"/>
                        </wps:cNvSpPr>
                        <wps:spPr bwMode="auto">
                          <a:xfrm>
                            <a:off x="360680" y="10795"/>
                            <a:ext cx="2654935" cy="179070"/>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Freeform 26"/>
                        <wps:cNvSpPr>
                          <a:spLocks noEditPoints="1"/>
                        </wps:cNvSpPr>
                        <wps:spPr bwMode="auto">
                          <a:xfrm>
                            <a:off x="368300" y="1905"/>
                            <a:ext cx="2658110" cy="182880"/>
                          </a:xfrm>
                          <a:custGeom>
                            <a:avLst/>
                            <a:gdLst>
                              <a:gd name="T0" fmla="*/ 0 w 4186"/>
                              <a:gd name="T1" fmla="*/ 0 h 288"/>
                              <a:gd name="T2" fmla="*/ 4186 w 4186"/>
                              <a:gd name="T3" fmla="*/ 0 h 288"/>
                              <a:gd name="T4" fmla="*/ 4186 w 4186"/>
                              <a:gd name="T5" fmla="*/ 288 h 288"/>
                              <a:gd name="T6" fmla="*/ 0 w 4186"/>
                              <a:gd name="T7" fmla="*/ 288 h 288"/>
                              <a:gd name="T8" fmla="*/ 0 w 4186"/>
                              <a:gd name="T9" fmla="*/ 0 h 288"/>
                              <a:gd name="T10" fmla="*/ 5 w 4186"/>
                              <a:gd name="T11" fmla="*/ 285 h 288"/>
                              <a:gd name="T12" fmla="*/ 2 w 4186"/>
                              <a:gd name="T13" fmla="*/ 282 h 288"/>
                              <a:gd name="T14" fmla="*/ 4183 w 4186"/>
                              <a:gd name="T15" fmla="*/ 282 h 288"/>
                              <a:gd name="T16" fmla="*/ 4180 w 4186"/>
                              <a:gd name="T17" fmla="*/ 285 h 288"/>
                              <a:gd name="T18" fmla="*/ 4180 w 4186"/>
                              <a:gd name="T19" fmla="*/ 3 h 288"/>
                              <a:gd name="T20" fmla="*/ 4183 w 4186"/>
                              <a:gd name="T21" fmla="*/ 6 h 288"/>
                              <a:gd name="T22" fmla="*/ 2 w 4186"/>
                              <a:gd name="T23" fmla="*/ 6 h 288"/>
                              <a:gd name="T24" fmla="*/ 5 w 4186"/>
                              <a:gd name="T25" fmla="*/ 3 h 288"/>
                              <a:gd name="T26" fmla="*/ 5 w 4186"/>
                              <a:gd name="T27" fmla="*/ 285 h 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186" h="288">
                                <a:moveTo>
                                  <a:pt x="0" y="0"/>
                                </a:moveTo>
                                <a:lnTo>
                                  <a:pt x="4186" y="0"/>
                                </a:lnTo>
                                <a:lnTo>
                                  <a:pt x="4186" y="288"/>
                                </a:lnTo>
                                <a:lnTo>
                                  <a:pt x="0" y="288"/>
                                </a:lnTo>
                                <a:lnTo>
                                  <a:pt x="0" y="0"/>
                                </a:lnTo>
                                <a:close/>
                                <a:moveTo>
                                  <a:pt x="5" y="285"/>
                                </a:moveTo>
                                <a:lnTo>
                                  <a:pt x="2" y="282"/>
                                </a:lnTo>
                                <a:lnTo>
                                  <a:pt x="4183" y="282"/>
                                </a:lnTo>
                                <a:lnTo>
                                  <a:pt x="4180" y="285"/>
                                </a:lnTo>
                                <a:lnTo>
                                  <a:pt x="4180" y="3"/>
                                </a:lnTo>
                                <a:lnTo>
                                  <a:pt x="4183" y="6"/>
                                </a:lnTo>
                                <a:lnTo>
                                  <a:pt x="2" y="6"/>
                                </a:lnTo>
                                <a:lnTo>
                                  <a:pt x="5" y="3"/>
                                </a:lnTo>
                                <a:lnTo>
                                  <a:pt x="5" y="28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899" name="Freeform 27"/>
                        <wps:cNvSpPr>
                          <a:spLocks/>
                        </wps:cNvSpPr>
                        <wps:spPr bwMode="auto">
                          <a:xfrm>
                            <a:off x="364490" y="299085"/>
                            <a:ext cx="769620" cy="1146175"/>
                          </a:xfrm>
                          <a:custGeom>
                            <a:avLst/>
                            <a:gdLst>
                              <a:gd name="T0" fmla="*/ 1212 w 1212"/>
                              <a:gd name="T1" fmla="*/ 0 h 1805"/>
                              <a:gd name="T2" fmla="*/ 1212 w 1212"/>
                              <a:gd name="T3" fmla="*/ 1805 h 1805"/>
                              <a:gd name="T4" fmla="*/ 0 w 1212"/>
                              <a:gd name="T5" fmla="*/ 0 h 1805"/>
                              <a:gd name="T6" fmla="*/ 1212 w 1212"/>
                              <a:gd name="T7" fmla="*/ 0 h 1805"/>
                            </a:gdLst>
                            <a:ahLst/>
                            <a:cxnLst>
                              <a:cxn ang="0">
                                <a:pos x="T0" y="T1"/>
                              </a:cxn>
                              <a:cxn ang="0">
                                <a:pos x="T2" y="T3"/>
                              </a:cxn>
                              <a:cxn ang="0">
                                <a:pos x="T4" y="T5"/>
                              </a:cxn>
                              <a:cxn ang="0">
                                <a:pos x="T6" y="T7"/>
                              </a:cxn>
                            </a:cxnLst>
                            <a:rect l="0" t="0" r="r" b="b"/>
                            <a:pathLst>
                              <a:path w="1212" h="1805">
                                <a:moveTo>
                                  <a:pt x="1212" y="0"/>
                                </a:moveTo>
                                <a:lnTo>
                                  <a:pt x="1212" y="1805"/>
                                </a:lnTo>
                                <a:lnTo>
                                  <a:pt x="0" y="0"/>
                                </a:lnTo>
                                <a:lnTo>
                                  <a:pt x="1212"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28"/>
                        <wps:cNvSpPr>
                          <a:spLocks noEditPoints="1"/>
                        </wps:cNvSpPr>
                        <wps:spPr bwMode="auto">
                          <a:xfrm>
                            <a:off x="361315" y="297180"/>
                            <a:ext cx="774700" cy="1154430"/>
                          </a:xfrm>
                          <a:custGeom>
                            <a:avLst/>
                            <a:gdLst>
                              <a:gd name="T0" fmla="*/ 1220 w 1220"/>
                              <a:gd name="T1" fmla="*/ 0 h 1818"/>
                              <a:gd name="T2" fmla="*/ 1220 w 1220"/>
                              <a:gd name="T3" fmla="*/ 1818 h 1818"/>
                              <a:gd name="T4" fmla="*/ 0 w 1220"/>
                              <a:gd name="T5" fmla="*/ 0 h 1818"/>
                              <a:gd name="T6" fmla="*/ 1220 w 1220"/>
                              <a:gd name="T7" fmla="*/ 0 h 1818"/>
                              <a:gd name="T8" fmla="*/ 5 w 1220"/>
                              <a:gd name="T9" fmla="*/ 6 h 1818"/>
                              <a:gd name="T10" fmla="*/ 8 w 1220"/>
                              <a:gd name="T11" fmla="*/ 2 h 1818"/>
                              <a:gd name="T12" fmla="*/ 1219 w 1220"/>
                              <a:gd name="T13" fmla="*/ 1806 h 1818"/>
                              <a:gd name="T14" fmla="*/ 1214 w 1220"/>
                              <a:gd name="T15" fmla="*/ 1808 h 1818"/>
                              <a:gd name="T16" fmla="*/ 1214 w 1220"/>
                              <a:gd name="T17" fmla="*/ 3 h 1818"/>
                              <a:gd name="T18" fmla="*/ 1217 w 1220"/>
                              <a:gd name="T19" fmla="*/ 6 h 1818"/>
                              <a:gd name="T20" fmla="*/ 5 w 1220"/>
                              <a:gd name="T21" fmla="*/ 6 h 18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20" h="1818">
                                <a:moveTo>
                                  <a:pt x="1220" y="0"/>
                                </a:moveTo>
                                <a:lnTo>
                                  <a:pt x="1220" y="1818"/>
                                </a:lnTo>
                                <a:lnTo>
                                  <a:pt x="0" y="0"/>
                                </a:lnTo>
                                <a:lnTo>
                                  <a:pt x="1220" y="0"/>
                                </a:lnTo>
                                <a:close/>
                                <a:moveTo>
                                  <a:pt x="5" y="6"/>
                                </a:moveTo>
                                <a:lnTo>
                                  <a:pt x="8" y="2"/>
                                </a:lnTo>
                                <a:lnTo>
                                  <a:pt x="1219" y="1806"/>
                                </a:lnTo>
                                <a:lnTo>
                                  <a:pt x="1214" y="1808"/>
                                </a:lnTo>
                                <a:lnTo>
                                  <a:pt x="1214" y="3"/>
                                </a:lnTo>
                                <a:lnTo>
                                  <a:pt x="1217" y="6"/>
                                </a:lnTo>
                                <a:lnTo>
                                  <a:pt x="5"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04" name="Freeform 29"/>
                        <wps:cNvSpPr>
                          <a:spLocks/>
                        </wps:cNvSpPr>
                        <wps:spPr bwMode="auto">
                          <a:xfrm>
                            <a:off x="368300" y="430530"/>
                            <a:ext cx="758190" cy="1123950"/>
                          </a:xfrm>
                          <a:custGeom>
                            <a:avLst/>
                            <a:gdLst>
                              <a:gd name="T0" fmla="*/ 0 w 1194"/>
                              <a:gd name="T1" fmla="*/ 1770 h 1770"/>
                              <a:gd name="T2" fmla="*/ 0 w 1194"/>
                              <a:gd name="T3" fmla="*/ 0 h 1770"/>
                              <a:gd name="T4" fmla="*/ 1194 w 1194"/>
                              <a:gd name="T5" fmla="*/ 1770 h 1770"/>
                              <a:gd name="T6" fmla="*/ 0 w 1194"/>
                              <a:gd name="T7" fmla="*/ 1770 h 1770"/>
                            </a:gdLst>
                            <a:ahLst/>
                            <a:cxnLst>
                              <a:cxn ang="0">
                                <a:pos x="T0" y="T1"/>
                              </a:cxn>
                              <a:cxn ang="0">
                                <a:pos x="T2" y="T3"/>
                              </a:cxn>
                              <a:cxn ang="0">
                                <a:pos x="T4" y="T5"/>
                              </a:cxn>
                              <a:cxn ang="0">
                                <a:pos x="T6" y="T7"/>
                              </a:cxn>
                            </a:cxnLst>
                            <a:rect l="0" t="0" r="r" b="b"/>
                            <a:pathLst>
                              <a:path w="1194" h="1770">
                                <a:moveTo>
                                  <a:pt x="0" y="1770"/>
                                </a:moveTo>
                                <a:lnTo>
                                  <a:pt x="0" y="0"/>
                                </a:lnTo>
                                <a:lnTo>
                                  <a:pt x="1194" y="1770"/>
                                </a:lnTo>
                                <a:lnTo>
                                  <a:pt x="0" y="1770"/>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30"/>
                        <wps:cNvSpPr>
                          <a:spLocks noEditPoints="1"/>
                        </wps:cNvSpPr>
                        <wps:spPr bwMode="auto">
                          <a:xfrm>
                            <a:off x="366395" y="424815"/>
                            <a:ext cx="763905" cy="1131570"/>
                          </a:xfrm>
                          <a:custGeom>
                            <a:avLst/>
                            <a:gdLst>
                              <a:gd name="T0" fmla="*/ 0 w 1203"/>
                              <a:gd name="T1" fmla="*/ 1782 h 1782"/>
                              <a:gd name="T2" fmla="*/ 0 w 1203"/>
                              <a:gd name="T3" fmla="*/ 0 h 1782"/>
                              <a:gd name="T4" fmla="*/ 1203 w 1203"/>
                              <a:gd name="T5" fmla="*/ 1782 h 1782"/>
                              <a:gd name="T6" fmla="*/ 0 w 1203"/>
                              <a:gd name="T7" fmla="*/ 1782 h 1782"/>
                              <a:gd name="T8" fmla="*/ 1197 w 1203"/>
                              <a:gd name="T9" fmla="*/ 1776 h 1782"/>
                              <a:gd name="T10" fmla="*/ 1195 w 1203"/>
                              <a:gd name="T11" fmla="*/ 1781 h 1782"/>
                              <a:gd name="T12" fmla="*/ 1 w 1203"/>
                              <a:gd name="T13" fmla="*/ 11 h 1782"/>
                              <a:gd name="T14" fmla="*/ 6 w 1203"/>
                              <a:gd name="T15" fmla="*/ 9 h 1782"/>
                              <a:gd name="T16" fmla="*/ 6 w 1203"/>
                              <a:gd name="T17" fmla="*/ 1779 h 1782"/>
                              <a:gd name="T18" fmla="*/ 3 w 1203"/>
                              <a:gd name="T19" fmla="*/ 1776 h 1782"/>
                              <a:gd name="T20" fmla="*/ 1197 w 1203"/>
                              <a:gd name="T21" fmla="*/ 1776 h 1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03" h="1782">
                                <a:moveTo>
                                  <a:pt x="0" y="1782"/>
                                </a:moveTo>
                                <a:lnTo>
                                  <a:pt x="0" y="0"/>
                                </a:lnTo>
                                <a:lnTo>
                                  <a:pt x="1203" y="1782"/>
                                </a:lnTo>
                                <a:lnTo>
                                  <a:pt x="0" y="1782"/>
                                </a:lnTo>
                                <a:close/>
                                <a:moveTo>
                                  <a:pt x="1197" y="1776"/>
                                </a:moveTo>
                                <a:lnTo>
                                  <a:pt x="1195" y="1781"/>
                                </a:lnTo>
                                <a:lnTo>
                                  <a:pt x="1" y="11"/>
                                </a:lnTo>
                                <a:lnTo>
                                  <a:pt x="6" y="9"/>
                                </a:lnTo>
                                <a:lnTo>
                                  <a:pt x="6" y="1779"/>
                                </a:lnTo>
                                <a:lnTo>
                                  <a:pt x="3" y="1776"/>
                                </a:lnTo>
                                <a:lnTo>
                                  <a:pt x="1197" y="177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06" name="Rectangle 31"/>
                        <wps:cNvSpPr>
                          <a:spLocks noChangeArrowheads="1"/>
                        </wps:cNvSpPr>
                        <wps:spPr bwMode="auto">
                          <a:xfrm>
                            <a:off x="1629410" y="33020"/>
                            <a:ext cx="386080"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26C78" w:rsidRDefault="0059726E" w:rsidP="00F26C78">
                              <w:pPr>
                                <w:spacing w:before="0"/>
                                <w:rPr>
                                  <w:rFonts w:asciiTheme="minorHAnsi" w:hAnsiTheme="minorHAnsi"/>
                                  <w:lang w:val="ru-RU"/>
                                </w:rPr>
                              </w:pPr>
                              <w:r w:rsidRPr="00F26C78">
                                <w:rPr>
                                  <w:rFonts w:asciiTheme="minorHAnsi" w:hAnsiTheme="minorHAnsi"/>
                                  <w:b/>
                                  <w:bCs/>
                                  <w:color w:val="000000"/>
                                  <w:lang w:val="ru-RU"/>
                                </w:rPr>
                                <w:t>КТСОП</w:t>
                              </w:r>
                            </w:p>
                          </w:txbxContent>
                        </wps:txbx>
                        <wps:bodyPr rot="0" vert="horz" wrap="none" lIns="0" tIns="0" rIns="0" bIns="0" anchor="t" anchorCtr="0">
                          <a:spAutoFit/>
                        </wps:bodyPr>
                      </wps:wsp>
                      <wps:wsp>
                        <wps:cNvPr id="907" name="Rectangle 32"/>
                        <wps:cNvSpPr>
                          <a:spLocks noChangeArrowheads="1"/>
                        </wps:cNvSpPr>
                        <wps:spPr bwMode="auto">
                          <a:xfrm>
                            <a:off x="364490" y="1656715"/>
                            <a:ext cx="2643505" cy="179070"/>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9" name="Freeform 33"/>
                        <wps:cNvSpPr>
                          <a:spLocks noEditPoints="1"/>
                        </wps:cNvSpPr>
                        <wps:spPr bwMode="auto">
                          <a:xfrm>
                            <a:off x="362585" y="1654810"/>
                            <a:ext cx="2647315" cy="182880"/>
                          </a:xfrm>
                          <a:custGeom>
                            <a:avLst/>
                            <a:gdLst>
                              <a:gd name="T0" fmla="*/ 0 w 4169"/>
                              <a:gd name="T1" fmla="*/ 0 h 288"/>
                              <a:gd name="T2" fmla="*/ 4169 w 4169"/>
                              <a:gd name="T3" fmla="*/ 0 h 288"/>
                              <a:gd name="T4" fmla="*/ 4169 w 4169"/>
                              <a:gd name="T5" fmla="*/ 288 h 288"/>
                              <a:gd name="T6" fmla="*/ 0 w 4169"/>
                              <a:gd name="T7" fmla="*/ 288 h 288"/>
                              <a:gd name="T8" fmla="*/ 0 w 4169"/>
                              <a:gd name="T9" fmla="*/ 0 h 288"/>
                              <a:gd name="T10" fmla="*/ 6 w 4169"/>
                              <a:gd name="T11" fmla="*/ 285 h 288"/>
                              <a:gd name="T12" fmla="*/ 3 w 4169"/>
                              <a:gd name="T13" fmla="*/ 282 h 288"/>
                              <a:gd name="T14" fmla="*/ 4166 w 4169"/>
                              <a:gd name="T15" fmla="*/ 282 h 288"/>
                              <a:gd name="T16" fmla="*/ 4163 w 4169"/>
                              <a:gd name="T17" fmla="*/ 285 h 288"/>
                              <a:gd name="T18" fmla="*/ 4163 w 4169"/>
                              <a:gd name="T19" fmla="*/ 3 h 288"/>
                              <a:gd name="T20" fmla="*/ 4166 w 4169"/>
                              <a:gd name="T21" fmla="*/ 6 h 288"/>
                              <a:gd name="T22" fmla="*/ 3 w 4169"/>
                              <a:gd name="T23" fmla="*/ 6 h 288"/>
                              <a:gd name="T24" fmla="*/ 6 w 4169"/>
                              <a:gd name="T25" fmla="*/ 3 h 288"/>
                              <a:gd name="T26" fmla="*/ 6 w 4169"/>
                              <a:gd name="T27" fmla="*/ 285 h 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169" h="288">
                                <a:moveTo>
                                  <a:pt x="0" y="0"/>
                                </a:moveTo>
                                <a:lnTo>
                                  <a:pt x="4169" y="0"/>
                                </a:lnTo>
                                <a:lnTo>
                                  <a:pt x="4169" y="288"/>
                                </a:lnTo>
                                <a:lnTo>
                                  <a:pt x="0" y="288"/>
                                </a:lnTo>
                                <a:lnTo>
                                  <a:pt x="0" y="0"/>
                                </a:lnTo>
                                <a:close/>
                                <a:moveTo>
                                  <a:pt x="6" y="285"/>
                                </a:moveTo>
                                <a:lnTo>
                                  <a:pt x="3" y="282"/>
                                </a:lnTo>
                                <a:lnTo>
                                  <a:pt x="4166" y="282"/>
                                </a:lnTo>
                                <a:lnTo>
                                  <a:pt x="4163" y="285"/>
                                </a:lnTo>
                                <a:lnTo>
                                  <a:pt x="4163" y="3"/>
                                </a:lnTo>
                                <a:lnTo>
                                  <a:pt x="4166" y="6"/>
                                </a:lnTo>
                                <a:lnTo>
                                  <a:pt x="3" y="6"/>
                                </a:lnTo>
                                <a:lnTo>
                                  <a:pt x="6" y="3"/>
                                </a:lnTo>
                                <a:lnTo>
                                  <a:pt x="6" y="28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10" name="Freeform 34"/>
                        <wps:cNvSpPr>
                          <a:spLocks/>
                        </wps:cNvSpPr>
                        <wps:spPr bwMode="auto">
                          <a:xfrm>
                            <a:off x="2224405" y="299085"/>
                            <a:ext cx="768985" cy="1142365"/>
                          </a:xfrm>
                          <a:custGeom>
                            <a:avLst/>
                            <a:gdLst>
                              <a:gd name="T0" fmla="*/ 1211 w 1211"/>
                              <a:gd name="T1" fmla="*/ 0 h 1799"/>
                              <a:gd name="T2" fmla="*/ 1211 w 1211"/>
                              <a:gd name="T3" fmla="*/ 1799 h 1799"/>
                              <a:gd name="T4" fmla="*/ 0 w 1211"/>
                              <a:gd name="T5" fmla="*/ 0 h 1799"/>
                              <a:gd name="T6" fmla="*/ 1211 w 1211"/>
                              <a:gd name="T7" fmla="*/ 0 h 1799"/>
                            </a:gdLst>
                            <a:ahLst/>
                            <a:cxnLst>
                              <a:cxn ang="0">
                                <a:pos x="T0" y="T1"/>
                              </a:cxn>
                              <a:cxn ang="0">
                                <a:pos x="T2" y="T3"/>
                              </a:cxn>
                              <a:cxn ang="0">
                                <a:pos x="T4" y="T5"/>
                              </a:cxn>
                              <a:cxn ang="0">
                                <a:pos x="T6" y="T7"/>
                              </a:cxn>
                            </a:cxnLst>
                            <a:rect l="0" t="0" r="r" b="b"/>
                            <a:pathLst>
                              <a:path w="1211" h="1799">
                                <a:moveTo>
                                  <a:pt x="1211" y="0"/>
                                </a:moveTo>
                                <a:lnTo>
                                  <a:pt x="1211" y="1799"/>
                                </a:lnTo>
                                <a:lnTo>
                                  <a:pt x="0" y="0"/>
                                </a:lnTo>
                                <a:lnTo>
                                  <a:pt x="1211" y="0"/>
                                </a:lnTo>
                                <a:close/>
                              </a:path>
                            </a:pathLst>
                          </a:custGeom>
                          <a:solidFill>
                            <a:srgbClr val="33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35"/>
                        <wps:cNvSpPr>
                          <a:spLocks noEditPoints="1"/>
                        </wps:cNvSpPr>
                        <wps:spPr bwMode="auto">
                          <a:xfrm>
                            <a:off x="2220595" y="297180"/>
                            <a:ext cx="774700" cy="1150620"/>
                          </a:xfrm>
                          <a:custGeom>
                            <a:avLst/>
                            <a:gdLst>
                              <a:gd name="T0" fmla="*/ 1220 w 1220"/>
                              <a:gd name="T1" fmla="*/ 0 h 1812"/>
                              <a:gd name="T2" fmla="*/ 1220 w 1220"/>
                              <a:gd name="T3" fmla="*/ 1812 h 1812"/>
                              <a:gd name="T4" fmla="*/ 0 w 1220"/>
                              <a:gd name="T5" fmla="*/ 0 h 1812"/>
                              <a:gd name="T6" fmla="*/ 1220 w 1220"/>
                              <a:gd name="T7" fmla="*/ 0 h 1812"/>
                              <a:gd name="T8" fmla="*/ 6 w 1220"/>
                              <a:gd name="T9" fmla="*/ 6 h 1812"/>
                              <a:gd name="T10" fmla="*/ 8 w 1220"/>
                              <a:gd name="T11" fmla="*/ 2 h 1812"/>
                              <a:gd name="T12" fmla="*/ 1220 w 1220"/>
                              <a:gd name="T13" fmla="*/ 1801 h 1812"/>
                              <a:gd name="T14" fmla="*/ 1214 w 1220"/>
                              <a:gd name="T15" fmla="*/ 1802 h 1812"/>
                              <a:gd name="T16" fmla="*/ 1214 w 1220"/>
                              <a:gd name="T17" fmla="*/ 3 h 1812"/>
                              <a:gd name="T18" fmla="*/ 1217 w 1220"/>
                              <a:gd name="T19" fmla="*/ 6 h 1812"/>
                              <a:gd name="T20" fmla="*/ 6 w 1220"/>
                              <a:gd name="T21" fmla="*/ 6 h 1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20" h="1812">
                                <a:moveTo>
                                  <a:pt x="1220" y="0"/>
                                </a:moveTo>
                                <a:lnTo>
                                  <a:pt x="1220" y="1812"/>
                                </a:lnTo>
                                <a:lnTo>
                                  <a:pt x="0" y="0"/>
                                </a:lnTo>
                                <a:lnTo>
                                  <a:pt x="1220" y="0"/>
                                </a:lnTo>
                                <a:close/>
                                <a:moveTo>
                                  <a:pt x="6" y="6"/>
                                </a:moveTo>
                                <a:lnTo>
                                  <a:pt x="8" y="2"/>
                                </a:lnTo>
                                <a:lnTo>
                                  <a:pt x="1220" y="1801"/>
                                </a:lnTo>
                                <a:lnTo>
                                  <a:pt x="1214" y="1802"/>
                                </a:lnTo>
                                <a:lnTo>
                                  <a:pt x="1214" y="3"/>
                                </a:lnTo>
                                <a:lnTo>
                                  <a:pt x="1217" y="6"/>
                                </a:lnTo>
                                <a:lnTo>
                                  <a:pt x="6"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12" name="Freeform 36"/>
                        <wps:cNvSpPr>
                          <a:spLocks/>
                        </wps:cNvSpPr>
                        <wps:spPr bwMode="auto">
                          <a:xfrm>
                            <a:off x="2224405" y="430530"/>
                            <a:ext cx="758190" cy="1123950"/>
                          </a:xfrm>
                          <a:custGeom>
                            <a:avLst/>
                            <a:gdLst>
                              <a:gd name="T0" fmla="*/ 0 w 1194"/>
                              <a:gd name="T1" fmla="*/ 1770 h 1770"/>
                              <a:gd name="T2" fmla="*/ 0 w 1194"/>
                              <a:gd name="T3" fmla="*/ 0 h 1770"/>
                              <a:gd name="T4" fmla="*/ 1194 w 1194"/>
                              <a:gd name="T5" fmla="*/ 1770 h 1770"/>
                              <a:gd name="T6" fmla="*/ 0 w 1194"/>
                              <a:gd name="T7" fmla="*/ 1770 h 1770"/>
                            </a:gdLst>
                            <a:ahLst/>
                            <a:cxnLst>
                              <a:cxn ang="0">
                                <a:pos x="T0" y="T1"/>
                              </a:cxn>
                              <a:cxn ang="0">
                                <a:pos x="T2" y="T3"/>
                              </a:cxn>
                              <a:cxn ang="0">
                                <a:pos x="T4" y="T5"/>
                              </a:cxn>
                              <a:cxn ang="0">
                                <a:pos x="T6" y="T7"/>
                              </a:cxn>
                            </a:cxnLst>
                            <a:rect l="0" t="0" r="r" b="b"/>
                            <a:pathLst>
                              <a:path w="1194" h="1770">
                                <a:moveTo>
                                  <a:pt x="0" y="1770"/>
                                </a:moveTo>
                                <a:lnTo>
                                  <a:pt x="0" y="0"/>
                                </a:lnTo>
                                <a:lnTo>
                                  <a:pt x="1194" y="1770"/>
                                </a:lnTo>
                                <a:lnTo>
                                  <a:pt x="0" y="1770"/>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37"/>
                        <wps:cNvSpPr>
                          <a:spLocks noEditPoints="1"/>
                        </wps:cNvSpPr>
                        <wps:spPr bwMode="auto">
                          <a:xfrm>
                            <a:off x="2222500" y="424815"/>
                            <a:ext cx="763905" cy="1131570"/>
                          </a:xfrm>
                          <a:custGeom>
                            <a:avLst/>
                            <a:gdLst>
                              <a:gd name="T0" fmla="*/ 0 w 1203"/>
                              <a:gd name="T1" fmla="*/ 1782 h 1782"/>
                              <a:gd name="T2" fmla="*/ 0 w 1203"/>
                              <a:gd name="T3" fmla="*/ 0 h 1782"/>
                              <a:gd name="T4" fmla="*/ 1203 w 1203"/>
                              <a:gd name="T5" fmla="*/ 1782 h 1782"/>
                              <a:gd name="T6" fmla="*/ 0 w 1203"/>
                              <a:gd name="T7" fmla="*/ 1782 h 1782"/>
                              <a:gd name="T8" fmla="*/ 1197 w 1203"/>
                              <a:gd name="T9" fmla="*/ 1776 h 1782"/>
                              <a:gd name="T10" fmla="*/ 1195 w 1203"/>
                              <a:gd name="T11" fmla="*/ 1781 h 1782"/>
                              <a:gd name="T12" fmla="*/ 1 w 1203"/>
                              <a:gd name="T13" fmla="*/ 11 h 1782"/>
                              <a:gd name="T14" fmla="*/ 6 w 1203"/>
                              <a:gd name="T15" fmla="*/ 9 h 1782"/>
                              <a:gd name="T16" fmla="*/ 6 w 1203"/>
                              <a:gd name="T17" fmla="*/ 1779 h 1782"/>
                              <a:gd name="T18" fmla="*/ 3 w 1203"/>
                              <a:gd name="T19" fmla="*/ 1776 h 1782"/>
                              <a:gd name="T20" fmla="*/ 1197 w 1203"/>
                              <a:gd name="T21" fmla="*/ 1776 h 1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03" h="1782">
                                <a:moveTo>
                                  <a:pt x="0" y="1782"/>
                                </a:moveTo>
                                <a:lnTo>
                                  <a:pt x="0" y="0"/>
                                </a:lnTo>
                                <a:lnTo>
                                  <a:pt x="1203" y="1782"/>
                                </a:lnTo>
                                <a:lnTo>
                                  <a:pt x="0" y="1782"/>
                                </a:lnTo>
                                <a:close/>
                                <a:moveTo>
                                  <a:pt x="1197" y="1776"/>
                                </a:moveTo>
                                <a:lnTo>
                                  <a:pt x="1195" y="1781"/>
                                </a:lnTo>
                                <a:lnTo>
                                  <a:pt x="1" y="11"/>
                                </a:lnTo>
                                <a:lnTo>
                                  <a:pt x="6" y="9"/>
                                </a:lnTo>
                                <a:lnTo>
                                  <a:pt x="6" y="1779"/>
                                </a:lnTo>
                                <a:lnTo>
                                  <a:pt x="3" y="1776"/>
                                </a:lnTo>
                                <a:lnTo>
                                  <a:pt x="1197" y="177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55" name="Rectangle 38"/>
                        <wps:cNvSpPr>
                          <a:spLocks noChangeArrowheads="1"/>
                        </wps:cNvSpPr>
                        <wps:spPr bwMode="auto">
                          <a:xfrm>
                            <a:off x="1629410" y="1656715"/>
                            <a:ext cx="2051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26C78">
                              <w:pPr>
                                <w:spacing w:before="0"/>
                              </w:pPr>
                              <w:r w:rsidRPr="00F26C78">
                                <w:rPr>
                                  <w:rFonts w:asciiTheme="minorHAnsi" w:hAnsiTheme="minorHAnsi"/>
                                  <w:b/>
                                  <w:bCs/>
                                  <w:color w:val="000000"/>
                                  <w:sz w:val="18"/>
                                  <w:szCs w:val="18"/>
                                  <w:lang w:val="ru-RU"/>
                                </w:rPr>
                                <w:t>СПП</w:t>
                              </w:r>
                            </w:p>
                          </w:txbxContent>
                        </wps:txbx>
                        <wps:bodyPr rot="0" vert="horz" wrap="none" lIns="0" tIns="0" rIns="0" bIns="0" anchor="t" anchorCtr="0">
                          <a:spAutoFit/>
                        </wps:bodyPr>
                      </wps:wsp>
                      <wps:wsp>
                        <wps:cNvPr id="957" name="Rectangle 39"/>
                        <wps:cNvSpPr>
                          <a:spLocks noChangeArrowheads="1"/>
                        </wps:cNvSpPr>
                        <wps:spPr bwMode="auto">
                          <a:xfrm>
                            <a:off x="2436495" y="610235"/>
                            <a:ext cx="5283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sidRPr="00F26C78">
                                <w:rPr>
                                  <w:rFonts w:asciiTheme="minorHAnsi" w:hAnsiTheme="minorHAnsi"/>
                                  <w:b/>
                                  <w:bCs/>
                                  <w:color w:val="000000"/>
                                  <w:sz w:val="18"/>
                                  <w:szCs w:val="18"/>
                                  <w:lang w:val="ru-RU"/>
                                </w:rPr>
                                <w:t>Эмуляция</w:t>
                              </w:r>
                            </w:p>
                          </w:txbxContent>
                        </wps:txbx>
                        <wps:bodyPr rot="0" vert="horz" wrap="square" lIns="0" tIns="0" rIns="0" bIns="0" anchor="t" anchorCtr="0">
                          <a:spAutoFit/>
                        </wps:bodyPr>
                      </wps:wsp>
                      <wps:wsp>
                        <wps:cNvPr id="958" name="Rectangle 40"/>
                        <wps:cNvSpPr>
                          <a:spLocks noChangeArrowheads="1"/>
                        </wps:cNvSpPr>
                        <wps:spPr bwMode="auto">
                          <a:xfrm>
                            <a:off x="720090" y="462280"/>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26C78" w:rsidRDefault="0059726E">
                              <w:pPr>
                                <w:rPr>
                                  <w:sz w:val="18"/>
                                  <w:szCs w:val="18"/>
                                </w:rPr>
                              </w:pPr>
                              <w:r w:rsidRPr="00F26C78">
                                <w:rPr>
                                  <w:rFonts w:asciiTheme="minorHAnsi" w:hAnsiTheme="minorHAnsi"/>
                                  <w:b/>
                                  <w:bCs/>
                                  <w:color w:val="000000"/>
                                  <w:sz w:val="18"/>
                                  <w:szCs w:val="18"/>
                                  <w:lang w:val="ru-RU"/>
                                </w:rPr>
                                <w:t>КТСОП</w:t>
                              </w:r>
                            </w:p>
                          </w:txbxContent>
                        </wps:txbx>
                        <wps:bodyPr rot="0" vert="horz" wrap="none" lIns="0" tIns="0" rIns="0" bIns="0" anchor="t" anchorCtr="0">
                          <a:spAutoFit/>
                        </wps:bodyPr>
                      </wps:wsp>
                      <wps:wsp>
                        <wps:cNvPr id="959" name="Rectangle 41"/>
                        <wps:cNvSpPr>
                          <a:spLocks noChangeArrowheads="1"/>
                        </wps:cNvSpPr>
                        <wps:spPr bwMode="auto">
                          <a:xfrm>
                            <a:off x="508635" y="1282700"/>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26C78" w:rsidRDefault="0059726E">
                              <w:pPr>
                                <w:rPr>
                                  <w:rFonts w:asciiTheme="minorHAnsi" w:hAnsiTheme="minorHAnsi"/>
                                  <w:sz w:val="18"/>
                                  <w:szCs w:val="18"/>
                                  <w:lang w:val="ru-RU"/>
                                </w:rPr>
                              </w:pPr>
                              <w:r w:rsidRPr="00F26C78">
                                <w:rPr>
                                  <w:rFonts w:asciiTheme="minorHAnsi" w:hAnsiTheme="minorHAnsi"/>
                                  <w:b/>
                                  <w:bCs/>
                                  <w:color w:val="000000"/>
                                  <w:sz w:val="18"/>
                                  <w:szCs w:val="18"/>
                                  <w:lang w:val="ru-RU"/>
                                </w:rPr>
                                <w:t>СПП</w:t>
                              </w:r>
                            </w:p>
                          </w:txbxContent>
                        </wps:txbx>
                        <wps:bodyPr rot="0" vert="horz" wrap="none" lIns="0" tIns="0" rIns="0" bIns="0" anchor="t" anchorCtr="0">
                          <a:spAutoFit/>
                        </wps:bodyPr>
                      </wps:wsp>
                      <wps:wsp>
                        <wps:cNvPr id="32" name="Rectangle 42"/>
                        <wps:cNvSpPr>
                          <a:spLocks noChangeArrowheads="1"/>
                        </wps:cNvSpPr>
                        <wps:spPr bwMode="auto">
                          <a:xfrm>
                            <a:off x="2436495" y="1291590"/>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sidRPr="00F26C78">
                                <w:rPr>
                                  <w:rFonts w:asciiTheme="minorHAnsi" w:hAnsiTheme="minorHAnsi"/>
                                  <w:b/>
                                  <w:bCs/>
                                  <w:color w:val="000000"/>
                                  <w:sz w:val="18"/>
                                  <w:szCs w:val="18"/>
                                  <w:lang w:val="ru-RU"/>
                                </w:rPr>
                                <w:t>СПП</w:t>
                              </w:r>
                            </w:p>
                          </w:txbxContent>
                        </wps:txbx>
                        <wps:bodyPr rot="0" vert="horz" wrap="none" lIns="0" tIns="0" rIns="0" bIns="0" anchor="t" anchorCtr="0">
                          <a:spAutoFit/>
                        </wps:bodyPr>
                      </wps:wsp>
                      <wps:wsp>
                        <wps:cNvPr id="33" name="Freeform 43"/>
                        <wps:cNvSpPr>
                          <a:spLocks/>
                        </wps:cNvSpPr>
                        <wps:spPr bwMode="auto">
                          <a:xfrm>
                            <a:off x="1341755" y="438150"/>
                            <a:ext cx="700405" cy="1123950"/>
                          </a:xfrm>
                          <a:custGeom>
                            <a:avLst/>
                            <a:gdLst>
                              <a:gd name="T0" fmla="*/ 0 w 1103"/>
                              <a:gd name="T1" fmla="*/ 1770 h 1770"/>
                              <a:gd name="T2" fmla="*/ 0 w 1103"/>
                              <a:gd name="T3" fmla="*/ 0 h 1770"/>
                              <a:gd name="T4" fmla="*/ 1103 w 1103"/>
                              <a:gd name="T5" fmla="*/ 1770 h 1770"/>
                              <a:gd name="T6" fmla="*/ 0 w 1103"/>
                              <a:gd name="T7" fmla="*/ 1770 h 1770"/>
                            </a:gdLst>
                            <a:ahLst/>
                            <a:cxnLst>
                              <a:cxn ang="0">
                                <a:pos x="T0" y="T1"/>
                              </a:cxn>
                              <a:cxn ang="0">
                                <a:pos x="T2" y="T3"/>
                              </a:cxn>
                              <a:cxn ang="0">
                                <a:pos x="T4" y="T5"/>
                              </a:cxn>
                              <a:cxn ang="0">
                                <a:pos x="T6" y="T7"/>
                              </a:cxn>
                            </a:cxnLst>
                            <a:rect l="0" t="0" r="r" b="b"/>
                            <a:pathLst>
                              <a:path w="1103" h="1770">
                                <a:moveTo>
                                  <a:pt x="0" y="1770"/>
                                </a:moveTo>
                                <a:lnTo>
                                  <a:pt x="0" y="0"/>
                                </a:lnTo>
                                <a:lnTo>
                                  <a:pt x="1103" y="1770"/>
                                </a:lnTo>
                                <a:lnTo>
                                  <a:pt x="0" y="1770"/>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44"/>
                        <wps:cNvSpPr>
                          <a:spLocks noEditPoints="1"/>
                        </wps:cNvSpPr>
                        <wps:spPr bwMode="auto">
                          <a:xfrm>
                            <a:off x="1339850" y="431800"/>
                            <a:ext cx="705485" cy="1132205"/>
                          </a:xfrm>
                          <a:custGeom>
                            <a:avLst/>
                            <a:gdLst>
                              <a:gd name="T0" fmla="*/ 0 w 1111"/>
                              <a:gd name="T1" fmla="*/ 1783 h 1783"/>
                              <a:gd name="T2" fmla="*/ 0 w 1111"/>
                              <a:gd name="T3" fmla="*/ 0 h 1783"/>
                              <a:gd name="T4" fmla="*/ 1111 w 1111"/>
                              <a:gd name="T5" fmla="*/ 1783 h 1783"/>
                              <a:gd name="T6" fmla="*/ 0 w 1111"/>
                              <a:gd name="T7" fmla="*/ 1783 h 1783"/>
                              <a:gd name="T8" fmla="*/ 1106 w 1111"/>
                              <a:gd name="T9" fmla="*/ 1777 h 1783"/>
                              <a:gd name="T10" fmla="*/ 1103 w 1111"/>
                              <a:gd name="T11" fmla="*/ 1782 h 1783"/>
                              <a:gd name="T12" fmla="*/ 1 w 1111"/>
                              <a:gd name="T13" fmla="*/ 11 h 1783"/>
                              <a:gd name="T14" fmla="*/ 6 w 1111"/>
                              <a:gd name="T15" fmla="*/ 10 h 1783"/>
                              <a:gd name="T16" fmla="*/ 6 w 1111"/>
                              <a:gd name="T17" fmla="*/ 1780 h 1783"/>
                              <a:gd name="T18" fmla="*/ 3 w 1111"/>
                              <a:gd name="T19" fmla="*/ 1777 h 1783"/>
                              <a:gd name="T20" fmla="*/ 1106 w 1111"/>
                              <a:gd name="T21" fmla="*/ 1777 h 17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11" h="1783">
                                <a:moveTo>
                                  <a:pt x="0" y="1783"/>
                                </a:moveTo>
                                <a:lnTo>
                                  <a:pt x="0" y="0"/>
                                </a:lnTo>
                                <a:lnTo>
                                  <a:pt x="1111" y="1783"/>
                                </a:lnTo>
                                <a:lnTo>
                                  <a:pt x="0" y="1783"/>
                                </a:lnTo>
                                <a:close/>
                                <a:moveTo>
                                  <a:pt x="1106" y="1777"/>
                                </a:moveTo>
                                <a:lnTo>
                                  <a:pt x="1103" y="1782"/>
                                </a:lnTo>
                                <a:lnTo>
                                  <a:pt x="1" y="11"/>
                                </a:lnTo>
                                <a:lnTo>
                                  <a:pt x="6" y="10"/>
                                </a:lnTo>
                                <a:lnTo>
                                  <a:pt x="6" y="1780"/>
                                </a:lnTo>
                                <a:lnTo>
                                  <a:pt x="3" y="1777"/>
                                </a:lnTo>
                                <a:lnTo>
                                  <a:pt x="1106" y="177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0" name="Freeform 45"/>
                        <wps:cNvSpPr>
                          <a:spLocks/>
                        </wps:cNvSpPr>
                        <wps:spPr bwMode="auto">
                          <a:xfrm>
                            <a:off x="1341755" y="310515"/>
                            <a:ext cx="703580" cy="1127125"/>
                          </a:xfrm>
                          <a:custGeom>
                            <a:avLst/>
                            <a:gdLst>
                              <a:gd name="T0" fmla="*/ 1108 w 1108"/>
                              <a:gd name="T1" fmla="*/ 0 h 1775"/>
                              <a:gd name="T2" fmla="*/ 1108 w 1108"/>
                              <a:gd name="T3" fmla="*/ 1775 h 1775"/>
                              <a:gd name="T4" fmla="*/ 0 w 1108"/>
                              <a:gd name="T5" fmla="*/ 0 h 1775"/>
                              <a:gd name="T6" fmla="*/ 1108 w 1108"/>
                              <a:gd name="T7" fmla="*/ 0 h 1775"/>
                            </a:gdLst>
                            <a:ahLst/>
                            <a:cxnLst>
                              <a:cxn ang="0">
                                <a:pos x="T0" y="T1"/>
                              </a:cxn>
                              <a:cxn ang="0">
                                <a:pos x="T2" y="T3"/>
                              </a:cxn>
                              <a:cxn ang="0">
                                <a:pos x="T4" y="T5"/>
                              </a:cxn>
                              <a:cxn ang="0">
                                <a:pos x="T6" y="T7"/>
                              </a:cxn>
                            </a:cxnLst>
                            <a:rect l="0" t="0" r="r" b="b"/>
                            <a:pathLst>
                              <a:path w="1108" h="1775">
                                <a:moveTo>
                                  <a:pt x="1108" y="0"/>
                                </a:moveTo>
                                <a:lnTo>
                                  <a:pt x="1108" y="1775"/>
                                </a:lnTo>
                                <a:lnTo>
                                  <a:pt x="0" y="0"/>
                                </a:lnTo>
                                <a:lnTo>
                                  <a:pt x="1108"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6"/>
                        <wps:cNvSpPr>
                          <a:spLocks noEditPoints="1"/>
                        </wps:cNvSpPr>
                        <wps:spPr bwMode="auto">
                          <a:xfrm>
                            <a:off x="1338580" y="308610"/>
                            <a:ext cx="708660" cy="1135380"/>
                          </a:xfrm>
                          <a:custGeom>
                            <a:avLst/>
                            <a:gdLst>
                              <a:gd name="T0" fmla="*/ 1116 w 1116"/>
                              <a:gd name="T1" fmla="*/ 0 h 1788"/>
                              <a:gd name="T2" fmla="*/ 1116 w 1116"/>
                              <a:gd name="T3" fmla="*/ 1788 h 1788"/>
                              <a:gd name="T4" fmla="*/ 0 w 1116"/>
                              <a:gd name="T5" fmla="*/ 0 h 1788"/>
                              <a:gd name="T6" fmla="*/ 1116 w 1116"/>
                              <a:gd name="T7" fmla="*/ 0 h 1788"/>
                              <a:gd name="T8" fmla="*/ 5 w 1116"/>
                              <a:gd name="T9" fmla="*/ 5 h 1788"/>
                              <a:gd name="T10" fmla="*/ 8 w 1116"/>
                              <a:gd name="T11" fmla="*/ 1 h 1788"/>
                              <a:gd name="T12" fmla="*/ 1116 w 1116"/>
                              <a:gd name="T13" fmla="*/ 1777 h 1788"/>
                              <a:gd name="T14" fmla="*/ 1110 w 1116"/>
                              <a:gd name="T15" fmla="*/ 1778 h 1788"/>
                              <a:gd name="T16" fmla="*/ 1110 w 1116"/>
                              <a:gd name="T17" fmla="*/ 3 h 1788"/>
                              <a:gd name="T18" fmla="*/ 1113 w 1116"/>
                              <a:gd name="T19" fmla="*/ 5 h 1788"/>
                              <a:gd name="T20" fmla="*/ 5 w 1116"/>
                              <a:gd name="T21" fmla="*/ 5 h 17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16" h="1788">
                                <a:moveTo>
                                  <a:pt x="1116" y="0"/>
                                </a:moveTo>
                                <a:lnTo>
                                  <a:pt x="1116" y="1788"/>
                                </a:lnTo>
                                <a:lnTo>
                                  <a:pt x="0" y="0"/>
                                </a:lnTo>
                                <a:lnTo>
                                  <a:pt x="1116" y="0"/>
                                </a:lnTo>
                                <a:close/>
                                <a:moveTo>
                                  <a:pt x="5" y="5"/>
                                </a:moveTo>
                                <a:lnTo>
                                  <a:pt x="8" y="1"/>
                                </a:lnTo>
                                <a:lnTo>
                                  <a:pt x="1116" y="1777"/>
                                </a:lnTo>
                                <a:lnTo>
                                  <a:pt x="1110" y="1778"/>
                                </a:lnTo>
                                <a:lnTo>
                                  <a:pt x="1110" y="3"/>
                                </a:lnTo>
                                <a:lnTo>
                                  <a:pt x="1113" y="5"/>
                                </a:lnTo>
                                <a:lnTo>
                                  <a:pt x="5" y="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2" name="Freeform 47"/>
                        <wps:cNvSpPr>
                          <a:spLocks/>
                        </wps:cNvSpPr>
                        <wps:spPr bwMode="auto">
                          <a:xfrm>
                            <a:off x="1345565" y="310515"/>
                            <a:ext cx="703580" cy="1120140"/>
                          </a:xfrm>
                          <a:custGeom>
                            <a:avLst/>
                            <a:gdLst>
                              <a:gd name="T0" fmla="*/ 0 w 3088"/>
                              <a:gd name="T1" fmla="*/ 0 h 4912"/>
                              <a:gd name="T2" fmla="*/ 2534 w 3088"/>
                              <a:gd name="T3" fmla="*/ 1544 h 4912"/>
                              <a:gd name="T4" fmla="*/ 3088 w 3088"/>
                              <a:gd name="T5" fmla="*/ 4912 h 4912"/>
                            </a:gdLst>
                            <a:ahLst/>
                            <a:cxnLst>
                              <a:cxn ang="0">
                                <a:pos x="T0" y="T1"/>
                              </a:cxn>
                              <a:cxn ang="0">
                                <a:pos x="T2" y="T3"/>
                              </a:cxn>
                              <a:cxn ang="0">
                                <a:pos x="T4" y="T5"/>
                              </a:cxn>
                            </a:cxnLst>
                            <a:rect l="0" t="0" r="r" b="b"/>
                            <a:pathLst>
                              <a:path w="3088" h="4912">
                                <a:moveTo>
                                  <a:pt x="0" y="0"/>
                                </a:moveTo>
                                <a:cubicBezTo>
                                  <a:pt x="1010" y="362"/>
                                  <a:pt x="2019" y="724"/>
                                  <a:pt x="2534" y="1544"/>
                                </a:cubicBezTo>
                                <a:cubicBezTo>
                                  <a:pt x="3049" y="2363"/>
                                  <a:pt x="3041" y="4799"/>
                                  <a:pt x="3088" y="4912"/>
                                </a:cubicBezTo>
                              </a:path>
                            </a:pathLst>
                          </a:custGeom>
                          <a:solidFill>
                            <a:srgbClr val="33CCCC"/>
                          </a:solidFill>
                          <a:ln w="0">
                            <a:solidFill>
                              <a:srgbClr val="000000"/>
                            </a:solidFill>
                            <a:prstDash val="solid"/>
                            <a:round/>
                            <a:headEnd/>
                            <a:tailEnd/>
                          </a:ln>
                        </wps:spPr>
                        <wps:bodyPr rot="0" vert="horz" wrap="square" lIns="91440" tIns="45720" rIns="91440" bIns="45720" anchor="t" anchorCtr="0" upright="1">
                          <a:noAutofit/>
                        </wps:bodyPr>
                      </wps:wsp>
                      <wps:wsp>
                        <wps:cNvPr id="43" name="Freeform 48"/>
                        <wps:cNvSpPr>
                          <a:spLocks/>
                        </wps:cNvSpPr>
                        <wps:spPr bwMode="auto">
                          <a:xfrm>
                            <a:off x="1344930" y="308610"/>
                            <a:ext cx="706120" cy="1122680"/>
                          </a:xfrm>
                          <a:custGeom>
                            <a:avLst/>
                            <a:gdLst>
                              <a:gd name="T0" fmla="*/ 138 w 1112"/>
                              <a:gd name="T1" fmla="*/ 49 h 1768"/>
                              <a:gd name="T2" fmla="*/ 401 w 1112"/>
                              <a:gd name="T3" fmla="*/ 155 h 1768"/>
                              <a:gd name="T4" fmla="*/ 582 w 1112"/>
                              <a:gd name="T5" fmla="*/ 249 h 1768"/>
                              <a:gd name="T6" fmla="*/ 692 w 1112"/>
                              <a:gd name="T7" fmla="*/ 322 h 1768"/>
                              <a:gd name="T8" fmla="*/ 791 w 1112"/>
                              <a:gd name="T9" fmla="*/ 406 h 1768"/>
                              <a:gd name="T10" fmla="*/ 876 w 1112"/>
                              <a:gd name="T11" fmla="*/ 502 h 1768"/>
                              <a:gd name="T12" fmla="*/ 930 w 1112"/>
                              <a:gd name="T13" fmla="*/ 585 h 1768"/>
                              <a:gd name="T14" fmla="*/ 961 w 1112"/>
                              <a:gd name="T15" fmla="*/ 653 h 1768"/>
                              <a:gd name="T16" fmla="*/ 987 w 1112"/>
                              <a:gd name="T17" fmla="*/ 731 h 1768"/>
                              <a:gd name="T18" fmla="*/ 1020 w 1112"/>
                              <a:gd name="T19" fmla="*/ 864 h 1768"/>
                              <a:gd name="T20" fmla="*/ 1053 w 1112"/>
                              <a:gd name="T21" fmla="*/ 1058 h 1768"/>
                              <a:gd name="T22" fmla="*/ 1075 w 1112"/>
                              <a:gd name="T23" fmla="*/ 1257 h 1768"/>
                              <a:gd name="T24" fmla="*/ 1090 w 1112"/>
                              <a:gd name="T25" fmla="*/ 1444 h 1768"/>
                              <a:gd name="T26" fmla="*/ 1095 w 1112"/>
                              <a:gd name="T27" fmla="*/ 1528 h 1768"/>
                              <a:gd name="T28" fmla="*/ 1100 w 1112"/>
                              <a:gd name="T29" fmla="*/ 1602 h 1768"/>
                              <a:gd name="T30" fmla="*/ 1103 w 1112"/>
                              <a:gd name="T31" fmla="*/ 1665 h 1768"/>
                              <a:gd name="T32" fmla="*/ 1106 w 1112"/>
                              <a:gd name="T33" fmla="*/ 1715 h 1768"/>
                              <a:gd name="T34" fmla="*/ 1109 w 1112"/>
                              <a:gd name="T35" fmla="*/ 1750 h 1768"/>
                              <a:gd name="T36" fmla="*/ 1112 w 1112"/>
                              <a:gd name="T37" fmla="*/ 1767 h 1768"/>
                              <a:gd name="T38" fmla="*/ 1105 w 1112"/>
                              <a:gd name="T39" fmla="*/ 1762 h 1768"/>
                              <a:gd name="T40" fmla="*/ 1102 w 1112"/>
                              <a:gd name="T41" fmla="*/ 1735 h 1768"/>
                              <a:gd name="T42" fmla="*/ 1099 w 1112"/>
                              <a:gd name="T43" fmla="*/ 1693 h 1768"/>
                              <a:gd name="T44" fmla="*/ 1096 w 1112"/>
                              <a:gd name="T45" fmla="*/ 1636 h 1768"/>
                              <a:gd name="T46" fmla="*/ 1092 w 1112"/>
                              <a:gd name="T47" fmla="*/ 1566 h 1768"/>
                              <a:gd name="T48" fmla="*/ 1088 w 1112"/>
                              <a:gd name="T49" fmla="*/ 1487 h 1768"/>
                              <a:gd name="T50" fmla="*/ 1078 w 1112"/>
                              <a:gd name="T51" fmla="*/ 1353 h 1768"/>
                              <a:gd name="T52" fmla="*/ 1060 w 1112"/>
                              <a:gd name="T53" fmla="*/ 1159 h 1768"/>
                              <a:gd name="T54" fmla="*/ 1032 w 1112"/>
                              <a:gd name="T55" fmla="*/ 961 h 1768"/>
                              <a:gd name="T56" fmla="*/ 993 w 1112"/>
                              <a:gd name="T57" fmla="*/ 776 h 1768"/>
                              <a:gd name="T58" fmla="*/ 969 w 1112"/>
                              <a:gd name="T59" fmla="*/ 693 h 1768"/>
                              <a:gd name="T60" fmla="*/ 940 w 1112"/>
                              <a:gd name="T61" fmla="*/ 620 h 1768"/>
                              <a:gd name="T62" fmla="*/ 908 w 1112"/>
                              <a:gd name="T63" fmla="*/ 559 h 1768"/>
                              <a:gd name="T64" fmla="*/ 831 w 1112"/>
                              <a:gd name="T65" fmla="*/ 456 h 1768"/>
                              <a:gd name="T66" fmla="*/ 739 w 1112"/>
                              <a:gd name="T67" fmla="*/ 367 h 1768"/>
                              <a:gd name="T68" fmla="*/ 635 w 1112"/>
                              <a:gd name="T69" fmla="*/ 289 h 1768"/>
                              <a:gd name="T70" fmla="*/ 521 w 1112"/>
                              <a:gd name="T71" fmla="*/ 221 h 1768"/>
                              <a:gd name="T72" fmla="*/ 269 w 1112"/>
                              <a:gd name="T73" fmla="*/ 106 h 1768"/>
                              <a:gd name="T74" fmla="*/ 0 w 1112"/>
                              <a:gd name="T75" fmla="*/ 5 h 1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112" h="1768">
                                <a:moveTo>
                                  <a:pt x="2" y="0"/>
                                </a:moveTo>
                                <a:lnTo>
                                  <a:pt x="138" y="49"/>
                                </a:lnTo>
                                <a:lnTo>
                                  <a:pt x="271" y="100"/>
                                </a:lnTo>
                                <a:lnTo>
                                  <a:pt x="401" y="155"/>
                                </a:lnTo>
                                <a:lnTo>
                                  <a:pt x="524" y="216"/>
                                </a:lnTo>
                                <a:lnTo>
                                  <a:pt x="582" y="249"/>
                                </a:lnTo>
                                <a:lnTo>
                                  <a:pt x="639" y="284"/>
                                </a:lnTo>
                                <a:lnTo>
                                  <a:pt x="692" y="322"/>
                                </a:lnTo>
                                <a:lnTo>
                                  <a:pt x="743" y="362"/>
                                </a:lnTo>
                                <a:lnTo>
                                  <a:pt x="791" y="406"/>
                                </a:lnTo>
                                <a:lnTo>
                                  <a:pt x="835" y="452"/>
                                </a:lnTo>
                                <a:lnTo>
                                  <a:pt x="876" y="502"/>
                                </a:lnTo>
                                <a:lnTo>
                                  <a:pt x="913" y="556"/>
                                </a:lnTo>
                                <a:lnTo>
                                  <a:pt x="930" y="585"/>
                                </a:lnTo>
                                <a:lnTo>
                                  <a:pt x="946" y="618"/>
                                </a:lnTo>
                                <a:lnTo>
                                  <a:pt x="961" y="653"/>
                                </a:lnTo>
                                <a:lnTo>
                                  <a:pt x="974" y="691"/>
                                </a:lnTo>
                                <a:lnTo>
                                  <a:pt x="987" y="731"/>
                                </a:lnTo>
                                <a:lnTo>
                                  <a:pt x="999" y="774"/>
                                </a:lnTo>
                                <a:lnTo>
                                  <a:pt x="1020" y="864"/>
                                </a:lnTo>
                                <a:lnTo>
                                  <a:pt x="1038" y="959"/>
                                </a:lnTo>
                                <a:lnTo>
                                  <a:pt x="1053" y="1058"/>
                                </a:lnTo>
                                <a:lnTo>
                                  <a:pt x="1065" y="1158"/>
                                </a:lnTo>
                                <a:lnTo>
                                  <a:pt x="1075" y="1257"/>
                                </a:lnTo>
                                <a:lnTo>
                                  <a:pt x="1084" y="1353"/>
                                </a:lnTo>
                                <a:lnTo>
                                  <a:pt x="1090" y="1444"/>
                                </a:lnTo>
                                <a:lnTo>
                                  <a:pt x="1093" y="1487"/>
                                </a:lnTo>
                                <a:lnTo>
                                  <a:pt x="1095" y="1528"/>
                                </a:lnTo>
                                <a:lnTo>
                                  <a:pt x="1098" y="1566"/>
                                </a:lnTo>
                                <a:lnTo>
                                  <a:pt x="1100" y="1602"/>
                                </a:lnTo>
                                <a:lnTo>
                                  <a:pt x="1102" y="1635"/>
                                </a:lnTo>
                                <a:lnTo>
                                  <a:pt x="1103" y="1665"/>
                                </a:lnTo>
                                <a:lnTo>
                                  <a:pt x="1105" y="1692"/>
                                </a:lnTo>
                                <a:lnTo>
                                  <a:pt x="1106" y="1715"/>
                                </a:lnTo>
                                <a:lnTo>
                                  <a:pt x="1108" y="1735"/>
                                </a:lnTo>
                                <a:lnTo>
                                  <a:pt x="1109" y="1750"/>
                                </a:lnTo>
                                <a:lnTo>
                                  <a:pt x="1111" y="1760"/>
                                </a:lnTo>
                                <a:lnTo>
                                  <a:pt x="1112" y="1767"/>
                                </a:lnTo>
                                <a:lnTo>
                                  <a:pt x="1107" y="1768"/>
                                </a:lnTo>
                                <a:lnTo>
                                  <a:pt x="1105" y="1762"/>
                                </a:lnTo>
                                <a:lnTo>
                                  <a:pt x="1103" y="1750"/>
                                </a:lnTo>
                                <a:lnTo>
                                  <a:pt x="1102" y="1735"/>
                                </a:lnTo>
                                <a:lnTo>
                                  <a:pt x="1100" y="1716"/>
                                </a:lnTo>
                                <a:lnTo>
                                  <a:pt x="1099" y="1693"/>
                                </a:lnTo>
                                <a:lnTo>
                                  <a:pt x="1098" y="1666"/>
                                </a:lnTo>
                                <a:lnTo>
                                  <a:pt x="1096" y="1636"/>
                                </a:lnTo>
                                <a:lnTo>
                                  <a:pt x="1094" y="1602"/>
                                </a:lnTo>
                                <a:lnTo>
                                  <a:pt x="1092" y="1566"/>
                                </a:lnTo>
                                <a:lnTo>
                                  <a:pt x="1090" y="1528"/>
                                </a:lnTo>
                                <a:lnTo>
                                  <a:pt x="1088" y="1487"/>
                                </a:lnTo>
                                <a:lnTo>
                                  <a:pt x="1085" y="1444"/>
                                </a:lnTo>
                                <a:lnTo>
                                  <a:pt x="1078" y="1353"/>
                                </a:lnTo>
                                <a:lnTo>
                                  <a:pt x="1070" y="1258"/>
                                </a:lnTo>
                                <a:lnTo>
                                  <a:pt x="1060" y="1159"/>
                                </a:lnTo>
                                <a:lnTo>
                                  <a:pt x="1047" y="1059"/>
                                </a:lnTo>
                                <a:lnTo>
                                  <a:pt x="1032" y="961"/>
                                </a:lnTo>
                                <a:lnTo>
                                  <a:pt x="1014" y="865"/>
                                </a:lnTo>
                                <a:lnTo>
                                  <a:pt x="993" y="776"/>
                                </a:lnTo>
                                <a:lnTo>
                                  <a:pt x="981" y="733"/>
                                </a:lnTo>
                                <a:lnTo>
                                  <a:pt x="969" y="693"/>
                                </a:lnTo>
                                <a:lnTo>
                                  <a:pt x="955" y="656"/>
                                </a:lnTo>
                                <a:lnTo>
                                  <a:pt x="940" y="620"/>
                                </a:lnTo>
                                <a:lnTo>
                                  <a:pt x="925" y="588"/>
                                </a:lnTo>
                                <a:lnTo>
                                  <a:pt x="908" y="559"/>
                                </a:lnTo>
                                <a:lnTo>
                                  <a:pt x="871" y="506"/>
                                </a:lnTo>
                                <a:lnTo>
                                  <a:pt x="831" y="456"/>
                                </a:lnTo>
                                <a:lnTo>
                                  <a:pt x="787" y="410"/>
                                </a:lnTo>
                                <a:lnTo>
                                  <a:pt x="739" y="367"/>
                                </a:lnTo>
                                <a:lnTo>
                                  <a:pt x="689" y="327"/>
                                </a:lnTo>
                                <a:lnTo>
                                  <a:pt x="635" y="289"/>
                                </a:lnTo>
                                <a:lnTo>
                                  <a:pt x="580" y="254"/>
                                </a:lnTo>
                                <a:lnTo>
                                  <a:pt x="521" y="221"/>
                                </a:lnTo>
                                <a:lnTo>
                                  <a:pt x="398" y="160"/>
                                </a:lnTo>
                                <a:lnTo>
                                  <a:pt x="269" y="106"/>
                                </a:lnTo>
                                <a:lnTo>
                                  <a:pt x="136" y="55"/>
                                </a:lnTo>
                                <a:lnTo>
                                  <a:pt x="0" y="5"/>
                                </a:lnTo>
                                <a:lnTo>
                                  <a:pt x="2"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Rectangle 49"/>
                        <wps:cNvSpPr>
                          <a:spLocks noChangeArrowheads="1"/>
                        </wps:cNvSpPr>
                        <wps:spPr bwMode="auto">
                          <a:xfrm>
                            <a:off x="1604645" y="643890"/>
                            <a:ext cx="49911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26C78" w:rsidRDefault="0059726E">
                              <w:pPr>
                                <w:rPr>
                                  <w:rFonts w:asciiTheme="minorHAnsi" w:hAnsiTheme="minorHAnsi"/>
                                  <w:sz w:val="18"/>
                                  <w:szCs w:val="18"/>
                                  <w:lang w:val="ru-RU"/>
                                </w:rPr>
                              </w:pPr>
                              <w:r w:rsidRPr="00F26C78">
                                <w:rPr>
                                  <w:rFonts w:asciiTheme="minorHAnsi" w:hAnsiTheme="minorHAnsi"/>
                                  <w:b/>
                                  <w:bCs/>
                                  <w:color w:val="000000"/>
                                  <w:sz w:val="18"/>
                                  <w:szCs w:val="18"/>
                                  <w:lang w:val="ru-RU"/>
                                </w:rPr>
                                <w:t>Эмуляция</w:t>
                              </w:r>
                            </w:p>
                          </w:txbxContent>
                        </wps:txbx>
                        <wps:bodyPr rot="0" vert="horz" wrap="none" lIns="0" tIns="0" rIns="0" bIns="0" anchor="t" anchorCtr="0">
                          <a:spAutoFit/>
                        </wps:bodyPr>
                      </wps:wsp>
                      <wps:wsp>
                        <wps:cNvPr id="45" name="Rectangle 50"/>
                        <wps:cNvSpPr>
                          <a:spLocks noChangeArrowheads="1"/>
                        </wps:cNvSpPr>
                        <wps:spPr bwMode="auto">
                          <a:xfrm>
                            <a:off x="1720215" y="246380"/>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26C78" w:rsidRDefault="0059726E">
                              <w:pPr>
                                <w:rPr>
                                  <w:sz w:val="18"/>
                                  <w:szCs w:val="18"/>
                                </w:rPr>
                              </w:pPr>
                              <w:r w:rsidRPr="00F26C78">
                                <w:rPr>
                                  <w:rFonts w:asciiTheme="minorHAnsi" w:hAnsiTheme="minorHAnsi"/>
                                  <w:b/>
                                  <w:bCs/>
                                  <w:color w:val="000000"/>
                                  <w:sz w:val="18"/>
                                  <w:szCs w:val="18"/>
                                  <w:lang w:val="ru-RU"/>
                                </w:rPr>
                                <w:t>КТСОП</w:t>
                              </w:r>
                            </w:p>
                          </w:txbxContent>
                        </wps:txbx>
                        <wps:bodyPr rot="0" vert="horz" wrap="none" lIns="0" tIns="0" rIns="0" bIns="0" anchor="t" anchorCtr="0">
                          <a:spAutoFit/>
                        </wps:bodyPr>
                      </wps:wsp>
                      <wps:wsp>
                        <wps:cNvPr id="46" name="Rectangle 51"/>
                        <wps:cNvSpPr>
                          <a:spLocks noChangeArrowheads="1"/>
                        </wps:cNvSpPr>
                        <wps:spPr bwMode="auto">
                          <a:xfrm>
                            <a:off x="1493520" y="128714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sidRPr="00F26C78">
                                <w:rPr>
                                  <w:rFonts w:asciiTheme="minorHAnsi" w:hAnsiTheme="minorHAnsi"/>
                                  <w:b/>
                                  <w:bCs/>
                                  <w:color w:val="000000"/>
                                  <w:sz w:val="18"/>
                                  <w:szCs w:val="18"/>
                                  <w:lang w:val="ru-RU"/>
                                </w:rPr>
                                <w:t>СПП</w:t>
                              </w:r>
                            </w:p>
                          </w:txbxContent>
                        </wps:txbx>
                        <wps:bodyPr rot="0" vert="horz" wrap="none" lIns="0" tIns="0" rIns="0" bIns="0" anchor="t" anchorCtr="0">
                          <a:spAutoFit/>
                        </wps:bodyPr>
                      </wps:wsp>
                      <wps:wsp>
                        <wps:cNvPr id="173" name="Straight Arrow Connector 173"/>
                        <wps:cNvCnPr/>
                        <wps:spPr>
                          <a:xfrm flipH="1">
                            <a:off x="189443" y="66040"/>
                            <a:ext cx="13970" cy="1769745"/>
                          </a:xfrm>
                          <a:prstGeom prst="straightConnector1">
                            <a:avLst/>
                          </a:prstGeom>
                          <a:ln w="31750" cmpd="sng">
                            <a:tailEnd type="arrow"/>
                          </a:ln>
                        </wps:spPr>
                        <wps:style>
                          <a:lnRef idx="1">
                            <a:schemeClr val="dk1"/>
                          </a:lnRef>
                          <a:fillRef idx="0">
                            <a:schemeClr val="dk1"/>
                          </a:fillRef>
                          <a:effectRef idx="0">
                            <a:schemeClr val="dk1"/>
                          </a:effectRef>
                          <a:fontRef idx="minor">
                            <a:schemeClr val="tx1"/>
                          </a:fontRef>
                        </wps:style>
                        <wps:bodyPr/>
                      </wps:wsp>
                      <wps:wsp>
                        <wps:cNvPr id="174" name="Flowchart: Connector 174"/>
                        <wps:cNvSpPr/>
                        <wps:spPr>
                          <a:xfrm>
                            <a:off x="170305" y="33020"/>
                            <a:ext cx="52070" cy="53975"/>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txbx>
                          <w:txbxContent>
                            <w:p w:rsidR="0059726E" w:rsidRDefault="0059726E" w:rsidP="00CF62C3">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Canvas 49" o:spid="_x0000_s1026" editas="canvas" style="width:262.7pt;height:155.75pt;mso-position-horizontal-relative:char;mso-position-vertical-relative:line" coordsize="33362,19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">
                <v:shape id="_x0000_s1027" type="#_x0000_t75" style="position:absolute;width:33362;height:19780;visibility:visible;mso-wrap-style:square" filled="t" fillcolor="white [3212]">
                  <v:fill o:detectmouseclick="t"/>
                  <v:path o:connecttype="none"/>
                </v:shape>
                <v:rect id="Rectangle 25" o:spid="_x0000_s1028" style="position:absolute;left:3606;top:107;width:26550;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QbcQA&#10;AADaAAAADwAAAGRycy9kb3ducmV2LnhtbESPT2sCMRTE70K/Q3gFL6LZLkV0NUorKHqrfy7enpvn&#10;7uLmZZtE3frpm0LB4zAzv2Gm89bU4kbOV5YVvA0SEMS51RUXCg77ZX8EwgdkjbVlUvBDHuazl84U&#10;M23vvKXbLhQiQthnqKAMocmk9HlJBv3ANsTRO1tnMETpCqkd3iPc1DJNkqE0WHFcKLGhRUn5ZXc1&#10;CprvE7vN+/hrhY/j57hXpb4tUqW6r+3HBESgNjzD/+21VjCEvyvxBs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0G3EAAAA2gAAAA8AAAAAAAAAAAAAAAAAmAIAAGRycy9k&#10;b3ducmV2LnhtbFBLBQYAAAAABAAEAPUAAACJAwAAAAA=&#10;" fillcolor="lime" stroked="f"/>
                <v:shape id="Freeform 26" o:spid="_x0000_s1029" style="position:absolute;left:3683;top:19;width:26581;height:1828;visibility:visible;mso-wrap-style:square;v-text-anchor:top" coordsize="4186,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SfI74A&#10;AADaAAAADwAAAGRycy9kb3ducmV2LnhtbERPy4rCMBTdD/gP4QpuBk0VR6RjFPEBOjur7u80d9oy&#10;yU1pYq1/bxaCy8N5L1adNaKlxleOFYxHCQji3OmKCwWX8344B+EDskbjmBQ8yMNq2ftYYKrdnU/U&#10;ZqEQMYR9igrKEOpUSp+XZNGPXE0cuT/XWAwRNoXUDd5juDVykiQzabHi2FBiTZuS8v/sZhVk2+OU&#10;j2bztfv9Keamo2v72V6VGvS79TeIQF14i1/ug1YQt8Yr8QbI5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2UnyO+AAAA2gAAAA8AAAAAAAAAAAAAAAAAmAIAAGRycy9kb3ducmV2&#10;LnhtbFBLBQYAAAAABAAEAPUAAACDAwAAAAA=&#10;" path="m,l4186,r,288l,288,,xm5,285l2,282r4181,l4180,285r,-282l4183,6,2,6,5,3r,282xe" fillcolor="black" strokeweight="0">
                  <v:path arrowok="t" o:connecttype="custom" o:connectlocs="0,0;2658110,0;2658110,182880;0,182880;0,0;3175,180975;1270,179070;2656205,179070;2654300,180975;2654300,1905;2656205,3810;1270,3810;3175,1905;3175,180975" o:connectangles="0,0,0,0,0,0,0,0,0,0,0,0,0,0"/>
                  <o:lock v:ext="edit" verticies="t"/>
                </v:shape>
                <v:shape id="Freeform 27" o:spid="_x0000_s1030" style="position:absolute;left:3644;top:2990;width:7697;height:11462;visibility:visible;mso-wrap-style:square;v-text-anchor:top" coordsize="1212,1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ETcIA&#10;AADcAAAADwAAAGRycy9kb3ducmV2LnhtbESPUWvCQBCE3wX/w7GCb3qxD2JST7FCqWKhGPMDltw2&#10;Cc3thtxV47/3hEIfh5n5hllvB9eqK/W+ETawmCegiEuxDVcGisv7bAXKB2SLrTAZuJOH7WY8WmNm&#10;5cZnuuahUhHCPkMDdQhdprUva3Lo59IRR+9beochyr7StsdbhLtWvyTJUjtsOC7U2NG+pvIn/3UG&#10;ZFkgFenp7bLLjx8kn4Jf4WDMdDLsXkEFGsJ/+K99sAZWaQrPM/EI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2ARNwgAAANwAAAAPAAAAAAAAAAAAAAAAAJgCAABkcnMvZG93&#10;bnJldi54bWxQSwUGAAAAAAQABAD1AAAAhwMAAAAA&#10;" path="m1212,r,1805l,,1212,xe" fillcolor="lime" stroked="f">
                  <v:path arrowok="t" o:connecttype="custom" o:connectlocs="769620,0;769620,1146175;0,0;769620,0" o:connectangles="0,0,0,0"/>
                </v:shape>
                <v:shape id="Freeform 28" o:spid="_x0000_s1031" style="position:absolute;left:3613;top:2971;width:7747;height:11545;visibility:visible;mso-wrap-style:square;v-text-anchor:top" coordsize="1220,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3ZCsIA&#10;AADcAAAADwAAAGRycy9kb3ducmV2LnhtbERPS2sCMRC+F/ofwgi9FM1aodTVKKW0KEKR+jh4Gzbj&#10;7uJmsiaprv++cyh4/Pje03nnGnWhEGvPBoaDDBRx4W3NpYHd9qv/BiomZIuNZzJwowjz2ePDFHPr&#10;r/xDl00qlYRwzNFAlVKbax2LihzGgW+JhTv64DAJDKW2Aa8S7hr9kmWv2mHN0lBhSx8VFafNrzMw&#10;btcLPNPtsB8xrsL38/DzvG6Meep17xNQibp0F/+7l1Z8mcyXM3IE9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HdkKwgAAANwAAAAPAAAAAAAAAAAAAAAAAJgCAABkcnMvZG93&#10;bnJldi54bWxQSwUGAAAAAAQABAD1AAAAhwMAAAAA&#10;" path="m1220,r,1818l,,1220,xm5,6l8,2,1219,1806r-5,2l1214,3r3,3l5,6xe" fillcolor="black" strokeweight="0">
                  <v:path arrowok="t" o:connecttype="custom" o:connectlocs="774700,0;774700,1154430;0,0;774700,0;3175,3810;5080,1270;774065,1146810;770890,1148080;770890,1905;772795,3810;3175,3810" o:connectangles="0,0,0,0,0,0,0,0,0,0,0"/>
                  <o:lock v:ext="edit" verticies="t"/>
                </v:shape>
                <v:shape id="Freeform 29" o:spid="_x0000_s1032" style="position:absolute;left:3683;top:4305;width:7581;height:11239;visibility:visible;mso-wrap-style:square;v-text-anchor:top" coordsize="1194,1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OxMMUA&#10;AADcAAAADwAAAGRycy9kb3ducmV2LnhtbESPQWsCMRSE70L/Q3iF3jRpEbGrUYrLohcLVVvo7bl5&#10;3V3cvCxJquu/bwqCx2FmvmHmy9624kw+NI41PI8UCOLSmYYrDYd9MZyCCBHZYOuYNFwpwHLxMJhj&#10;ZtyFP+i8i5VIEA4Zaqhj7DIpQ1mTxTByHXHyfpy3GJP0lTQeLwluW/mi1ERabDgt1NjRqqbytPu1&#10;Gk55+xXeP6/5YXUsvvdxS5O1J62fHvu3GYhIfbyHb+2N0fCqxvB/Jh0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7EwxQAAANwAAAAPAAAAAAAAAAAAAAAAAJgCAABkcnMv&#10;ZG93bnJldi54bWxQSwUGAAAAAAQABAD1AAAAigMAAAAA&#10;" path="m,1770l,,1194,1770,,1770xe" fillcolor="#f3b200" stroked="f">
                  <v:path arrowok="t" o:connecttype="custom" o:connectlocs="0,1123950;0,0;758190,1123950;0,1123950" o:connectangles="0,0,0,0"/>
                </v:shape>
                <v:shape id="Freeform 30" o:spid="_x0000_s1033" style="position:absolute;left:3663;top:4248;width:7640;height:11315;visibility:visible;mso-wrap-style:square;v-text-anchor:top" coordsize="1203,1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4WsUA&#10;AADcAAAADwAAAGRycy9kb3ducmV2LnhtbESPQWvCQBSE70L/w/IKvZlNA21NdA1FKVY8aQt6fGRf&#10;k9js25Ddmuivd4WCx2FmvmFm+WAacaLO1ZYVPEcxCOLC6ppLBd9fH+MJCOeRNTaWScGZHOTzh9EM&#10;M2173tJp50sRIOwyVFB532ZSuqIigy6yLXHwfmxn0AfZlVJ32Ae4aWQSx6/SYM1hocKWFhUVv7s/&#10;o2B1oeNmuT64fbty+tin5mDeEqWeHof3KQhPg7+H/9ufWkEav8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bhaxQAAANwAAAAPAAAAAAAAAAAAAAAAAJgCAABkcnMv&#10;ZG93bnJldi54bWxQSwUGAAAAAAQABAD1AAAAigMAAAAA&#10;" path="m,1782l,,1203,1782,,1782xm1197,1776r-2,5l1,11,6,9r,1770l3,1776r1194,xe" fillcolor="black" strokeweight="0">
                  <v:path arrowok="t" o:connecttype="custom" o:connectlocs="0,1131570;0,0;763905,1131570;0,1131570;760095,1127760;758825,1130935;635,6985;3810,5715;3810,1129665;1905,1127760;760095,1127760" o:connectangles="0,0,0,0,0,0,0,0,0,0,0"/>
                  <o:lock v:ext="edit" verticies="t"/>
                </v:shape>
                <v:rect id="Rectangle 31" o:spid="_x0000_s1034" style="position:absolute;left:16294;top:330;width:3860;height:16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bMsIA&#10;AADcAAAADwAAAGRycy9kb3ducmV2LnhtbESP3WoCMRSE7wt9h3CE3tVEL0S3RhFBUOmNqw9w2Jz9&#10;ocnJkqTu+vamUPBymJlvmPV2dFbcKcTOs4bZVIEgrrzpuNFwux4+lyBiQjZoPZOGB0XYbt7f1lgY&#10;P/CF7mVqRIZwLFBDm1JfSBmrlhzGqe+Js1f74DBlGRppAg4Z7qycK7WQDjvOCy32tG+p+il/nQZ5&#10;LQ/DsrRB+fO8/ran46Umr/XHZNx9gUg0plf4v300GlZqAX9n8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sywgAAANwAAAAPAAAAAAAAAAAAAAAAAJgCAABkcnMvZG93&#10;bnJldi54bWxQSwUGAAAAAAQABAD1AAAAhwMAAAAA&#10;" filled="f" stroked="f">
                  <v:textbox style="mso-fit-shape-to-text:t" inset="0,0,0,0">
                    <w:txbxContent>
                      <w:p w:rsidR="0059726E" w:rsidRPr="00F26C78" w:rsidRDefault="0059726E" w:rsidP="00F26C78">
                        <w:pPr>
                          <w:spacing w:before="0"/>
                          <w:rPr>
                            <w:rFonts w:asciiTheme="minorHAnsi" w:hAnsiTheme="minorHAnsi"/>
                            <w:lang w:val="ru-RU"/>
                          </w:rPr>
                        </w:pPr>
                        <w:r w:rsidRPr="00F26C78">
                          <w:rPr>
                            <w:rFonts w:asciiTheme="minorHAnsi" w:hAnsiTheme="minorHAnsi"/>
                            <w:b/>
                            <w:bCs/>
                            <w:color w:val="000000"/>
                            <w:lang w:val="ru-RU"/>
                          </w:rPr>
                          <w:t>КТСОП</w:t>
                        </w:r>
                      </w:p>
                    </w:txbxContent>
                  </v:textbox>
                </v:rect>
                <v:rect id="Rectangle 32" o:spid="_x0000_s1035" style="position:absolute;left:3644;top:16567;width:26435;height:1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QRg8UA&#10;AADcAAAADwAAAGRycy9kb3ducmV2LnhtbESPQWvCQBSE7wX/w/IEL6VutGptdJUoVbxqS2tvj+wz&#10;CWbfhuyq8d+7guBxmJlvmOm8MaU4U+0Kywp63QgEcWp1wZmCn+/V2xiE88gaS8uk4EoO5rPWyxRj&#10;bS+8pfPOZyJA2MWoIPe+iqV0aU4GXddWxME72NqgD7LOpK7xEuCmlP0oGkmDBYeFHCta5pQedyej&#10;YPi3+vXH/muyIBok725k11//e6U67SaZgPDU+Gf40d5oBZ/RB9zPhCM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tBGDxQAAANwAAAAPAAAAAAAAAAAAAAAAAJgCAABkcnMv&#10;ZG93bnJldi54bWxQSwUGAAAAAAQABAD1AAAAigMAAAAA&#10;" fillcolor="#f3b200" stroked="f"/>
                <v:shape id="Freeform 33" o:spid="_x0000_s1036" style="position:absolute;left:3625;top:16548;width:26474;height:1828;visibility:visible;mso-wrap-style:square;v-text-anchor:top" coordsize="416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bYhsUA&#10;AADcAAAADwAAAGRycy9kb3ducmV2LnhtbESPQWsCMRSE74L/ITyhF6lZCy11NUorCK1Cobbi9bF5&#10;bhY3L0uSXbf/3ggFj8PMfMMsVr2tRUc+VI4VTCcZCOLC6YpLBb8/m8dXECEia6wdk4I/CrBaDgcL&#10;zLW78Dd1+1iKBOGQowITY5NLGQpDFsPENcTJOzlvMSbpS6k9XhLc1vIpy16kxYrTgsGG1oaK8761&#10;Co5m+7k+uK7xX+YQ27Br38fPY6UeRv3bHESkPt7D/+0PrWCWzeB2Jh0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tiGxQAAANwAAAAPAAAAAAAAAAAAAAAAAJgCAABkcnMv&#10;ZG93bnJldi54bWxQSwUGAAAAAAQABAD1AAAAigMAAAAA&#10;" path="m,l4169,r,288l,288,,xm6,285l3,282r4163,l4163,285r,-282l4166,6,3,6,6,3r,282xe" fillcolor="black" strokeweight="0">
                  <v:path arrowok="t" o:connecttype="custom" o:connectlocs="0,0;2647315,0;2647315,182880;0,182880;0,0;3810,180975;1905,179070;2645410,179070;2643505,180975;2643505,1905;2645410,3810;1905,3810;3810,1905;3810,180975" o:connectangles="0,0,0,0,0,0,0,0,0,0,0,0,0,0"/>
                  <o:lock v:ext="edit" verticies="t"/>
                </v:shape>
                <v:shape id="Freeform 34" o:spid="_x0000_s1037" style="position:absolute;left:22244;top:2990;width:7689;height:11424;visibility:visible;mso-wrap-style:square;v-text-anchor:top" coordsize="1211,1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A0GLwA&#10;AADcAAAADwAAAGRycy9kb3ducmV2LnhtbERPvQrCMBDeBd8hnOAimuogWo2igtTVWnA9m7MtNpfS&#10;RK1vbwbB8eP7X287U4sXta6yrGA6iUAQ51ZXXCjILsfxAoTzyBpry6TgQw62m35vjbG2bz7TK/WF&#10;CCHsYlRQet/EUrq8JINuYhviwN1ta9AH2BZSt/gO4aaWsyiaS4MVh4YSGzqUlD/Sp1GwX2p9m2cm&#10;mTWL3KZydE0/SaLUcNDtViA8df4v/rlPWsFyGuaHM+EIyM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IwDQYvAAAANwAAAAPAAAAAAAAAAAAAAAAAJgCAABkcnMvZG93bnJldi54&#10;bWxQSwUGAAAAAAQABAD1AAAAgQMAAAAA&#10;" path="m1211,r,1799l,,1211,xe" fillcolor="#3cc" stroked="f">
                  <v:path arrowok="t" o:connecttype="custom" o:connectlocs="768985,0;768985,1142365;0,0;768985,0" o:connectangles="0,0,0,0"/>
                </v:shape>
                <v:shape id="Freeform 35" o:spid="_x0000_s1038" style="position:absolute;left:22205;top:2971;width:7747;height:11507;visibility:visible;mso-wrap-style:square;v-text-anchor:top" coordsize="1220,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SRBMYA&#10;AADcAAAADwAAAGRycy9kb3ducmV2LnhtbESPT2vCQBTE7wW/w/IEb3WTHqRGNyFUS8Uein8KHh/Z&#10;12xo9m2aXTV++26h4HGYmd8wy2KwrbhQ7xvHCtJpAoK4crrhWsHx8Pr4DMIHZI2tY1JwIw9FPnpY&#10;YqbdlXd02YdaRAj7DBWYELpMSl8ZsuinriOO3pfrLYYo+1rqHq8Rblv5lCQzabHhuGCwoxdD1ff+&#10;bBVU72H9cSpPq7cfM6dOfs7MrdwqNRkP5QJEoCHcw//tjVYwT1P4OxOP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SRBMYAAADcAAAADwAAAAAAAAAAAAAAAACYAgAAZHJz&#10;L2Rvd25yZXYueG1sUEsFBgAAAAAEAAQA9QAAAIsDAAAAAA==&#10;" path="m1220,r,1812l,,1220,xm6,6l8,2,1220,1801r-6,1l1214,3r3,3l6,6xe" fillcolor="black" strokeweight="0">
                  <v:path arrowok="t" o:connecttype="custom" o:connectlocs="774700,0;774700,1150620;0,0;774700,0;3810,3810;5080,1270;774700,1143635;770890,1144270;770890,1905;772795,3810;3810,3810" o:connectangles="0,0,0,0,0,0,0,0,0,0,0"/>
                  <o:lock v:ext="edit" verticies="t"/>
                </v:shape>
                <v:shape id="Freeform 36" o:spid="_x0000_s1039" style="position:absolute;left:22244;top:4305;width:7581;height:11239;visibility:visible;mso-wrap-style:square;v-text-anchor:top" coordsize="1194,1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8aAsQA&#10;AADcAAAADwAAAGRycy9kb3ducmV2LnhtbESPT4vCMBTE74LfITxhb5rqQdZqFFHEvSj4ZwVvz+bZ&#10;FpuXkkSt334jCHscZuY3zGTWmEo8yPnSsoJ+LwFBnFldcq7geFh1v0H4gKyxskwKXuRhNm23Jphq&#10;++QdPfYhFxHCPkUFRQh1KqXPCjLoe7Ymjt7VOoMhSpdL7fAZ4aaSgyQZSoMlx4UCa1oUlN32d6Pg&#10;tqxOfvv7Wh4Xl9X5EDY0XDtS6qvTzMcgAjXhP/xp/2gFo/4A3mfiEZ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vGgLEAAAA3AAAAA8AAAAAAAAAAAAAAAAAmAIAAGRycy9k&#10;b3ducmV2LnhtbFBLBQYAAAAABAAEAPUAAACJAwAAAAA=&#10;" path="m,1770l,,1194,1770,,1770xe" fillcolor="#f3b200" stroked="f">
                  <v:path arrowok="t" o:connecttype="custom" o:connectlocs="0,1123950;0,0;758190,1123950;0,1123950" o:connectangles="0,0,0,0"/>
                </v:shape>
                <v:shape id="Freeform 37" o:spid="_x0000_s1040" style="position:absolute;left:22225;top:4248;width:7639;height:11315;visibility:visible;mso-wrap-style:square;v-text-anchor:top" coordsize="1203,1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MPM8YA&#10;AADcAAAADwAAAGRycy9kb3ducmV2LnhtbESPT2vCQBTE74LfYXkFb2bTQFuN2YgoxZae/AN6fGRf&#10;k9js25BdTdpP3y0UPA4z8xsmWw6mETfqXG1ZwWMUgyAurK65VHA8vE5nIJxH1thYJgXf5GCZj0cZ&#10;ptr2vKPb3pciQNilqKDyvk2ldEVFBl1kW+LgfdrOoA+yK6XusA9w08gkjp+lwZrDQoUtrSsqvvZX&#10;o2D7Q5ePzfvZndqt05d+bs7mJVFq8jCsFiA8Df4e/m+/aQXzpwT+zo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MPM8YAAADcAAAADwAAAAAAAAAAAAAAAACYAgAAZHJz&#10;L2Rvd25yZXYueG1sUEsFBgAAAAAEAAQA9QAAAIsDAAAAAA==&#10;" path="m,1782l,,1203,1782,,1782xm1197,1776r-2,5l1,11,6,9r,1770l3,1776r1194,xe" fillcolor="black" strokeweight="0">
                  <v:path arrowok="t" o:connecttype="custom" o:connectlocs="0,1131570;0,0;763905,1131570;0,1131570;760095,1127760;758825,1130935;635,6985;3810,5715;3810,1129665;1905,1127760;760095,1127760" o:connectangles="0,0,0,0,0,0,0,0,0,0,0"/>
                  <o:lock v:ext="edit" verticies="t"/>
                </v:shape>
                <v:rect id="Rectangle 38" o:spid="_x0000_s1041" style="position:absolute;left:16294;top:16567;width:2051;height:13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FqWMIA&#10;AADcAAAADwAAAGRycy9kb3ducmV2LnhtbESPzYoCMRCE7wu+Q2jB25pRcHFHo4ggqOzFcR+gmfT8&#10;YNIZkuiMb2+EhT0WVfUVtd4O1ogH+dA6VjCbZiCIS6dbrhX8Xg+fSxAhIms0jknBkwJsN6OPNeba&#10;9XyhRxFrkSAcclTQxNjlUoayIYth6jri5FXOW4xJ+lpqj32CWyPnWfYlLbacFhrsaN9QeSvuVoG8&#10;Fod+WRifufO8+jGn46Uip9RkPOxWICIN8T/81z5qBd+L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wWpYwgAAANwAAAAPAAAAAAAAAAAAAAAAAJgCAABkcnMvZG93&#10;bnJldi54bWxQSwUGAAAAAAQABAD1AAAAhwMAAAAA&#10;" filled="f" stroked="f">
                  <v:textbox style="mso-fit-shape-to-text:t" inset="0,0,0,0">
                    <w:txbxContent>
                      <w:p w:rsidR="0059726E" w:rsidRDefault="0059726E" w:rsidP="00F26C78">
                        <w:pPr>
                          <w:spacing w:before="0"/>
                        </w:pPr>
                        <w:r w:rsidRPr="00F26C78">
                          <w:rPr>
                            <w:rFonts w:asciiTheme="minorHAnsi" w:hAnsiTheme="minorHAnsi"/>
                            <w:b/>
                            <w:bCs/>
                            <w:color w:val="000000"/>
                            <w:sz w:val="18"/>
                            <w:szCs w:val="18"/>
                            <w:lang w:val="ru-RU"/>
                          </w:rPr>
                          <w:t>СПП</w:t>
                        </w:r>
                      </w:p>
                    </w:txbxContent>
                  </v:textbox>
                </v:rect>
                <v:rect id="Rectangle 39" o:spid="_x0000_s1042" style="position:absolute;left:24364;top:6102;width:528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8cw8UA&#10;AADcAAAADwAAAGRycy9kb3ducmV2LnhtbESPQWvCQBSE74X+h+UVeim6UdBqdJUiCD0IYuxBb4/s&#10;MxubfRuyW5P6611B8DjMzDfMfNnZSlyo8aVjBYN+AoI4d7rkQsHPft2bgPABWWPlmBT8k4fl4vVl&#10;jql2Le/okoVCRAj7FBWYEOpUSp8bsuj7riaO3sk1FkOUTSF1g22E20oOk2QsLZYcFwzWtDKU/2Z/&#10;VsF6eyiJr3L3MZ207pwPj5nZ1Eq9v3VfMxCBuvAMP9rfWsF09An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3xzDxQAAANwAAAAPAAAAAAAAAAAAAAAAAJgCAABkcnMv&#10;ZG93bnJldi54bWxQSwUGAAAAAAQABAD1AAAAigMAAAAA&#10;" filled="f" stroked="f">
                  <v:textbox style="mso-fit-shape-to-text:t" inset="0,0,0,0">
                    <w:txbxContent>
                      <w:p w:rsidR="0059726E" w:rsidRDefault="0059726E">
                        <w:r w:rsidRPr="00F26C78">
                          <w:rPr>
                            <w:rFonts w:asciiTheme="minorHAnsi" w:hAnsiTheme="minorHAnsi"/>
                            <w:b/>
                            <w:bCs/>
                            <w:color w:val="000000"/>
                            <w:sz w:val="18"/>
                            <w:szCs w:val="18"/>
                            <w:lang w:val="ru-RU"/>
                          </w:rPr>
                          <w:t>Эмуляция</w:t>
                        </w:r>
                      </w:p>
                    </w:txbxContent>
                  </v:textbox>
                </v:rect>
                <v:rect id="Rectangle 40" o:spid="_x0000_s1043" style="position:absolute;left:7200;top:4622;width:3309;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Fxr4A&#10;AADcAAAADwAAAGRycy9kb3ducmV2LnhtbERPy4rCMBTdC/5DuII7TUdQ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PAxca+AAAA3AAAAA8AAAAAAAAAAAAAAAAAmAIAAGRycy9kb3ducmV2&#10;LnhtbFBLBQYAAAAABAAEAPUAAACDAwAAAAA=&#10;" filled="f" stroked="f">
                  <v:textbox style="mso-fit-shape-to-text:t" inset="0,0,0,0">
                    <w:txbxContent>
                      <w:p w:rsidR="0059726E" w:rsidRPr="00F26C78" w:rsidRDefault="0059726E">
                        <w:pPr>
                          <w:rPr>
                            <w:sz w:val="18"/>
                            <w:szCs w:val="18"/>
                          </w:rPr>
                        </w:pPr>
                        <w:r w:rsidRPr="00F26C78">
                          <w:rPr>
                            <w:rFonts w:asciiTheme="minorHAnsi" w:hAnsiTheme="minorHAnsi"/>
                            <w:b/>
                            <w:bCs/>
                            <w:color w:val="000000"/>
                            <w:sz w:val="18"/>
                            <w:szCs w:val="18"/>
                            <w:lang w:val="ru-RU"/>
                          </w:rPr>
                          <w:t>КТСОП</w:t>
                        </w:r>
                      </w:p>
                    </w:txbxContent>
                  </v:textbox>
                </v:rect>
                <v:rect id="Rectangle 41" o:spid="_x0000_s1044" style="position:absolute;left:5086;top:12827;width:2051;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xgXcIA&#10;AADcAAAADwAAAGRycy9kb3ducmV2LnhtbESPzYoCMRCE74LvEFrwphkFF5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GBdwgAAANwAAAAPAAAAAAAAAAAAAAAAAJgCAABkcnMvZG93&#10;bnJldi54bWxQSwUGAAAAAAQABAD1AAAAhwMAAAAA&#10;" filled="f" stroked="f">
                  <v:textbox style="mso-fit-shape-to-text:t" inset="0,0,0,0">
                    <w:txbxContent>
                      <w:p w:rsidR="0059726E" w:rsidRPr="00F26C78" w:rsidRDefault="0059726E">
                        <w:pPr>
                          <w:rPr>
                            <w:rFonts w:asciiTheme="minorHAnsi" w:hAnsiTheme="minorHAnsi"/>
                            <w:sz w:val="18"/>
                            <w:szCs w:val="18"/>
                            <w:lang w:val="ru-RU"/>
                          </w:rPr>
                        </w:pPr>
                        <w:r w:rsidRPr="00F26C78">
                          <w:rPr>
                            <w:rFonts w:asciiTheme="minorHAnsi" w:hAnsiTheme="minorHAnsi"/>
                            <w:b/>
                            <w:bCs/>
                            <w:color w:val="000000"/>
                            <w:sz w:val="18"/>
                            <w:szCs w:val="18"/>
                            <w:lang w:val="ru-RU"/>
                          </w:rPr>
                          <w:t>СПП</w:t>
                        </w:r>
                      </w:p>
                    </w:txbxContent>
                  </v:textbox>
                </v:rect>
                <v:rect id="Rectangle 42" o:spid="_x0000_s1045" style="position:absolute;left:24364;top:12915;width:2052;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59726E" w:rsidRDefault="0059726E">
                        <w:r w:rsidRPr="00F26C78">
                          <w:rPr>
                            <w:rFonts w:asciiTheme="minorHAnsi" w:hAnsiTheme="minorHAnsi"/>
                            <w:b/>
                            <w:bCs/>
                            <w:color w:val="000000"/>
                            <w:sz w:val="18"/>
                            <w:szCs w:val="18"/>
                            <w:lang w:val="ru-RU"/>
                          </w:rPr>
                          <w:t>СПП</w:t>
                        </w:r>
                      </w:p>
                    </w:txbxContent>
                  </v:textbox>
                </v:rect>
                <v:shape id="Freeform 43" o:spid="_x0000_s1046" style="position:absolute;left:13417;top:4381;width:7004;height:11240;visibility:visible;mso-wrap-style:square;v-text-anchor:top" coordsize="1103,1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Ar8MA&#10;AADbAAAADwAAAGRycy9kb3ducmV2LnhtbESPQWsCMRSE7wX/Q3hCL6LZVrbKapStUPDiQSueH5vn&#10;bjB5WTdRt/++KQg9DjPzDbNc986KO3XBeFbwNslAEFdeG64VHL+/xnMQISJrtJ5JwQ8FWK8GL0ss&#10;tH/wnu6HWIsE4VCggibGtpAyVA05DBPfEifv7DuHMcmulrrDR4I7K9+z7EM6NJwWGmxp01B1Odyc&#10;gvyzHO2v5SzfWW8Nojnl29FJqddhXy5AROrjf/jZ3moF0yn8fU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KAr8MAAADbAAAADwAAAAAAAAAAAAAAAACYAgAAZHJzL2Rv&#10;d25yZXYueG1sUEsFBgAAAAAEAAQA9QAAAIgDAAAAAA==&#10;" path="m,1770l,,1103,1770,,1770xe" fillcolor="#f3b200" stroked="f">
                  <v:path arrowok="t" o:connecttype="custom" o:connectlocs="0,1123950;0,0;700405,1123950;0,1123950" o:connectangles="0,0,0,0"/>
                </v:shape>
                <v:shape id="Freeform 44" o:spid="_x0000_s1047" style="position:absolute;left:13398;top:4318;width:7055;height:11322;visibility:visible;mso-wrap-style:square;v-text-anchor:top" coordsize="1111,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7GsMA&#10;AADbAAAADwAAAGRycy9kb3ducmV2LnhtbESPQYvCMBSE78L+h/CEvWmqFSnVKLIgeJK16sreHs2z&#10;LTYvpYm2/vvNguBxmJlvmOW6N7V4UOsqywom4wgEcW51xYWC03E7SkA4j6yxtkwKnuRgvfoYLDHV&#10;tuMDPTJfiABhl6KC0vsmldLlJRl0Y9sQB+9qW4M+yLaQusUuwE0tp1E0lwYrDgslNvRVUn7L7kZB&#10;8tOdu9/Dd7F7Xvgyi/d1lsdnpT6H/WYBwlPv3+FXe6cVxDP4/xJ+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b7GsMAAADbAAAADwAAAAAAAAAAAAAAAACYAgAAZHJzL2Rv&#10;d25yZXYueG1sUEsFBgAAAAAEAAQA9QAAAIgDAAAAAA==&#10;" path="m,1783l,,1111,1783,,1783xm1106,1777r-3,5l1,11,6,10r,1770l3,1777r1103,xe" fillcolor="black" strokeweight="0">
                  <v:path arrowok="t" o:connecttype="custom" o:connectlocs="0,1132205;0,0;705485,1132205;0,1132205;702310,1128395;700405,1131570;635,6985;3810,6350;3810,1130300;1905,1128395;702310,1128395" o:connectangles="0,0,0,0,0,0,0,0,0,0,0"/>
                  <o:lock v:ext="edit" verticies="t"/>
                </v:shape>
                <v:shape id="Freeform 45" o:spid="_x0000_s1048" style="position:absolute;left:13417;top:3105;width:7036;height:11271;visibility:visible;mso-wrap-style:square;v-text-anchor:top" coordsize="1108,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tZOr4A&#10;AADbAAAADwAAAGRycy9kb3ducmV2LnhtbERPTYvCMBC9C/sfwgjeNHUR0dpUZFXYq1rvQzO23W0m&#10;JcnW6q/fHASPj/edbQfTip6cbywrmM8SEMSl1Q1XCorLcboC4QOyxtYyKXiQh23+Mcow1fbOJ+rP&#10;oRIxhH2KCuoQulRKX9Zk0M9sRxy5m3UGQ4SuktrhPYabVn4myVIabDg21NjRV03l7/nPKHDXbt7v&#10;2yJ5HhYHL5vbvliHH6Um42G3ARFoCG/xy/2tFSzi+vgl/gCZ/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vLWTq+AAAA2wAAAA8AAAAAAAAAAAAAAAAAmAIAAGRycy9kb3ducmV2&#10;LnhtbFBLBQYAAAAABAAEAPUAAACDAwAAAAA=&#10;" path="m1108,r,1775l,,1108,xe" fillcolor="lime" stroked="f">
                  <v:path arrowok="t" o:connecttype="custom" o:connectlocs="703580,0;703580,1127125;0,0;703580,0" o:connectangles="0,0,0,0"/>
                </v:shape>
                <v:shape id="Freeform 46" o:spid="_x0000_s1049" style="position:absolute;left:13385;top:3086;width:7087;height:11353;visibility:visible;mso-wrap-style:square;v-text-anchor:top" coordsize="1116,17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vGM8MA&#10;AADbAAAADwAAAGRycy9kb3ducmV2LnhtbESP0YrCMBRE34X9h3AX9k3TqrhSjbIsKIIo2PUDrs21&#10;LTY3pYlt/fuNIPg4zMwZZrnuTSVaalxpWUE8ikAQZ1aXnCs4/22GcxDOI2usLJOCBzlYrz4GS0y0&#10;7fhEbepzESDsElRQeF8nUrqsIINuZGvi4F1tY9AH2eRSN9gFuKnkOIpm0mDJYaHAmn4Lym7p3SiY&#10;ycf2Ps52x20bz/ly2F+6/eRbqa/P/mcBwlPv3+FXe6cVTGN4fg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vGM8MAAADbAAAADwAAAAAAAAAAAAAAAACYAgAAZHJzL2Rv&#10;d25yZXYueG1sUEsFBgAAAAAEAAQA9QAAAIgDAAAAAA==&#10;" path="m1116,r,1788l,,1116,xm5,5l8,1,1116,1777r-6,1l1110,3r3,2l5,5xe" fillcolor="black" strokeweight="0">
                  <v:path arrowok="t" o:connecttype="custom" o:connectlocs="708660,0;708660,1135380;0,0;708660,0;3175,3175;5080,635;708660,1128395;704850,1129030;704850,1905;706755,3175;3175,3175" o:connectangles="0,0,0,0,0,0,0,0,0,0,0"/>
                  <o:lock v:ext="edit" verticies="t"/>
                </v:shape>
                <v:shape id="Freeform 47" o:spid="_x0000_s1050" style="position:absolute;left:13455;top:3105;width:7036;height:11201;visibility:visible;mso-wrap-style:square;v-text-anchor:top" coordsize="3088,4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jGcIA&#10;AADbAAAADwAAAGRycy9kb3ducmV2LnhtbESPT4vCMBTE78J+h/AW9qapRVS6RikLC+LNPwePb5tn&#10;W21eShK13U9vBMHjMDO/YRarzjTiRs7XlhWMRwkI4sLqmksFh/3vcA7CB2SNjWVS0JOH1fJjsMBM&#10;2ztv6bYLpYgQ9hkqqEJoMyl9UZFBP7ItcfRO1hkMUbpSaof3CDeNTJNkKg3WHBcqbOmnouKyuxoF&#10;//lf3Z9b7LXdG/Z9OTtuOqfU12eXf4MI1IV3+NVeawWTFJ5f4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MZwgAAANsAAAAPAAAAAAAAAAAAAAAAAJgCAABkcnMvZG93&#10;bnJldi54bWxQSwUGAAAAAAQABAD1AAAAhwMAAAAA&#10;" path="m,c1010,362,2019,724,2534,1544v515,819,507,3255,554,3368e" fillcolor="#3cc" strokeweight="0">
                  <v:path arrowok="t" o:connecttype="custom" o:connectlocs="0,0;577355,352096;703580,1120140" o:connectangles="0,0,0"/>
                </v:shape>
                <v:shape id="Freeform 48" o:spid="_x0000_s1051" style="position:absolute;left:13449;top:3086;width:7061;height:11226;visibility:visible;mso-wrap-style:square;v-text-anchor:top" coordsize="1112,1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3cnMIA&#10;AADbAAAADwAAAGRycy9kb3ducmV2LnhtbESPS4vCQBCE74L/YWhhbzqJEclGJ7IrCHsTHwePvZnO&#10;AzM9ITNq9t/vCILHoqq+otabwbTiTr1rLCuIZxEI4sLqhisF59NumoJwHllja5kU/JGDTT4erTHT&#10;9sEHuh99JQKEXYYKau+7TEpX1GTQzWxHHLzS9gZ9kH0ldY+PADetnEfRUhpsOCzU2NG2puJ6vBkF&#10;tP2+zI0taGHiJNW4L5PP31Kpj8nwtQLhafDv8Kv9oxUsEnh+CT9A5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vdycwgAAANsAAAAPAAAAAAAAAAAAAAAAAJgCAABkcnMvZG93&#10;bnJldi54bWxQSwUGAAAAAAQABAD1AAAAhwMAAAAA&#10;" path="m2,l138,49r133,51l401,155r123,61l582,249r57,35l692,322r51,40l791,406r44,46l876,502r37,54l930,585r16,33l961,653r13,38l987,731r12,43l1020,864r18,95l1053,1058r12,100l1075,1257r9,96l1090,1444r3,43l1095,1528r3,38l1100,1602r2,33l1103,1665r2,27l1106,1715r2,20l1109,1750r2,10l1112,1767r-5,1l1105,1762r-2,-12l1102,1735r-2,-19l1099,1693r-1,-27l1096,1636r-2,-34l1092,1566r-2,-38l1088,1487r-3,-43l1078,1353r-8,-95l1060,1159r-13,-100l1032,961r-18,-96l993,776,981,733,969,693,955,656,940,620,925,588,908,559,871,506,831,456,787,410,739,367,689,327,635,289,580,254,521,221,398,160,269,106,136,55,,5,2,xe" fillcolor="black" strokeweight="0">
                  <v:path arrowok="t" o:connecttype="custom" o:connectlocs="87630,31115;254635,98425;369570,158115;439420,204470;502285,257810;556260,318770;590550,371475;610235,414655;626745,464185;647700,548640;668655,671830;682625,798195;692150,916940;695325,970280;698500,1017270;700405,1057275;702310,1089025;704215,1111250;706120,1122045;701675,1118870;699770,1101725;697865,1075055;695960,1038860;693420,994410;690880,944245;684530,859155;673100,735965;655320,610235;630555,492760;615315,440055;596900,393700;576580,354965;527685,289560;469265,233045;403225,183515;330835,140335;170815,67310;0,3175" o:connectangles="0,0,0,0,0,0,0,0,0,0,0,0,0,0,0,0,0,0,0,0,0,0,0,0,0,0,0,0,0,0,0,0,0,0,0,0,0,0"/>
                </v:shape>
                <v:rect id="Rectangle 49" o:spid="_x0000_s1052" style="position:absolute;left:16046;top:6438;width:4991;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59726E" w:rsidRPr="00F26C78" w:rsidRDefault="0059726E">
                        <w:pPr>
                          <w:rPr>
                            <w:rFonts w:asciiTheme="minorHAnsi" w:hAnsiTheme="minorHAnsi"/>
                            <w:sz w:val="18"/>
                            <w:szCs w:val="18"/>
                            <w:lang w:val="ru-RU"/>
                          </w:rPr>
                        </w:pPr>
                        <w:r w:rsidRPr="00F26C78">
                          <w:rPr>
                            <w:rFonts w:asciiTheme="minorHAnsi" w:hAnsiTheme="minorHAnsi"/>
                            <w:b/>
                            <w:bCs/>
                            <w:color w:val="000000"/>
                            <w:sz w:val="18"/>
                            <w:szCs w:val="18"/>
                            <w:lang w:val="ru-RU"/>
                          </w:rPr>
                          <w:t>Эмуляция</w:t>
                        </w:r>
                      </w:p>
                    </w:txbxContent>
                  </v:textbox>
                </v:rect>
                <v:rect id="Rectangle 50" o:spid="_x0000_s1053" style="position:absolute;left:17202;top:2463;width:3308;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59726E" w:rsidRPr="00F26C78" w:rsidRDefault="0059726E">
                        <w:pPr>
                          <w:rPr>
                            <w:sz w:val="18"/>
                            <w:szCs w:val="18"/>
                          </w:rPr>
                        </w:pPr>
                        <w:r w:rsidRPr="00F26C78">
                          <w:rPr>
                            <w:rFonts w:asciiTheme="minorHAnsi" w:hAnsiTheme="minorHAnsi"/>
                            <w:b/>
                            <w:bCs/>
                            <w:color w:val="000000"/>
                            <w:sz w:val="18"/>
                            <w:szCs w:val="18"/>
                            <w:lang w:val="ru-RU"/>
                          </w:rPr>
                          <w:t>КТСОП</w:t>
                        </w:r>
                      </w:p>
                    </w:txbxContent>
                  </v:textbox>
                </v:rect>
                <v:rect id="Rectangle 51" o:spid="_x0000_s1054" style="position:absolute;left:14935;top:12871;width:2051;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59726E" w:rsidRDefault="0059726E">
                        <w:r w:rsidRPr="00F26C78">
                          <w:rPr>
                            <w:rFonts w:asciiTheme="minorHAnsi" w:hAnsiTheme="minorHAnsi"/>
                            <w:b/>
                            <w:bCs/>
                            <w:color w:val="000000"/>
                            <w:sz w:val="18"/>
                            <w:szCs w:val="18"/>
                            <w:lang w:val="ru-RU"/>
                          </w:rPr>
                          <w:t>СПП</w:t>
                        </w:r>
                      </w:p>
                    </w:txbxContent>
                  </v:textbox>
                </v:rect>
                <v:shape id="Straight Arrow Connector 173" o:spid="_x0000_s1055" type="#_x0000_t32" style="position:absolute;left:1894;top:660;width:140;height:17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t62sQAAADcAAAADwAAAGRycy9kb3ducmV2LnhtbERPTWvCQBC9C/0PyxR6kbppBSvRNQRb&#10;wUMRTIVeh+yYpO7OhuyaxH/fLRS8zeN9zjobrRE9db5xrOBlloAgLp1uuFJw+to9L0H4gKzROCYF&#10;N/KQbR4ma0y1G/hIfREqEUPYp6igDqFNpfRlTRb9zLXEkTu7zmKIsKuk7nCI4dbI1yRZSIsNx4Ya&#10;W9rWVF6Kq1WwKA/Hy6fB03T5/v2DH/6wNflVqafHMV+BCDSGu/jfvddx/tsc/p6JF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23raxAAAANwAAAAPAAAAAAAAAAAA&#10;AAAAAKECAABkcnMvZG93bnJldi54bWxQSwUGAAAAAAQABAD5AAAAkgMAAAAA&#10;" strokecolor="black [3040]" strokeweight="2.5pt">
                  <v:stroke endarrow="open"/>
                </v:shape>
                <v:shape id="Flowchart: Connector 174" o:spid="_x0000_s1056" type="#_x0000_t120" style="position:absolute;left:1703;top:330;width:520;height: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UNsMA&#10;AADcAAAADwAAAGRycy9kb3ducmV2LnhtbERPS08CMRC+m/gfmjHxJl0NL1cKMSQkiidYLnubbMft&#10;6na6tBUWfj01IeE2X77nzBa9bcWBfGgcK3geZCCIK6cbrhXsitXTFESIyBpbx6TgRAEW8/u7Geba&#10;HXlDh22sRQrhkKMCE2OXSxkqQxbDwHXEift23mJM0NdSezymcNvKlywbS4sNpwaDHS0NVb/bP6ug&#10;HBXneC7Lr/3kdb2T5rPw2vwo9fjQv7+BiNTHm/jq/tBp/mQI/8+kC+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bUNsMAAADcAAAADwAAAAAAAAAAAAAAAACYAgAAZHJzL2Rv&#10;d25yZXYueG1sUEsFBgAAAAAEAAQA9QAAAIgDAAAAAA==&#10;" fillcolor="black [3200]" strokecolor="black [1600]" strokeweight="2pt">
                  <v:textbox>
                    <w:txbxContent>
                      <w:p w:rsidR="0059726E" w:rsidRDefault="0059726E" w:rsidP="00CF62C3">
                        <w:pPr>
                          <w:rPr>
                            <w:rFonts w:eastAsia="Times New Roman"/>
                          </w:rPr>
                        </w:pPr>
                      </w:p>
                    </w:txbxContent>
                  </v:textbox>
                </v:shape>
                <w10:anchorlock/>
              </v:group>
            </w:pict>
          </mc:Fallback>
        </mc:AlternateContent>
      </w:r>
    </w:p>
    <w:p w:rsidR="00AD40B7" w:rsidRPr="00CD5563" w:rsidRDefault="00AD40B7" w:rsidP="00AD40B7">
      <w:pPr>
        <w:pStyle w:val="Figure"/>
        <w:rPr>
          <w:lang w:val="en-GB"/>
        </w:rPr>
      </w:pPr>
    </w:p>
    <w:p w:rsidR="00EF4949" w:rsidRPr="005858CF" w:rsidRDefault="00EF4949" w:rsidP="00EF4949">
      <w:pPr>
        <w:tabs>
          <w:tab w:val="left" w:pos="794"/>
          <w:tab w:val="left" w:pos="1191"/>
          <w:tab w:val="left" w:pos="1588"/>
          <w:tab w:val="left" w:pos="1985"/>
        </w:tabs>
        <w:overflowPunct w:val="0"/>
        <w:autoSpaceDE w:val="0"/>
        <w:autoSpaceDN w:val="0"/>
        <w:adjustRightInd w:val="0"/>
        <w:ind w:left="794" w:hanging="794"/>
        <w:textAlignment w:val="baseline"/>
        <w:rPr>
          <w:bCs/>
          <w:iCs/>
          <w:szCs w:val="19"/>
          <w:lang w:val="ru-RU" w:eastAsia="en-US"/>
        </w:rPr>
      </w:pPr>
      <w:r w:rsidRPr="005858CF">
        <w:rPr>
          <w:iCs/>
          <w:szCs w:val="19"/>
          <w:lang w:val="ru-RU" w:eastAsia="en-US"/>
        </w:rPr>
        <w:t>Существуют следующие три сценария:</w:t>
      </w:r>
    </w:p>
    <w:p w:rsidR="00EF4949" w:rsidRPr="0006660D" w:rsidRDefault="00EF4949" w:rsidP="0006660D">
      <w:pPr>
        <w:pStyle w:val="Enumlevel1"/>
        <w:rPr>
          <w:lang w:val="ru-RU"/>
        </w:rPr>
      </w:pPr>
      <w:r w:rsidRPr="0006660D">
        <w:rPr>
          <w:iCs/>
          <w:lang w:val="ru-RU"/>
        </w:rPr>
        <w:t>•</w:t>
      </w:r>
      <w:r w:rsidRPr="0006660D">
        <w:rPr>
          <w:iCs/>
          <w:lang w:val="ru-RU"/>
        </w:rPr>
        <w:tab/>
      </w:r>
      <w:r w:rsidRPr="0006660D">
        <w:rPr>
          <w:lang w:val="ru-RU"/>
        </w:rPr>
        <w:t>Сценарий с наложением (</w:t>
      </w:r>
      <w:r w:rsidR="00502253">
        <w:rPr>
          <w:lang w:val="ru-RU"/>
        </w:rPr>
        <w:t>Рисун</w:t>
      </w:r>
      <w:r w:rsidRPr="0006660D">
        <w:rPr>
          <w:lang w:val="ru-RU"/>
        </w:rPr>
        <w:t>ок 1-20, левая сторона). Сети СПП будут развертываться и</w:t>
      </w:r>
      <w:r w:rsidRPr="005858CF">
        <w:t> </w:t>
      </w:r>
      <w:r w:rsidRPr="0006660D">
        <w:rPr>
          <w:lang w:val="ru-RU"/>
        </w:rPr>
        <w:t>функционировать совместно с КТСОП/ЦСИС. СПП будут занимать все более возрастающую долю, в то время как доля КТСОП/ЦСИС будет постоянно сокращаться, пока наконец не произойдет полный переход к СПП.</w:t>
      </w:r>
    </w:p>
    <w:p w:rsidR="00EF4949" w:rsidRPr="0006660D" w:rsidRDefault="00EF4949" w:rsidP="0006660D">
      <w:pPr>
        <w:pStyle w:val="Enumlevel1"/>
        <w:rPr>
          <w:lang w:val="ru-RU"/>
        </w:rPr>
      </w:pPr>
      <w:r w:rsidRPr="0006660D">
        <w:rPr>
          <w:iCs/>
          <w:lang w:val="ru-RU"/>
        </w:rPr>
        <w:t>•</w:t>
      </w:r>
      <w:r w:rsidRPr="0006660D">
        <w:rPr>
          <w:iCs/>
          <w:lang w:val="ru-RU"/>
        </w:rPr>
        <w:tab/>
      </w:r>
      <w:r w:rsidRPr="0006660D">
        <w:rPr>
          <w:lang w:val="ru-RU"/>
        </w:rPr>
        <w:t>Сценарий с заменой (</w:t>
      </w:r>
      <w:r w:rsidR="00502253">
        <w:rPr>
          <w:lang w:val="ru-RU"/>
        </w:rPr>
        <w:t>Рисун</w:t>
      </w:r>
      <w:r w:rsidRPr="0006660D">
        <w:rPr>
          <w:lang w:val="ru-RU"/>
        </w:rPr>
        <w:t>ок 1-20, правая сторона). Эмуляция СПП будет широко использоваться для поддержки услуг по передаче голоса, однако существующие оконечные устройства, такие как "черный телефон", будут продолжать эксплуатироваться. Таким образом, конечный пользователь не заметит замену технологии, на основе которой работает его аппарат.</w:t>
      </w:r>
    </w:p>
    <w:p w:rsidR="00EF4949" w:rsidRPr="0006660D" w:rsidRDefault="00EF4949" w:rsidP="0006660D">
      <w:pPr>
        <w:pStyle w:val="Enumlevel1"/>
        <w:rPr>
          <w:lang w:val="ru-RU"/>
        </w:rPr>
      </w:pPr>
      <w:r w:rsidRPr="0006660D">
        <w:rPr>
          <w:iCs/>
          <w:lang w:val="ru-RU"/>
        </w:rPr>
        <w:t>•</w:t>
      </w:r>
      <w:r w:rsidRPr="0006660D">
        <w:rPr>
          <w:iCs/>
          <w:lang w:val="ru-RU"/>
        </w:rPr>
        <w:tab/>
      </w:r>
      <w:r w:rsidRPr="0006660D">
        <w:rPr>
          <w:lang w:val="ru-RU"/>
        </w:rPr>
        <w:t>Смешанный сценарий (</w:t>
      </w:r>
      <w:r w:rsidR="00502253">
        <w:rPr>
          <w:lang w:val="ru-RU"/>
        </w:rPr>
        <w:t>Рисун</w:t>
      </w:r>
      <w:r w:rsidRPr="0006660D">
        <w:rPr>
          <w:lang w:val="ru-RU"/>
        </w:rPr>
        <w:t>ок 1-20, средняя часть). В этом сценарии используются как наложения, так и эмуляция, поэтому вначале некоторые из подключений пользователей к</w:t>
      </w:r>
      <w:r w:rsidRPr="005858CF">
        <w:t> </w:t>
      </w:r>
      <w:r w:rsidRPr="0006660D">
        <w:rPr>
          <w:lang w:val="ru-RU"/>
        </w:rPr>
        <w:t>КТСОП будут заменяться эмуляцией СПП, в то время как другие пользователи КТСОП сохранят свои подключения к КТСОП. А по мере дальнейшего развертывания сетей СПП пользователи эмуляции и КТСОП будут заменяться пользователями СПП.</w:t>
      </w:r>
    </w:p>
    <w:p w:rsidR="00EF4949" w:rsidRPr="005858CF" w:rsidRDefault="00EF4949" w:rsidP="00EF4949">
      <w:pPr>
        <w:pStyle w:val="Heading3"/>
        <w:rPr>
          <w:lang w:val="ru-RU" w:eastAsia="en-US"/>
        </w:rPr>
      </w:pPr>
      <w:bookmarkStart w:id="187" w:name="_Toc364696558"/>
      <w:bookmarkStart w:id="188" w:name="_Toc370130553"/>
      <w:bookmarkStart w:id="189" w:name="_Toc381721534"/>
      <w:r>
        <w:rPr>
          <w:lang w:val="ru-RU" w:eastAsia="en-US"/>
        </w:rPr>
        <w:t>1.4.1</w:t>
      </w:r>
      <w:r>
        <w:rPr>
          <w:lang w:val="ru-RU" w:eastAsia="en-US"/>
        </w:rPr>
        <w:tab/>
      </w:r>
      <w:r w:rsidRPr="005858CF">
        <w:rPr>
          <w:lang w:val="ru-RU" w:eastAsia="en-US"/>
        </w:rPr>
        <w:t>Сценарий с наложением</w:t>
      </w:r>
      <w:bookmarkEnd w:id="187"/>
      <w:bookmarkEnd w:id="188"/>
      <w:bookmarkEnd w:id="189"/>
    </w:p>
    <w:p w:rsidR="00EF4949" w:rsidRPr="005858CF" w:rsidRDefault="00EF4949" w:rsidP="00EF494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Сценарий с наложением целесообразно использовать для страны или оператора, которые уже имеют стабильную или новую инфраструктуру КТСОП/ЦСИС. В данном случае трудно обосновать замену всего оборудования КТСОП/ЦСИС на СПП, поскольку эта существующая инфраструктура еще не окупила вложенные в нее средства. А сама инфраструктура находится в довольно хорошем состоянии и сможет использоваться в течение нескольких последующих лет без каких-либо серьезных затрат на эксплуатацию, управление и техническое обслуживание, включая устранение сбоев.</w:t>
      </w:r>
    </w:p>
    <w:p w:rsidR="0008639C" w:rsidRPr="0006660D" w:rsidRDefault="00EF4949" w:rsidP="00EF494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Согласно этому сценарию оператор сможет постепенно подготовить в достаточном объеме ресурсы для последующего инвестирования, продолжая в то же время предоставлять услуги своим клиентам. Кроме того, оператор также сможет удовлетворять потребности пользователей, которые используют расширенные возможности за счет вновь развернутых СПП. Далее по мере увеличения числа клиентов, желающих использовать улучшенные возможности, оператор будет расширять зону покрытия СПП, тем самым сокращая число пользователей существующих сетей. В конечном счете сети СПП будут развернуты полностью и охватят всех пользователей. В этом случае пользователи СПП будут соединяться с пользователями КТСОП/ЦСИС при помощи своего моделирования, однако через взаимодействие между сетями СПП и КТСОП/ЦСИС. Ниже, на </w:t>
      </w:r>
      <w:r w:rsidR="00502253">
        <w:rPr>
          <w:szCs w:val="19"/>
          <w:lang w:val="ru-RU" w:eastAsia="en-US"/>
        </w:rPr>
        <w:t>Рисун</w:t>
      </w:r>
      <w:r w:rsidRPr="005858CF">
        <w:rPr>
          <w:szCs w:val="19"/>
          <w:lang w:val="ru-RU" w:eastAsia="en-US"/>
        </w:rPr>
        <w:t>ке 1-21 показаны этапы этого сценария.</w:t>
      </w:r>
    </w:p>
    <w:p w:rsidR="0008639C" w:rsidRPr="0006660D" w:rsidRDefault="00F92B83" w:rsidP="007E7933">
      <w:pPr>
        <w:pStyle w:val="Figuretitle"/>
        <w:rPr>
          <w:bCs/>
          <w:lang w:val="ru-RU" w:eastAsia="en-US"/>
        </w:rPr>
      </w:pPr>
      <w:bookmarkStart w:id="190" w:name="_Toc255475850"/>
      <w:bookmarkStart w:id="191" w:name="_Toc381722355"/>
      <w:r w:rsidRPr="0006660D">
        <w:rPr>
          <w:lang w:val="ru-RU" w:eastAsia="en-US"/>
        </w:rPr>
        <w:t>Рисунок</w:t>
      </w:r>
      <w:r w:rsidR="0008639C" w:rsidRPr="0006660D">
        <w:rPr>
          <w:lang w:val="ru-RU" w:eastAsia="en-US"/>
        </w:rPr>
        <w:t xml:space="preserve"> 1-21: </w:t>
      </w:r>
      <w:bookmarkEnd w:id="190"/>
      <w:r w:rsidR="007E7933" w:rsidRPr="00234916">
        <w:rPr>
          <w:lang w:val="ru-RU"/>
        </w:rPr>
        <w:t>Сценарий перехода с наложением</w:t>
      </w:r>
      <w:bookmarkEnd w:id="191"/>
    </w:p>
    <w:p w:rsidR="0008639C" w:rsidRPr="00CD5563" w:rsidRDefault="001762AA" w:rsidP="00AD40B7">
      <w:pPr>
        <w:pStyle w:val="Figure"/>
        <w:rPr>
          <w:lang w:val="en-GB" w:eastAsia="en-US"/>
        </w:rPr>
      </w:pPr>
      <w:r w:rsidRPr="002A32CF">
        <w:rPr>
          <w:noProof/>
          <w:sz w:val="18"/>
          <w:szCs w:val="18"/>
          <w:lang w:val="ru-RU" w:eastAsia="zh-CN"/>
        </w:rPr>
        <mc:AlternateContent>
          <mc:Choice Requires="wps">
            <w:drawing>
              <wp:anchor distT="0" distB="0" distL="114300" distR="114300" simplePos="0" relativeHeight="251664384" behindDoc="0" locked="0" layoutInCell="1" allowOverlap="1" wp14:anchorId="213B5E0E" wp14:editId="7D9404C4">
                <wp:simplePos x="0" y="0"/>
                <wp:positionH relativeFrom="column">
                  <wp:posOffset>3358515</wp:posOffset>
                </wp:positionH>
                <wp:positionV relativeFrom="paragraph">
                  <wp:posOffset>540385</wp:posOffset>
                </wp:positionV>
                <wp:extent cx="52070" cy="53975"/>
                <wp:effectExtent l="0" t="0" r="24130" b="22225"/>
                <wp:wrapNone/>
                <wp:docPr id="70" name="Flowchart: Connector 70"/>
                <wp:cNvGraphicFramePr/>
                <a:graphic xmlns:a="http://schemas.openxmlformats.org/drawingml/2006/main">
                  <a:graphicData uri="http://schemas.microsoft.com/office/word/2010/wordprocessingShape">
                    <wps:wsp>
                      <wps:cNvSpPr/>
                      <wps:spPr>
                        <a:xfrm>
                          <a:off x="0" y="0"/>
                          <a:ext cx="52070" cy="53975"/>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70" o:spid="_x0000_s1026" type="#_x0000_t120" style="position:absolute;margin-left:264.45pt;margin-top:42.55pt;width:4.1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" fillcolor="black [3200]" strokecolor="black [1600]" strokeweight="2pt"/>
            </w:pict>
          </mc:Fallback>
        </mc:AlternateContent>
      </w:r>
      <w:r w:rsidR="00791B2F">
        <w:rPr>
          <w:noProof/>
          <w:lang w:val="ru-RU" w:eastAsia="zh-CN"/>
        </w:rPr>
        <mc:AlternateContent>
          <mc:Choice Requires="wps">
            <w:drawing>
              <wp:anchor distT="0" distB="0" distL="114300" distR="114300" simplePos="0" relativeHeight="251672576" behindDoc="0" locked="0" layoutInCell="1" allowOverlap="1" wp14:anchorId="3A90E573" wp14:editId="63BF32D5">
                <wp:simplePos x="0" y="0"/>
                <wp:positionH relativeFrom="column">
                  <wp:posOffset>4287520</wp:posOffset>
                </wp:positionH>
                <wp:positionV relativeFrom="paragraph">
                  <wp:posOffset>1407743</wp:posOffset>
                </wp:positionV>
                <wp:extent cx="808355" cy="167005"/>
                <wp:effectExtent l="0" t="0" r="10795"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3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r>
                              <w:rPr>
                                <w:rFonts w:cs="DaunPenh"/>
                                <w:b/>
                                <w:bCs/>
                                <w:color w:val="000000"/>
                                <w:sz w:val="12"/>
                                <w:szCs w:val="12"/>
                              </w:rPr>
                              <w:t>Существующие</w:t>
                            </w:r>
                            <w:r>
                              <w:rPr>
                                <w:rFonts w:cs="DaunPenh"/>
                                <w:b/>
                                <w:bCs/>
                                <w:color w:val="000000"/>
                                <w:sz w:val="12"/>
                                <w:szCs w:val="12"/>
                              </w:rPr>
                              <w:br/>
                              <w:t>связи</w:t>
                            </w:r>
                          </w:p>
                        </w:txbxContent>
                      </wps:txbx>
                      <wps:bodyPr rot="0" vert="horz" wrap="square" lIns="0" tIns="0" rIns="0" bIns="0" anchor="t" anchorCtr="0">
                        <a:spAutoFit/>
                      </wps:bodyPr>
                    </wps:wsp>
                  </a:graphicData>
                </a:graphic>
              </wp:anchor>
            </w:drawing>
          </mc:Choice>
          <mc:Fallback>
            <w:pict>
              <v:rect id="Rectangle 79" o:spid="_x0000_s1057" style="position:absolute;left:0;text-align:left;margin-left:337.6pt;margin-top:110.85pt;width:63.65pt;height:13.1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" filled="f" stroked="f">
                <v:textbox style="mso-fit-shape-to-text:t" inset="0,0,0,0">
                  <w:txbxContent>
                    <w:p w:rsidR="0059726E" w:rsidRDefault="0059726E" w:rsidP="00791B2F">
                      <w:r>
                        <w:rPr>
                          <w:rFonts w:cs="DaunPenh"/>
                          <w:b/>
                          <w:bCs/>
                          <w:color w:val="000000"/>
                          <w:sz w:val="12"/>
                          <w:szCs w:val="12"/>
                        </w:rPr>
                        <w:t>Существующие</w:t>
                      </w:r>
                      <w:r>
                        <w:rPr>
                          <w:rFonts w:cs="DaunPenh"/>
                          <w:b/>
                          <w:bCs/>
                          <w:color w:val="000000"/>
                          <w:sz w:val="12"/>
                          <w:szCs w:val="12"/>
                        </w:rPr>
                        <w:br/>
                        <w:t>связи</w:t>
                      </w:r>
                    </w:p>
                  </w:txbxContent>
                </v:textbox>
              </v:rect>
            </w:pict>
          </mc:Fallback>
        </mc:AlternateContent>
      </w:r>
      <w:r w:rsidR="00791B2F">
        <w:rPr>
          <w:noProof/>
          <w:lang w:val="ru-RU" w:eastAsia="zh-CN"/>
        </w:rPr>
        <mc:AlternateContent>
          <mc:Choice Requires="wps">
            <w:drawing>
              <wp:anchor distT="0" distB="0" distL="114300" distR="114300" simplePos="0" relativeHeight="251670528" behindDoc="0" locked="0" layoutInCell="1" allowOverlap="1" wp14:anchorId="390E0F37" wp14:editId="6B6A71CB">
                <wp:simplePos x="0" y="0"/>
                <wp:positionH relativeFrom="column">
                  <wp:posOffset>3580765</wp:posOffset>
                </wp:positionH>
                <wp:positionV relativeFrom="paragraph">
                  <wp:posOffset>1265555</wp:posOffset>
                </wp:positionV>
                <wp:extent cx="272415" cy="214630"/>
                <wp:effectExtent l="0" t="0" r="13335" b="0"/>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pPr>
                              <w:spacing w:before="0"/>
                            </w:pPr>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78" o:spid="_x0000_s1058" style="position:absolute;left:0;text-align:left;margin-left:281.95pt;margin-top:99.65pt;width:21.45pt;height:16.9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" filled="f" stroked="f">
                <v:textbox style="mso-fit-shape-to-text:t" inset="0,0,0,0">
                  <w:txbxContent>
                    <w:p w:rsidR="0059726E" w:rsidRDefault="0059726E" w:rsidP="00791B2F">
                      <w:pPr>
                        <w:spacing w:before="0"/>
                      </w:pPr>
                      <w:r>
                        <w:rPr>
                          <w:b/>
                          <w:bCs/>
                          <w:color w:val="000000"/>
                          <w:sz w:val="18"/>
                          <w:szCs w:val="18"/>
                        </w:rPr>
                        <w:t>СПП</w:t>
                      </w:r>
                    </w:p>
                  </w:txbxContent>
                </v:textbox>
              </v:rect>
            </w:pict>
          </mc:Fallback>
        </mc:AlternateContent>
      </w:r>
      <w:r w:rsidR="00791B2F">
        <w:rPr>
          <w:noProof/>
          <w:lang w:val="ru-RU" w:eastAsia="zh-CN"/>
        </w:rPr>
        <mc:AlternateContent>
          <mc:Choice Requires="wps">
            <w:drawing>
              <wp:anchor distT="0" distB="0" distL="114300" distR="114300" simplePos="0" relativeHeight="251668480" behindDoc="0" locked="0" layoutInCell="1" allowOverlap="1" wp14:anchorId="6D9C5727" wp14:editId="21C86E47">
                <wp:simplePos x="0" y="0"/>
                <wp:positionH relativeFrom="column">
                  <wp:posOffset>2410460</wp:posOffset>
                </wp:positionH>
                <wp:positionV relativeFrom="paragraph">
                  <wp:posOffset>2371765</wp:posOffset>
                </wp:positionV>
                <wp:extent cx="272664" cy="215234"/>
                <wp:effectExtent l="0" t="0" r="13335" b="0"/>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664" cy="215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pPr>
                              <w:spacing w:before="0"/>
                            </w:pPr>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77" o:spid="_x0000_s1059" style="position:absolute;left:0;text-align:left;margin-left:189.8pt;margin-top:186.75pt;width:21.45pt;height:16.9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" filled="f" stroked="f">
                <v:textbox style="mso-fit-shape-to-text:t" inset="0,0,0,0">
                  <w:txbxContent>
                    <w:p w:rsidR="0059726E" w:rsidRDefault="0059726E" w:rsidP="00791B2F">
                      <w:pPr>
                        <w:spacing w:before="0"/>
                      </w:pPr>
                      <w:r>
                        <w:rPr>
                          <w:b/>
                          <w:bCs/>
                          <w:color w:val="000000"/>
                          <w:sz w:val="18"/>
                          <w:szCs w:val="18"/>
                        </w:rPr>
                        <w:t>СПП</w:t>
                      </w:r>
                    </w:p>
                  </w:txbxContent>
                </v:textbox>
              </v:rect>
            </w:pict>
          </mc:Fallback>
        </mc:AlternateContent>
      </w:r>
      <w:r w:rsidR="006C6C25" w:rsidRPr="002A32CF">
        <w:rPr>
          <w:noProof/>
          <w:sz w:val="18"/>
          <w:szCs w:val="18"/>
          <w:lang w:val="ru-RU" w:eastAsia="zh-CN"/>
        </w:rPr>
        <mc:AlternateContent>
          <mc:Choice Requires="wps">
            <w:drawing>
              <wp:anchor distT="0" distB="0" distL="114300" distR="114300" simplePos="0" relativeHeight="251662336" behindDoc="0" locked="0" layoutInCell="1" allowOverlap="1" wp14:anchorId="4799EF86" wp14:editId="7786BA3F">
                <wp:simplePos x="0" y="0"/>
                <wp:positionH relativeFrom="column">
                  <wp:posOffset>3384550</wp:posOffset>
                </wp:positionH>
                <wp:positionV relativeFrom="paragraph">
                  <wp:posOffset>594995</wp:posOffset>
                </wp:positionV>
                <wp:extent cx="13970" cy="1882140"/>
                <wp:effectExtent l="133350" t="19050" r="62230" b="41910"/>
                <wp:wrapNone/>
                <wp:docPr id="69" name="Straight Arrow Connector 69"/>
                <wp:cNvGraphicFramePr/>
                <a:graphic xmlns:a="http://schemas.openxmlformats.org/drawingml/2006/main">
                  <a:graphicData uri="http://schemas.microsoft.com/office/word/2010/wordprocessingShape">
                    <wps:wsp>
                      <wps:cNvCnPr/>
                      <wps:spPr>
                        <a:xfrm flipH="1">
                          <a:off x="0" y="0"/>
                          <a:ext cx="13970" cy="1882140"/>
                        </a:xfrm>
                        <a:prstGeom prst="straightConnector1">
                          <a:avLst/>
                        </a:prstGeom>
                        <a:ln w="31750" cmpd="sng">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69" o:spid="_x0000_s1026" type="#_x0000_t32" style="position:absolute;margin-left:266.5pt;margin-top:46.85pt;width:1.1pt;height:148.2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" strokecolor="black [3040]" strokeweight="2.5pt">
                <v:stroke endarrow="open"/>
              </v:shape>
            </w:pict>
          </mc:Fallback>
        </mc:AlternateContent>
      </w:r>
      <w:r w:rsidR="002A32CF" w:rsidRPr="002A32CF">
        <w:rPr>
          <w:noProof/>
          <w:sz w:val="18"/>
          <w:szCs w:val="18"/>
          <w:lang w:val="ru-RU" w:eastAsia="zh-CN"/>
        </w:rPr>
        <mc:AlternateContent>
          <mc:Choice Requires="wps">
            <w:drawing>
              <wp:anchor distT="0" distB="0" distL="114300" distR="114300" simplePos="0" relativeHeight="251666432" behindDoc="0" locked="0" layoutInCell="1" allowOverlap="1" wp14:anchorId="06A40989" wp14:editId="5E0E8FFB">
                <wp:simplePos x="0" y="0"/>
                <wp:positionH relativeFrom="column">
                  <wp:posOffset>614261</wp:posOffset>
                </wp:positionH>
                <wp:positionV relativeFrom="paragraph">
                  <wp:posOffset>2418080</wp:posOffset>
                </wp:positionV>
                <wp:extent cx="122400" cy="133200"/>
                <wp:effectExtent l="0" t="0" r="11430" b="19685"/>
                <wp:wrapNone/>
                <wp:docPr id="76" name="Flowchart: Connector 76"/>
                <wp:cNvGraphicFramePr/>
                <a:graphic xmlns:a="http://schemas.openxmlformats.org/drawingml/2006/main">
                  <a:graphicData uri="http://schemas.microsoft.com/office/word/2010/wordprocessingShape">
                    <wps:wsp>
                      <wps:cNvSpPr/>
                      <wps:spPr>
                        <a:xfrm>
                          <a:off x="0" y="0"/>
                          <a:ext cx="122400" cy="133200"/>
                        </a:xfrm>
                        <a:prstGeom prst="flowChartConnector">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726E" w:rsidRDefault="0059726E" w:rsidP="002A32C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76" o:spid="_x0000_s1060" type="#_x0000_t120" style="position:absolute;left:0;text-align:left;margin-left:48.35pt;margin-top:190.4pt;width:9.65pt;height: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" filled="f" strokecolor="black [3213]" strokeweight="1pt">
                <v:textbox>
                  <w:txbxContent>
                    <w:p w:rsidR="0059726E" w:rsidRDefault="0059726E" w:rsidP="002A32CF">
                      <w:pPr>
                        <w:jc w:val="center"/>
                      </w:pPr>
                    </w:p>
                  </w:txbxContent>
                </v:textbox>
              </v:shape>
            </w:pict>
          </mc:Fallback>
        </mc:AlternateContent>
      </w:r>
      <w:r w:rsidR="00201A63">
        <w:rPr>
          <w:noProof/>
          <w:lang w:val="ru-RU" w:eastAsia="zh-CN"/>
        </w:rPr>
        <mc:AlternateContent>
          <mc:Choice Requires="wpc">
            <w:drawing>
              <wp:inline distT="0" distB="0" distL="0" distR="0" wp14:anchorId="6FB66766" wp14:editId="43A99E61">
                <wp:extent cx="4807390" cy="2516863"/>
                <wp:effectExtent l="0" t="0" r="0" b="0"/>
                <wp:docPr id="68" name="Canvas 6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55" name="Rectangle 57"/>
                        <wps:cNvSpPr>
                          <a:spLocks noChangeArrowheads="1"/>
                        </wps:cNvSpPr>
                        <wps:spPr bwMode="auto">
                          <a:xfrm>
                            <a:off x="3042920" y="282380"/>
                            <a:ext cx="1186180" cy="205105"/>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Freeform 58"/>
                        <wps:cNvSpPr>
                          <a:spLocks noEditPoints="1"/>
                        </wps:cNvSpPr>
                        <wps:spPr bwMode="auto">
                          <a:xfrm>
                            <a:off x="3041015" y="279840"/>
                            <a:ext cx="1189990" cy="210185"/>
                          </a:xfrm>
                          <a:custGeom>
                            <a:avLst/>
                            <a:gdLst>
                              <a:gd name="T0" fmla="*/ 0 w 1874"/>
                              <a:gd name="T1" fmla="*/ 0 h 331"/>
                              <a:gd name="T2" fmla="*/ 1874 w 1874"/>
                              <a:gd name="T3" fmla="*/ 0 h 331"/>
                              <a:gd name="T4" fmla="*/ 1874 w 1874"/>
                              <a:gd name="T5" fmla="*/ 331 h 331"/>
                              <a:gd name="T6" fmla="*/ 0 w 1874"/>
                              <a:gd name="T7" fmla="*/ 331 h 331"/>
                              <a:gd name="T8" fmla="*/ 0 w 1874"/>
                              <a:gd name="T9" fmla="*/ 0 h 331"/>
                              <a:gd name="T10" fmla="*/ 7 w 1874"/>
                              <a:gd name="T11" fmla="*/ 327 h 331"/>
                              <a:gd name="T12" fmla="*/ 3 w 1874"/>
                              <a:gd name="T13" fmla="*/ 324 h 331"/>
                              <a:gd name="T14" fmla="*/ 1871 w 1874"/>
                              <a:gd name="T15" fmla="*/ 324 h 331"/>
                              <a:gd name="T16" fmla="*/ 1867 w 1874"/>
                              <a:gd name="T17" fmla="*/ 327 h 331"/>
                              <a:gd name="T18" fmla="*/ 1867 w 1874"/>
                              <a:gd name="T19" fmla="*/ 4 h 331"/>
                              <a:gd name="T20" fmla="*/ 1871 w 1874"/>
                              <a:gd name="T21" fmla="*/ 7 h 331"/>
                              <a:gd name="T22" fmla="*/ 3 w 1874"/>
                              <a:gd name="T23" fmla="*/ 7 h 331"/>
                              <a:gd name="T24" fmla="*/ 7 w 1874"/>
                              <a:gd name="T25" fmla="*/ 4 h 331"/>
                              <a:gd name="T26" fmla="*/ 7 w 1874"/>
                              <a:gd name="T27" fmla="*/ 327 h 3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74" h="331">
                                <a:moveTo>
                                  <a:pt x="0" y="0"/>
                                </a:moveTo>
                                <a:lnTo>
                                  <a:pt x="1874" y="0"/>
                                </a:lnTo>
                                <a:lnTo>
                                  <a:pt x="1874" y="331"/>
                                </a:lnTo>
                                <a:lnTo>
                                  <a:pt x="0" y="331"/>
                                </a:lnTo>
                                <a:lnTo>
                                  <a:pt x="0" y="0"/>
                                </a:lnTo>
                                <a:close/>
                                <a:moveTo>
                                  <a:pt x="7" y="327"/>
                                </a:moveTo>
                                <a:lnTo>
                                  <a:pt x="3" y="324"/>
                                </a:lnTo>
                                <a:lnTo>
                                  <a:pt x="1871" y="324"/>
                                </a:lnTo>
                                <a:lnTo>
                                  <a:pt x="1867" y="327"/>
                                </a:lnTo>
                                <a:lnTo>
                                  <a:pt x="1867" y="4"/>
                                </a:lnTo>
                                <a:lnTo>
                                  <a:pt x="1871" y="7"/>
                                </a:lnTo>
                                <a:lnTo>
                                  <a:pt x="3" y="7"/>
                                </a:lnTo>
                                <a:lnTo>
                                  <a:pt x="7" y="4"/>
                                </a:lnTo>
                                <a:lnTo>
                                  <a:pt x="7" y="32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0" name="Freeform 59"/>
                        <wps:cNvSpPr>
                          <a:spLocks/>
                        </wps:cNvSpPr>
                        <wps:spPr bwMode="auto">
                          <a:xfrm>
                            <a:off x="3047365" y="737675"/>
                            <a:ext cx="1181735" cy="1276350"/>
                          </a:xfrm>
                          <a:custGeom>
                            <a:avLst/>
                            <a:gdLst>
                              <a:gd name="T0" fmla="*/ 0 w 1861"/>
                              <a:gd name="T1" fmla="*/ 2010 h 2010"/>
                              <a:gd name="T2" fmla="*/ 0 w 1861"/>
                              <a:gd name="T3" fmla="*/ 0 h 2010"/>
                              <a:gd name="T4" fmla="*/ 1861 w 1861"/>
                              <a:gd name="T5" fmla="*/ 2010 h 2010"/>
                              <a:gd name="T6" fmla="*/ 0 w 1861"/>
                              <a:gd name="T7" fmla="*/ 2010 h 2010"/>
                            </a:gdLst>
                            <a:ahLst/>
                            <a:cxnLst>
                              <a:cxn ang="0">
                                <a:pos x="T0" y="T1"/>
                              </a:cxn>
                              <a:cxn ang="0">
                                <a:pos x="T2" y="T3"/>
                              </a:cxn>
                              <a:cxn ang="0">
                                <a:pos x="T4" y="T5"/>
                              </a:cxn>
                              <a:cxn ang="0">
                                <a:pos x="T6" y="T7"/>
                              </a:cxn>
                            </a:cxnLst>
                            <a:rect l="0" t="0" r="r" b="b"/>
                            <a:pathLst>
                              <a:path w="1861" h="2010">
                                <a:moveTo>
                                  <a:pt x="0" y="2010"/>
                                </a:moveTo>
                                <a:lnTo>
                                  <a:pt x="0" y="0"/>
                                </a:lnTo>
                                <a:lnTo>
                                  <a:pt x="1861" y="2010"/>
                                </a:lnTo>
                                <a:lnTo>
                                  <a:pt x="0" y="2010"/>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60"/>
                        <wps:cNvSpPr>
                          <a:spLocks noEditPoints="1"/>
                        </wps:cNvSpPr>
                        <wps:spPr bwMode="auto">
                          <a:xfrm>
                            <a:off x="3045460" y="731960"/>
                            <a:ext cx="1188720" cy="1283970"/>
                          </a:xfrm>
                          <a:custGeom>
                            <a:avLst/>
                            <a:gdLst>
                              <a:gd name="T0" fmla="*/ 0 w 1872"/>
                              <a:gd name="T1" fmla="*/ 2022 h 2022"/>
                              <a:gd name="T2" fmla="*/ 0 w 1872"/>
                              <a:gd name="T3" fmla="*/ 0 h 2022"/>
                              <a:gd name="T4" fmla="*/ 1872 w 1872"/>
                              <a:gd name="T5" fmla="*/ 2022 h 2022"/>
                              <a:gd name="T6" fmla="*/ 0 w 1872"/>
                              <a:gd name="T7" fmla="*/ 2022 h 2022"/>
                              <a:gd name="T8" fmla="*/ 1864 w 1872"/>
                              <a:gd name="T9" fmla="*/ 2015 h 2022"/>
                              <a:gd name="T10" fmla="*/ 1862 w 1872"/>
                              <a:gd name="T11" fmla="*/ 2021 h 2022"/>
                              <a:gd name="T12" fmla="*/ 1 w 1872"/>
                              <a:gd name="T13" fmla="*/ 11 h 2022"/>
                              <a:gd name="T14" fmla="*/ 7 w 1872"/>
                              <a:gd name="T15" fmla="*/ 9 h 2022"/>
                              <a:gd name="T16" fmla="*/ 7 w 1872"/>
                              <a:gd name="T17" fmla="*/ 2019 h 2022"/>
                              <a:gd name="T18" fmla="*/ 3 w 1872"/>
                              <a:gd name="T19" fmla="*/ 2015 h 2022"/>
                              <a:gd name="T20" fmla="*/ 1864 w 1872"/>
                              <a:gd name="T21" fmla="*/ 2015 h 20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72" h="2022">
                                <a:moveTo>
                                  <a:pt x="0" y="2022"/>
                                </a:moveTo>
                                <a:lnTo>
                                  <a:pt x="0" y="0"/>
                                </a:lnTo>
                                <a:lnTo>
                                  <a:pt x="1872" y="2022"/>
                                </a:lnTo>
                                <a:lnTo>
                                  <a:pt x="0" y="2022"/>
                                </a:lnTo>
                                <a:close/>
                                <a:moveTo>
                                  <a:pt x="1864" y="2015"/>
                                </a:moveTo>
                                <a:lnTo>
                                  <a:pt x="1862" y="2021"/>
                                </a:lnTo>
                                <a:lnTo>
                                  <a:pt x="1" y="11"/>
                                </a:lnTo>
                                <a:lnTo>
                                  <a:pt x="7" y="9"/>
                                </a:lnTo>
                                <a:lnTo>
                                  <a:pt x="7" y="2019"/>
                                </a:lnTo>
                                <a:lnTo>
                                  <a:pt x="3" y="2015"/>
                                </a:lnTo>
                                <a:lnTo>
                                  <a:pt x="1864" y="201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0" name="Freeform 61"/>
                        <wps:cNvSpPr>
                          <a:spLocks/>
                        </wps:cNvSpPr>
                        <wps:spPr bwMode="auto">
                          <a:xfrm>
                            <a:off x="3047365" y="612580"/>
                            <a:ext cx="1190625" cy="1294130"/>
                          </a:xfrm>
                          <a:custGeom>
                            <a:avLst/>
                            <a:gdLst>
                              <a:gd name="T0" fmla="*/ 1875 w 1875"/>
                              <a:gd name="T1" fmla="*/ 0 h 2038"/>
                              <a:gd name="T2" fmla="*/ 1875 w 1875"/>
                              <a:gd name="T3" fmla="*/ 2038 h 2038"/>
                              <a:gd name="T4" fmla="*/ 0 w 1875"/>
                              <a:gd name="T5" fmla="*/ 0 h 2038"/>
                              <a:gd name="T6" fmla="*/ 1875 w 1875"/>
                              <a:gd name="T7" fmla="*/ 0 h 2038"/>
                            </a:gdLst>
                            <a:ahLst/>
                            <a:cxnLst>
                              <a:cxn ang="0">
                                <a:pos x="T0" y="T1"/>
                              </a:cxn>
                              <a:cxn ang="0">
                                <a:pos x="T2" y="T3"/>
                              </a:cxn>
                              <a:cxn ang="0">
                                <a:pos x="T4" y="T5"/>
                              </a:cxn>
                              <a:cxn ang="0">
                                <a:pos x="T6" y="T7"/>
                              </a:cxn>
                            </a:cxnLst>
                            <a:rect l="0" t="0" r="r" b="b"/>
                            <a:pathLst>
                              <a:path w="1875" h="2038">
                                <a:moveTo>
                                  <a:pt x="1875" y="0"/>
                                </a:moveTo>
                                <a:lnTo>
                                  <a:pt x="1875" y="2038"/>
                                </a:lnTo>
                                <a:lnTo>
                                  <a:pt x="0" y="0"/>
                                </a:lnTo>
                                <a:lnTo>
                                  <a:pt x="1875"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62"/>
                        <wps:cNvSpPr>
                          <a:spLocks noEditPoints="1"/>
                        </wps:cNvSpPr>
                        <wps:spPr bwMode="auto">
                          <a:xfrm>
                            <a:off x="3042285" y="610040"/>
                            <a:ext cx="1198245" cy="1302385"/>
                          </a:xfrm>
                          <a:custGeom>
                            <a:avLst/>
                            <a:gdLst>
                              <a:gd name="T0" fmla="*/ 1887 w 1887"/>
                              <a:gd name="T1" fmla="*/ 0 h 2051"/>
                              <a:gd name="T2" fmla="*/ 1887 w 1887"/>
                              <a:gd name="T3" fmla="*/ 2051 h 2051"/>
                              <a:gd name="T4" fmla="*/ 0 w 1887"/>
                              <a:gd name="T5" fmla="*/ 0 h 2051"/>
                              <a:gd name="T6" fmla="*/ 1887 w 1887"/>
                              <a:gd name="T7" fmla="*/ 0 h 2051"/>
                              <a:gd name="T8" fmla="*/ 8 w 1887"/>
                              <a:gd name="T9" fmla="*/ 7 h 2051"/>
                              <a:gd name="T10" fmla="*/ 11 w 1887"/>
                              <a:gd name="T11" fmla="*/ 2 h 2051"/>
                              <a:gd name="T12" fmla="*/ 1886 w 1887"/>
                              <a:gd name="T13" fmla="*/ 2040 h 2051"/>
                              <a:gd name="T14" fmla="*/ 1879 w 1887"/>
                              <a:gd name="T15" fmla="*/ 2042 h 2051"/>
                              <a:gd name="T16" fmla="*/ 1879 w 1887"/>
                              <a:gd name="T17" fmla="*/ 4 h 2051"/>
                              <a:gd name="T18" fmla="*/ 1883 w 1887"/>
                              <a:gd name="T19" fmla="*/ 7 h 2051"/>
                              <a:gd name="T20" fmla="*/ 8 w 1887"/>
                              <a:gd name="T21" fmla="*/ 7 h 20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87" h="2051">
                                <a:moveTo>
                                  <a:pt x="1887" y="0"/>
                                </a:moveTo>
                                <a:lnTo>
                                  <a:pt x="1887" y="2051"/>
                                </a:lnTo>
                                <a:lnTo>
                                  <a:pt x="0" y="0"/>
                                </a:lnTo>
                                <a:lnTo>
                                  <a:pt x="1887" y="0"/>
                                </a:lnTo>
                                <a:close/>
                                <a:moveTo>
                                  <a:pt x="8" y="7"/>
                                </a:moveTo>
                                <a:lnTo>
                                  <a:pt x="11" y="2"/>
                                </a:lnTo>
                                <a:lnTo>
                                  <a:pt x="1886" y="2040"/>
                                </a:lnTo>
                                <a:lnTo>
                                  <a:pt x="1879" y="2042"/>
                                </a:lnTo>
                                <a:lnTo>
                                  <a:pt x="1879" y="4"/>
                                </a:lnTo>
                                <a:lnTo>
                                  <a:pt x="1883" y="7"/>
                                </a:lnTo>
                                <a:lnTo>
                                  <a:pt x="8" y="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3" name="Rectangle 63"/>
                        <wps:cNvSpPr>
                          <a:spLocks noChangeArrowheads="1"/>
                        </wps:cNvSpPr>
                        <wps:spPr bwMode="auto">
                          <a:xfrm>
                            <a:off x="1158875" y="282380"/>
                            <a:ext cx="1570990" cy="205105"/>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 name="Freeform 64"/>
                        <wps:cNvSpPr>
                          <a:spLocks noEditPoints="1"/>
                        </wps:cNvSpPr>
                        <wps:spPr bwMode="auto">
                          <a:xfrm>
                            <a:off x="1156970" y="279840"/>
                            <a:ext cx="1575435" cy="210185"/>
                          </a:xfrm>
                          <a:custGeom>
                            <a:avLst/>
                            <a:gdLst>
                              <a:gd name="T0" fmla="*/ 0 w 2481"/>
                              <a:gd name="T1" fmla="*/ 0 h 331"/>
                              <a:gd name="T2" fmla="*/ 2481 w 2481"/>
                              <a:gd name="T3" fmla="*/ 0 h 331"/>
                              <a:gd name="T4" fmla="*/ 2481 w 2481"/>
                              <a:gd name="T5" fmla="*/ 331 h 331"/>
                              <a:gd name="T6" fmla="*/ 0 w 2481"/>
                              <a:gd name="T7" fmla="*/ 331 h 331"/>
                              <a:gd name="T8" fmla="*/ 0 w 2481"/>
                              <a:gd name="T9" fmla="*/ 0 h 331"/>
                              <a:gd name="T10" fmla="*/ 7 w 2481"/>
                              <a:gd name="T11" fmla="*/ 327 h 331"/>
                              <a:gd name="T12" fmla="*/ 3 w 2481"/>
                              <a:gd name="T13" fmla="*/ 324 h 331"/>
                              <a:gd name="T14" fmla="*/ 2477 w 2481"/>
                              <a:gd name="T15" fmla="*/ 324 h 331"/>
                              <a:gd name="T16" fmla="*/ 2473 w 2481"/>
                              <a:gd name="T17" fmla="*/ 327 h 331"/>
                              <a:gd name="T18" fmla="*/ 2473 w 2481"/>
                              <a:gd name="T19" fmla="*/ 4 h 331"/>
                              <a:gd name="T20" fmla="*/ 2477 w 2481"/>
                              <a:gd name="T21" fmla="*/ 7 h 331"/>
                              <a:gd name="T22" fmla="*/ 3 w 2481"/>
                              <a:gd name="T23" fmla="*/ 7 h 331"/>
                              <a:gd name="T24" fmla="*/ 7 w 2481"/>
                              <a:gd name="T25" fmla="*/ 4 h 331"/>
                              <a:gd name="T26" fmla="*/ 7 w 2481"/>
                              <a:gd name="T27" fmla="*/ 327 h 3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481" h="331">
                                <a:moveTo>
                                  <a:pt x="0" y="0"/>
                                </a:moveTo>
                                <a:lnTo>
                                  <a:pt x="2481" y="0"/>
                                </a:lnTo>
                                <a:lnTo>
                                  <a:pt x="2481" y="331"/>
                                </a:lnTo>
                                <a:lnTo>
                                  <a:pt x="0" y="331"/>
                                </a:lnTo>
                                <a:lnTo>
                                  <a:pt x="0" y="0"/>
                                </a:lnTo>
                                <a:close/>
                                <a:moveTo>
                                  <a:pt x="7" y="327"/>
                                </a:moveTo>
                                <a:lnTo>
                                  <a:pt x="3" y="324"/>
                                </a:lnTo>
                                <a:lnTo>
                                  <a:pt x="2477" y="324"/>
                                </a:lnTo>
                                <a:lnTo>
                                  <a:pt x="2473" y="327"/>
                                </a:lnTo>
                                <a:lnTo>
                                  <a:pt x="2473" y="4"/>
                                </a:lnTo>
                                <a:lnTo>
                                  <a:pt x="2477" y="7"/>
                                </a:lnTo>
                                <a:lnTo>
                                  <a:pt x="3" y="7"/>
                                </a:lnTo>
                                <a:lnTo>
                                  <a:pt x="7" y="4"/>
                                </a:lnTo>
                                <a:lnTo>
                                  <a:pt x="7" y="32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5" name="Freeform 65"/>
                        <wps:cNvSpPr>
                          <a:spLocks/>
                        </wps:cNvSpPr>
                        <wps:spPr bwMode="auto">
                          <a:xfrm>
                            <a:off x="1167765" y="612580"/>
                            <a:ext cx="1570990" cy="1289685"/>
                          </a:xfrm>
                          <a:custGeom>
                            <a:avLst/>
                            <a:gdLst>
                              <a:gd name="T0" fmla="*/ 2474 w 2474"/>
                              <a:gd name="T1" fmla="*/ 0 h 2031"/>
                              <a:gd name="T2" fmla="*/ 2474 w 2474"/>
                              <a:gd name="T3" fmla="*/ 2031 h 2031"/>
                              <a:gd name="T4" fmla="*/ 0 w 2474"/>
                              <a:gd name="T5" fmla="*/ 0 h 2031"/>
                              <a:gd name="T6" fmla="*/ 2474 w 2474"/>
                              <a:gd name="T7" fmla="*/ 0 h 2031"/>
                            </a:gdLst>
                            <a:ahLst/>
                            <a:cxnLst>
                              <a:cxn ang="0">
                                <a:pos x="T0" y="T1"/>
                              </a:cxn>
                              <a:cxn ang="0">
                                <a:pos x="T2" y="T3"/>
                              </a:cxn>
                              <a:cxn ang="0">
                                <a:pos x="T4" y="T5"/>
                              </a:cxn>
                              <a:cxn ang="0">
                                <a:pos x="T6" y="T7"/>
                              </a:cxn>
                            </a:cxnLst>
                            <a:rect l="0" t="0" r="r" b="b"/>
                            <a:pathLst>
                              <a:path w="2474" h="2031">
                                <a:moveTo>
                                  <a:pt x="2474" y="0"/>
                                </a:moveTo>
                                <a:lnTo>
                                  <a:pt x="2474" y="2031"/>
                                </a:lnTo>
                                <a:lnTo>
                                  <a:pt x="0" y="0"/>
                                </a:lnTo>
                                <a:lnTo>
                                  <a:pt x="2474"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66"/>
                        <wps:cNvSpPr>
                          <a:spLocks noEditPoints="1"/>
                        </wps:cNvSpPr>
                        <wps:spPr bwMode="auto">
                          <a:xfrm>
                            <a:off x="1162050" y="610040"/>
                            <a:ext cx="1579245" cy="1297305"/>
                          </a:xfrm>
                          <a:custGeom>
                            <a:avLst/>
                            <a:gdLst>
                              <a:gd name="T0" fmla="*/ 2487 w 2487"/>
                              <a:gd name="T1" fmla="*/ 0 h 2043"/>
                              <a:gd name="T2" fmla="*/ 2487 w 2487"/>
                              <a:gd name="T3" fmla="*/ 2043 h 2043"/>
                              <a:gd name="T4" fmla="*/ 0 w 2487"/>
                              <a:gd name="T5" fmla="*/ 0 h 2043"/>
                              <a:gd name="T6" fmla="*/ 2487 w 2487"/>
                              <a:gd name="T7" fmla="*/ 0 h 2043"/>
                              <a:gd name="T8" fmla="*/ 9 w 2487"/>
                              <a:gd name="T9" fmla="*/ 7 h 2043"/>
                              <a:gd name="T10" fmla="*/ 12 w 2487"/>
                              <a:gd name="T11" fmla="*/ 1 h 2043"/>
                              <a:gd name="T12" fmla="*/ 2486 w 2487"/>
                              <a:gd name="T13" fmla="*/ 2032 h 2043"/>
                              <a:gd name="T14" fmla="*/ 2480 w 2487"/>
                              <a:gd name="T15" fmla="*/ 2035 h 2043"/>
                              <a:gd name="T16" fmla="*/ 2480 w 2487"/>
                              <a:gd name="T17" fmla="*/ 4 h 2043"/>
                              <a:gd name="T18" fmla="*/ 2483 w 2487"/>
                              <a:gd name="T19" fmla="*/ 7 h 2043"/>
                              <a:gd name="T20" fmla="*/ 9 w 2487"/>
                              <a:gd name="T21" fmla="*/ 7 h 20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487" h="2043">
                                <a:moveTo>
                                  <a:pt x="2487" y="0"/>
                                </a:moveTo>
                                <a:lnTo>
                                  <a:pt x="2487" y="2043"/>
                                </a:lnTo>
                                <a:lnTo>
                                  <a:pt x="0" y="0"/>
                                </a:lnTo>
                                <a:lnTo>
                                  <a:pt x="2487" y="0"/>
                                </a:lnTo>
                                <a:close/>
                                <a:moveTo>
                                  <a:pt x="9" y="7"/>
                                </a:moveTo>
                                <a:lnTo>
                                  <a:pt x="12" y="1"/>
                                </a:lnTo>
                                <a:lnTo>
                                  <a:pt x="2486" y="2032"/>
                                </a:lnTo>
                                <a:lnTo>
                                  <a:pt x="2480" y="2035"/>
                                </a:lnTo>
                                <a:lnTo>
                                  <a:pt x="2480" y="4"/>
                                </a:lnTo>
                                <a:lnTo>
                                  <a:pt x="2483" y="7"/>
                                </a:lnTo>
                                <a:lnTo>
                                  <a:pt x="9" y="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7" name="Freeform 67"/>
                        <wps:cNvSpPr>
                          <a:spLocks/>
                        </wps:cNvSpPr>
                        <wps:spPr bwMode="auto">
                          <a:xfrm>
                            <a:off x="1172210" y="759900"/>
                            <a:ext cx="1544320" cy="1267460"/>
                          </a:xfrm>
                          <a:custGeom>
                            <a:avLst/>
                            <a:gdLst>
                              <a:gd name="T0" fmla="*/ 0 w 2432"/>
                              <a:gd name="T1" fmla="*/ 1996 h 1996"/>
                              <a:gd name="T2" fmla="*/ 0 w 2432"/>
                              <a:gd name="T3" fmla="*/ 0 h 1996"/>
                              <a:gd name="T4" fmla="*/ 2432 w 2432"/>
                              <a:gd name="T5" fmla="*/ 1996 h 1996"/>
                              <a:gd name="T6" fmla="*/ 0 w 2432"/>
                              <a:gd name="T7" fmla="*/ 1996 h 1996"/>
                            </a:gdLst>
                            <a:ahLst/>
                            <a:cxnLst>
                              <a:cxn ang="0">
                                <a:pos x="T0" y="T1"/>
                              </a:cxn>
                              <a:cxn ang="0">
                                <a:pos x="T2" y="T3"/>
                              </a:cxn>
                              <a:cxn ang="0">
                                <a:pos x="T4" y="T5"/>
                              </a:cxn>
                              <a:cxn ang="0">
                                <a:pos x="T6" y="T7"/>
                              </a:cxn>
                            </a:cxnLst>
                            <a:rect l="0" t="0" r="r" b="b"/>
                            <a:pathLst>
                              <a:path w="2432" h="1996">
                                <a:moveTo>
                                  <a:pt x="0" y="1996"/>
                                </a:moveTo>
                                <a:lnTo>
                                  <a:pt x="0" y="0"/>
                                </a:lnTo>
                                <a:lnTo>
                                  <a:pt x="2432" y="1996"/>
                                </a:lnTo>
                                <a:lnTo>
                                  <a:pt x="0" y="1996"/>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68"/>
                        <wps:cNvSpPr>
                          <a:spLocks noEditPoints="1"/>
                        </wps:cNvSpPr>
                        <wps:spPr bwMode="auto">
                          <a:xfrm>
                            <a:off x="1170305" y="755455"/>
                            <a:ext cx="1552575" cy="1273810"/>
                          </a:xfrm>
                          <a:custGeom>
                            <a:avLst/>
                            <a:gdLst>
                              <a:gd name="T0" fmla="*/ 0 w 2445"/>
                              <a:gd name="T1" fmla="*/ 2006 h 2006"/>
                              <a:gd name="T2" fmla="*/ 0 w 2445"/>
                              <a:gd name="T3" fmla="*/ 0 h 2006"/>
                              <a:gd name="T4" fmla="*/ 2445 w 2445"/>
                              <a:gd name="T5" fmla="*/ 2006 h 2006"/>
                              <a:gd name="T6" fmla="*/ 0 w 2445"/>
                              <a:gd name="T7" fmla="*/ 2006 h 2006"/>
                              <a:gd name="T8" fmla="*/ 2435 w 2445"/>
                              <a:gd name="T9" fmla="*/ 1999 h 2006"/>
                              <a:gd name="T10" fmla="*/ 2433 w 2445"/>
                              <a:gd name="T11" fmla="*/ 2006 h 2006"/>
                              <a:gd name="T12" fmla="*/ 1 w 2445"/>
                              <a:gd name="T13" fmla="*/ 10 h 2006"/>
                              <a:gd name="T14" fmla="*/ 7 w 2445"/>
                              <a:gd name="T15" fmla="*/ 7 h 2006"/>
                              <a:gd name="T16" fmla="*/ 7 w 2445"/>
                              <a:gd name="T17" fmla="*/ 2003 h 2006"/>
                              <a:gd name="T18" fmla="*/ 3 w 2445"/>
                              <a:gd name="T19" fmla="*/ 1999 h 2006"/>
                              <a:gd name="T20" fmla="*/ 2435 w 2445"/>
                              <a:gd name="T21" fmla="*/ 1999 h 20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445" h="2006">
                                <a:moveTo>
                                  <a:pt x="0" y="2006"/>
                                </a:moveTo>
                                <a:lnTo>
                                  <a:pt x="0" y="0"/>
                                </a:lnTo>
                                <a:lnTo>
                                  <a:pt x="2445" y="2006"/>
                                </a:lnTo>
                                <a:lnTo>
                                  <a:pt x="0" y="2006"/>
                                </a:lnTo>
                                <a:close/>
                                <a:moveTo>
                                  <a:pt x="2435" y="1999"/>
                                </a:moveTo>
                                <a:lnTo>
                                  <a:pt x="2433" y="2006"/>
                                </a:lnTo>
                                <a:lnTo>
                                  <a:pt x="1" y="10"/>
                                </a:lnTo>
                                <a:lnTo>
                                  <a:pt x="7" y="7"/>
                                </a:lnTo>
                                <a:lnTo>
                                  <a:pt x="7" y="2003"/>
                                </a:lnTo>
                                <a:lnTo>
                                  <a:pt x="3" y="1999"/>
                                </a:lnTo>
                                <a:lnTo>
                                  <a:pt x="2435" y="199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9" name="Rectangle 69"/>
                        <wps:cNvSpPr>
                          <a:spLocks noChangeArrowheads="1"/>
                        </wps:cNvSpPr>
                        <wps:spPr bwMode="auto">
                          <a:xfrm>
                            <a:off x="332740" y="651315"/>
                            <a:ext cx="835025"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pPr>
                                <w:rPr>
                                  <w:rFonts w:asciiTheme="minorHAnsi" w:hAnsiTheme="minorHAnsi"/>
                                  <w:sz w:val="14"/>
                                  <w:szCs w:val="14"/>
                                  <w:lang w:val="ru-RU"/>
                                </w:rPr>
                              </w:pPr>
                              <w:r>
                                <w:rPr>
                                  <w:rFonts w:asciiTheme="minorHAnsi" w:hAnsiTheme="minorHAnsi" w:cs="DaunPenh"/>
                                  <w:b/>
                                  <w:bCs/>
                                  <w:color w:val="000000"/>
                                  <w:sz w:val="14"/>
                                  <w:szCs w:val="14"/>
                                  <w:lang w:val="ru-RU"/>
                                </w:rPr>
                                <w:t>Инфраструктура СПП</w:t>
                              </w:r>
                              <w:r>
                                <w:rPr>
                                  <w:rFonts w:asciiTheme="minorHAnsi" w:hAnsiTheme="minorHAnsi" w:cs="DaunPenh"/>
                                  <w:b/>
                                  <w:bCs/>
                                  <w:color w:val="000000"/>
                                  <w:sz w:val="14"/>
                                  <w:szCs w:val="14"/>
                                  <w:lang w:val="ru-RU"/>
                                </w:rPr>
                                <w:br/>
                                <w:t>с наложением</w:t>
                              </w:r>
                            </w:p>
                          </w:txbxContent>
                        </wps:txbx>
                        <wps:bodyPr rot="0" vert="horz" wrap="square" lIns="0" tIns="0" rIns="0" bIns="0" anchor="t" anchorCtr="0">
                          <a:spAutoFit/>
                        </wps:bodyPr>
                      </wps:wsp>
                      <wps:wsp>
                        <wps:cNvPr id="501" name="Rectangle 71"/>
                        <wps:cNvSpPr>
                          <a:spLocks noChangeArrowheads="1"/>
                        </wps:cNvSpPr>
                        <wps:spPr bwMode="auto">
                          <a:xfrm>
                            <a:off x="332739" y="1011995"/>
                            <a:ext cx="843915"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pPr>
                                <w:rPr>
                                  <w:rFonts w:asciiTheme="minorHAnsi" w:hAnsiTheme="minorHAnsi"/>
                                  <w:sz w:val="14"/>
                                  <w:szCs w:val="14"/>
                                  <w:lang w:val="ru-RU"/>
                                </w:rPr>
                              </w:pPr>
                              <w:r w:rsidRPr="008B08B5">
                                <w:rPr>
                                  <w:rFonts w:asciiTheme="minorHAnsi" w:hAnsiTheme="minorHAnsi" w:cs="DaunPenh"/>
                                  <w:b/>
                                  <w:bCs/>
                                  <w:color w:val="000000"/>
                                  <w:sz w:val="14"/>
                                  <w:szCs w:val="14"/>
                                  <w:lang w:val="ru-RU"/>
                                </w:rPr>
                                <w:t>Расширение</w:t>
                              </w:r>
                              <w:r>
                                <w:rPr>
                                  <w:rFonts w:asciiTheme="minorHAnsi" w:hAnsiTheme="minorHAnsi" w:cs="DaunPenh"/>
                                  <w:b/>
                                  <w:bCs/>
                                  <w:color w:val="000000"/>
                                  <w:sz w:val="14"/>
                                  <w:szCs w:val="14"/>
                                  <w:lang w:val="ru-RU"/>
                                </w:rPr>
                                <w:t xml:space="preserve"> исполь-</w:t>
                              </w:r>
                              <w:r>
                                <w:rPr>
                                  <w:rFonts w:asciiTheme="minorHAnsi" w:hAnsiTheme="minorHAnsi" w:cs="DaunPenh"/>
                                  <w:b/>
                                  <w:bCs/>
                                  <w:color w:val="000000"/>
                                  <w:sz w:val="14"/>
                                  <w:szCs w:val="14"/>
                                  <w:lang w:val="ru-RU"/>
                                </w:rPr>
                                <w:br/>
                                <w:t>зования</w:t>
                              </w:r>
                              <w:r w:rsidRPr="008B08B5">
                                <w:rPr>
                                  <w:rFonts w:asciiTheme="minorHAnsi" w:hAnsiTheme="minorHAnsi" w:cs="DaunPenh"/>
                                  <w:b/>
                                  <w:bCs/>
                                  <w:color w:val="000000"/>
                                  <w:sz w:val="14"/>
                                  <w:szCs w:val="14"/>
                                  <w:lang w:val="en-US"/>
                                </w:rPr>
                                <w:t xml:space="preserve"> </w:t>
                              </w:r>
                              <w:r>
                                <w:rPr>
                                  <w:rFonts w:asciiTheme="minorHAnsi" w:hAnsiTheme="minorHAnsi" w:cs="DaunPenh"/>
                                  <w:b/>
                                  <w:bCs/>
                                  <w:color w:val="000000"/>
                                  <w:sz w:val="14"/>
                                  <w:szCs w:val="14"/>
                                  <w:lang w:val="ru-RU"/>
                                </w:rPr>
                                <w:t>СПП</w:t>
                              </w:r>
                            </w:p>
                          </w:txbxContent>
                        </wps:txbx>
                        <wps:bodyPr rot="0" vert="horz" wrap="square" lIns="0" tIns="0" rIns="0" bIns="0" anchor="t" anchorCtr="0">
                          <a:spAutoFit/>
                        </wps:bodyPr>
                      </wps:wsp>
                      <wps:wsp>
                        <wps:cNvPr id="503" name="Rectangle 73"/>
                        <wps:cNvSpPr>
                          <a:spLocks noChangeArrowheads="1"/>
                        </wps:cNvSpPr>
                        <wps:spPr bwMode="auto">
                          <a:xfrm>
                            <a:off x="332584" y="1340976"/>
                            <a:ext cx="824230"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pPr>
                                <w:rPr>
                                  <w:rFonts w:asciiTheme="minorHAnsi" w:hAnsiTheme="minorHAnsi"/>
                                  <w:spacing w:val="-6"/>
                                  <w:sz w:val="14"/>
                                  <w:szCs w:val="14"/>
                                </w:rPr>
                              </w:pPr>
                              <w:r w:rsidRPr="002A32CF">
                                <w:rPr>
                                  <w:rFonts w:asciiTheme="minorHAnsi" w:hAnsiTheme="minorHAnsi" w:cs="DaunPenh"/>
                                  <w:b/>
                                  <w:bCs/>
                                  <w:color w:val="000000"/>
                                  <w:spacing w:val="-6"/>
                                  <w:sz w:val="14"/>
                                  <w:szCs w:val="14"/>
                                  <w:lang w:val="ru-RU"/>
                                </w:rPr>
                                <w:t>Замена оставшейся</w:t>
                              </w:r>
                              <w:r w:rsidRPr="002A32CF">
                                <w:rPr>
                                  <w:rFonts w:asciiTheme="minorHAnsi" w:hAnsiTheme="minorHAnsi" w:cs="DaunPenh"/>
                                  <w:b/>
                                  <w:bCs/>
                                  <w:color w:val="000000"/>
                                  <w:spacing w:val="-6"/>
                                  <w:sz w:val="14"/>
                                  <w:szCs w:val="14"/>
                                  <w:lang w:val="ru-RU"/>
                                </w:rPr>
                                <w:br/>
                                <w:t>части инфраструктуры</w:t>
                              </w:r>
                              <w:r w:rsidRPr="002A32CF">
                                <w:rPr>
                                  <w:rFonts w:asciiTheme="minorHAnsi" w:hAnsiTheme="minorHAnsi" w:cs="DaunPenh"/>
                                  <w:b/>
                                  <w:bCs/>
                                  <w:color w:val="000000"/>
                                  <w:spacing w:val="-6"/>
                                  <w:sz w:val="14"/>
                                  <w:szCs w:val="14"/>
                                  <w:lang w:val="en-US"/>
                                </w:rPr>
                                <w:t xml:space="preserve"> </w:t>
                              </w:r>
                            </w:p>
                          </w:txbxContent>
                        </wps:txbx>
                        <wps:bodyPr rot="0" vert="horz" wrap="square" lIns="0" tIns="0" rIns="0" bIns="0" anchor="t" anchorCtr="0">
                          <a:spAutoFit/>
                        </wps:bodyPr>
                      </wps:wsp>
                      <wps:wsp>
                        <wps:cNvPr id="506" name="Rectangle 76"/>
                        <wps:cNvSpPr>
                          <a:spLocks noChangeArrowheads="1"/>
                        </wps:cNvSpPr>
                        <wps:spPr bwMode="auto">
                          <a:xfrm>
                            <a:off x="332739" y="281745"/>
                            <a:ext cx="89852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wps:txbx>
                        <wps:bodyPr rot="0" vert="horz" wrap="square" lIns="0" tIns="0" rIns="0" bIns="0" anchor="t" anchorCtr="0">
                          <a:spAutoFit/>
                        </wps:bodyPr>
                      </wps:wsp>
                      <wps:wsp>
                        <wps:cNvPr id="508" name="Rectangle 78"/>
                        <wps:cNvSpPr>
                          <a:spLocks noChangeArrowheads="1"/>
                        </wps:cNvSpPr>
                        <wps:spPr bwMode="auto">
                          <a:xfrm>
                            <a:off x="1850940" y="320747"/>
                            <a:ext cx="3308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6C6C25" w:rsidRDefault="0059726E" w:rsidP="006C6C25">
                              <w:pPr>
                                <w:spacing w:before="0"/>
                                <w:rPr>
                                  <w:rFonts w:asciiTheme="minorHAnsi" w:hAnsiTheme="minorHAnsi"/>
                                  <w:sz w:val="18"/>
                                  <w:szCs w:val="18"/>
                                  <w:lang w:val="ru-RU"/>
                                </w:rPr>
                              </w:pPr>
                              <w:r>
                                <w:rPr>
                                  <w:rFonts w:asciiTheme="minorHAnsi" w:hAnsiTheme="minorHAnsi" w:cs="DaunPenh"/>
                                  <w:b/>
                                  <w:bCs/>
                                  <w:color w:val="000000"/>
                                  <w:sz w:val="18"/>
                                  <w:szCs w:val="18"/>
                                  <w:lang w:val="ru-RU"/>
                                </w:rPr>
                                <w:t>КТСОП</w:t>
                              </w:r>
                            </w:p>
                          </w:txbxContent>
                        </wps:txbx>
                        <wps:bodyPr rot="0" vert="horz" wrap="none" lIns="0" tIns="0" rIns="0" bIns="0" anchor="t" anchorCtr="0">
                          <a:spAutoFit/>
                        </wps:bodyPr>
                      </wps:wsp>
                      <wps:wsp>
                        <wps:cNvPr id="509" name="Rectangle 79"/>
                        <wps:cNvSpPr>
                          <a:spLocks noChangeArrowheads="1"/>
                        </wps:cNvSpPr>
                        <wps:spPr bwMode="auto">
                          <a:xfrm>
                            <a:off x="1489710" y="36000"/>
                            <a:ext cx="8128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wps:txbx>
                        <wps:bodyPr rot="0" vert="horz" wrap="none" lIns="0" tIns="0" rIns="0" bIns="0" anchor="t" anchorCtr="0">
                          <a:spAutoFit/>
                        </wps:bodyPr>
                      </wps:wsp>
                      <wps:wsp>
                        <wps:cNvPr id="510" name="Rectangle 80"/>
                        <wps:cNvSpPr>
                          <a:spLocks noChangeArrowheads="1"/>
                        </wps:cNvSpPr>
                        <wps:spPr bwMode="auto">
                          <a:xfrm>
                            <a:off x="3403288" y="35995"/>
                            <a:ext cx="717432"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wps:txbx>
                        <wps:bodyPr rot="0" vert="horz" wrap="square" lIns="0" tIns="0" rIns="0" bIns="0" anchor="t" anchorCtr="0">
                          <a:spAutoFit/>
                        </wps:bodyPr>
                      </wps:wsp>
                      <wps:wsp>
                        <wps:cNvPr id="511" name="Rectangle 81"/>
                        <wps:cNvSpPr>
                          <a:spLocks noChangeArrowheads="1"/>
                        </wps:cNvSpPr>
                        <wps:spPr bwMode="auto">
                          <a:xfrm>
                            <a:off x="3310837" y="281751"/>
                            <a:ext cx="8102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791B2F" w:rsidRDefault="0059726E" w:rsidP="00791B2F">
                              <w:pPr>
                                <w:rPr>
                                  <w:lang w:val="ru-RU"/>
                                </w:rPr>
                              </w:pPr>
                              <w:r>
                                <w:rPr>
                                  <w:rFonts w:asciiTheme="minorHAnsi" w:hAnsiTheme="minorHAnsi" w:cs="DaunPenh"/>
                                  <w:b/>
                                  <w:bCs/>
                                  <w:color w:val="000000"/>
                                  <w:sz w:val="12"/>
                                  <w:szCs w:val="12"/>
                                  <w:lang w:val="ru-RU"/>
                                </w:rPr>
                                <w:t>Существующие связи</w:t>
                              </w:r>
                            </w:p>
                          </w:txbxContent>
                        </wps:txbx>
                        <wps:bodyPr rot="0" vert="horz" wrap="square" lIns="0" tIns="0" rIns="0" bIns="0" anchor="t" anchorCtr="0">
                          <a:spAutoFit/>
                        </wps:bodyPr>
                      </wps:wsp>
                      <wps:wsp>
                        <wps:cNvPr id="964" name="Rectangle 86"/>
                        <wps:cNvSpPr>
                          <a:spLocks noChangeArrowheads="1"/>
                        </wps:cNvSpPr>
                        <wps:spPr bwMode="auto">
                          <a:xfrm>
                            <a:off x="112385" y="261388"/>
                            <a:ext cx="7874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791B2F" w:rsidRDefault="0059726E">
                              <w:pPr>
                                <w:rPr>
                                  <w:lang w:val="ru-RU"/>
                                </w:rPr>
                              </w:pPr>
                            </w:p>
                          </w:txbxContent>
                        </wps:txbx>
                        <wps:bodyPr rot="0" vert="horz" wrap="none" lIns="0" tIns="0" rIns="0" bIns="0" anchor="t" anchorCtr="0">
                          <a:spAutoFit/>
                        </wps:bodyPr>
                      </wps:wsp>
                      <wps:wsp>
                        <wps:cNvPr id="965" name="Rectangle 87"/>
                        <wps:cNvSpPr>
                          <a:spLocks noChangeArrowheads="1"/>
                        </wps:cNvSpPr>
                        <wps:spPr bwMode="auto">
                          <a:xfrm>
                            <a:off x="112395" y="1374580"/>
                            <a:ext cx="14732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6"/>
                                  <w:szCs w:val="26"/>
                                  <w:lang w:val="en-US"/>
                                </w:rPr>
                                <w:t></w:t>
                              </w:r>
                            </w:p>
                          </w:txbxContent>
                        </wps:txbx>
                        <wps:bodyPr rot="0" vert="horz" wrap="none" lIns="0" tIns="0" rIns="0" bIns="0" anchor="t" anchorCtr="0">
                          <a:spAutoFit/>
                        </wps:bodyPr>
                      </wps:wsp>
                      <wps:wsp>
                        <wps:cNvPr id="966" name="Rectangle 88"/>
                        <wps:cNvSpPr>
                          <a:spLocks noChangeArrowheads="1"/>
                        </wps:cNvSpPr>
                        <wps:spPr bwMode="auto">
                          <a:xfrm>
                            <a:off x="112395" y="994215"/>
                            <a:ext cx="14732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6"/>
                                  <w:szCs w:val="26"/>
                                  <w:lang w:val="en-US"/>
                                </w:rPr>
                                <w:t></w:t>
                              </w:r>
                            </w:p>
                          </w:txbxContent>
                        </wps:txbx>
                        <wps:bodyPr rot="0" vert="horz" wrap="none" lIns="0" tIns="0" rIns="0" bIns="0" anchor="t" anchorCtr="0">
                          <a:spAutoFit/>
                        </wps:bodyPr>
                      </wps:wsp>
                      <wps:wsp>
                        <wps:cNvPr id="967" name="Rectangle 89"/>
                        <wps:cNvSpPr>
                          <a:spLocks noChangeArrowheads="1"/>
                        </wps:cNvSpPr>
                        <wps:spPr bwMode="auto">
                          <a:xfrm>
                            <a:off x="112395" y="632265"/>
                            <a:ext cx="14732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6"/>
                                  <w:szCs w:val="26"/>
                                  <w:lang w:val="en-US"/>
                                </w:rPr>
                                <w:t></w:t>
                              </w:r>
                            </w:p>
                          </w:txbxContent>
                        </wps:txbx>
                        <wps:bodyPr rot="0" vert="horz" wrap="none" lIns="0" tIns="0" rIns="0" bIns="0" anchor="t" anchorCtr="0">
                          <a:spAutoFit/>
                        </wps:bodyPr>
                      </wps:wsp>
                      <wps:wsp>
                        <wps:cNvPr id="968" name="Freeform 90"/>
                        <wps:cNvSpPr>
                          <a:spLocks noEditPoints="1"/>
                        </wps:cNvSpPr>
                        <wps:spPr bwMode="auto">
                          <a:xfrm>
                            <a:off x="51435" y="530030"/>
                            <a:ext cx="4273550" cy="35560"/>
                          </a:xfrm>
                          <a:custGeom>
                            <a:avLst/>
                            <a:gdLst>
                              <a:gd name="T0" fmla="*/ 0 w 6730"/>
                              <a:gd name="T1" fmla="*/ 0 h 56"/>
                              <a:gd name="T2" fmla="*/ 6730 w 6730"/>
                              <a:gd name="T3" fmla="*/ 0 h 56"/>
                              <a:gd name="T4" fmla="*/ 6730 w 6730"/>
                              <a:gd name="T5" fmla="*/ 10 h 56"/>
                              <a:gd name="T6" fmla="*/ 0 w 6730"/>
                              <a:gd name="T7" fmla="*/ 10 h 56"/>
                              <a:gd name="T8" fmla="*/ 0 w 6730"/>
                              <a:gd name="T9" fmla="*/ 0 h 56"/>
                              <a:gd name="T10" fmla="*/ 0 w 6730"/>
                              <a:gd name="T11" fmla="*/ 19 h 56"/>
                              <a:gd name="T12" fmla="*/ 6730 w 6730"/>
                              <a:gd name="T13" fmla="*/ 19 h 56"/>
                              <a:gd name="T14" fmla="*/ 6730 w 6730"/>
                              <a:gd name="T15" fmla="*/ 38 h 56"/>
                              <a:gd name="T16" fmla="*/ 0 w 6730"/>
                              <a:gd name="T17" fmla="*/ 38 h 56"/>
                              <a:gd name="T18" fmla="*/ 0 w 6730"/>
                              <a:gd name="T19" fmla="*/ 19 h 56"/>
                              <a:gd name="T20" fmla="*/ 0 w 6730"/>
                              <a:gd name="T21" fmla="*/ 47 h 56"/>
                              <a:gd name="T22" fmla="*/ 6730 w 6730"/>
                              <a:gd name="T23" fmla="*/ 47 h 56"/>
                              <a:gd name="T24" fmla="*/ 6730 w 6730"/>
                              <a:gd name="T25" fmla="*/ 56 h 56"/>
                              <a:gd name="T26" fmla="*/ 0 w 6730"/>
                              <a:gd name="T27" fmla="*/ 56 h 56"/>
                              <a:gd name="T28" fmla="*/ 0 w 6730"/>
                              <a:gd name="T29" fmla="*/ 47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730" h="56">
                                <a:moveTo>
                                  <a:pt x="0" y="0"/>
                                </a:moveTo>
                                <a:lnTo>
                                  <a:pt x="6730" y="0"/>
                                </a:lnTo>
                                <a:lnTo>
                                  <a:pt x="6730" y="10"/>
                                </a:lnTo>
                                <a:lnTo>
                                  <a:pt x="0" y="10"/>
                                </a:lnTo>
                                <a:lnTo>
                                  <a:pt x="0" y="0"/>
                                </a:lnTo>
                                <a:close/>
                                <a:moveTo>
                                  <a:pt x="0" y="19"/>
                                </a:moveTo>
                                <a:lnTo>
                                  <a:pt x="6730" y="19"/>
                                </a:lnTo>
                                <a:lnTo>
                                  <a:pt x="6730" y="38"/>
                                </a:lnTo>
                                <a:lnTo>
                                  <a:pt x="0" y="38"/>
                                </a:lnTo>
                                <a:lnTo>
                                  <a:pt x="0" y="19"/>
                                </a:lnTo>
                                <a:close/>
                                <a:moveTo>
                                  <a:pt x="0" y="47"/>
                                </a:moveTo>
                                <a:lnTo>
                                  <a:pt x="6730" y="47"/>
                                </a:lnTo>
                                <a:lnTo>
                                  <a:pt x="6730" y="56"/>
                                </a:lnTo>
                                <a:lnTo>
                                  <a:pt x="0" y="56"/>
                                </a:lnTo>
                                <a:lnTo>
                                  <a:pt x="0" y="47"/>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969" name="Freeform 91"/>
                        <wps:cNvSpPr>
                          <a:spLocks noEditPoints="1"/>
                        </wps:cNvSpPr>
                        <wps:spPr bwMode="auto">
                          <a:xfrm>
                            <a:off x="53975" y="926905"/>
                            <a:ext cx="4273550" cy="4445"/>
                          </a:xfrm>
                          <a:custGeom>
                            <a:avLst/>
                            <a:gdLst>
                              <a:gd name="T0" fmla="*/ 99 w 6730"/>
                              <a:gd name="T1" fmla="*/ 0 h 7"/>
                              <a:gd name="T2" fmla="*/ 226 w 6730"/>
                              <a:gd name="T3" fmla="*/ 0 h 7"/>
                              <a:gd name="T4" fmla="*/ 324 w 6730"/>
                              <a:gd name="T5" fmla="*/ 7 h 7"/>
                              <a:gd name="T6" fmla="*/ 395 w 6730"/>
                              <a:gd name="T7" fmla="*/ 7 h 7"/>
                              <a:gd name="T8" fmla="*/ 494 w 6730"/>
                              <a:gd name="T9" fmla="*/ 0 h 7"/>
                              <a:gd name="T10" fmla="*/ 642 w 6730"/>
                              <a:gd name="T11" fmla="*/ 0 h 7"/>
                              <a:gd name="T12" fmla="*/ 769 w 6730"/>
                              <a:gd name="T13" fmla="*/ 0 h 7"/>
                              <a:gd name="T14" fmla="*/ 867 w 6730"/>
                              <a:gd name="T15" fmla="*/ 7 h 7"/>
                              <a:gd name="T16" fmla="*/ 938 w 6730"/>
                              <a:gd name="T17" fmla="*/ 7 h 7"/>
                              <a:gd name="T18" fmla="*/ 1037 w 6730"/>
                              <a:gd name="T19" fmla="*/ 0 h 7"/>
                              <a:gd name="T20" fmla="*/ 1185 w 6730"/>
                              <a:gd name="T21" fmla="*/ 0 h 7"/>
                              <a:gd name="T22" fmla="*/ 1312 w 6730"/>
                              <a:gd name="T23" fmla="*/ 0 h 7"/>
                              <a:gd name="T24" fmla="*/ 1411 w 6730"/>
                              <a:gd name="T25" fmla="*/ 7 h 7"/>
                              <a:gd name="T26" fmla="*/ 1481 w 6730"/>
                              <a:gd name="T27" fmla="*/ 7 h 7"/>
                              <a:gd name="T28" fmla="*/ 1580 w 6730"/>
                              <a:gd name="T29" fmla="*/ 0 h 7"/>
                              <a:gd name="T30" fmla="*/ 1728 w 6730"/>
                              <a:gd name="T31" fmla="*/ 0 h 7"/>
                              <a:gd name="T32" fmla="*/ 1855 w 6730"/>
                              <a:gd name="T33" fmla="*/ 0 h 7"/>
                              <a:gd name="T34" fmla="*/ 1954 w 6730"/>
                              <a:gd name="T35" fmla="*/ 7 h 7"/>
                              <a:gd name="T36" fmla="*/ 2024 w 6730"/>
                              <a:gd name="T37" fmla="*/ 7 h 7"/>
                              <a:gd name="T38" fmla="*/ 2123 w 6730"/>
                              <a:gd name="T39" fmla="*/ 0 h 7"/>
                              <a:gd name="T40" fmla="*/ 2272 w 6730"/>
                              <a:gd name="T41" fmla="*/ 0 h 7"/>
                              <a:gd name="T42" fmla="*/ 2398 w 6730"/>
                              <a:gd name="T43" fmla="*/ 0 h 7"/>
                              <a:gd name="T44" fmla="*/ 2497 w 6730"/>
                              <a:gd name="T45" fmla="*/ 7 h 7"/>
                              <a:gd name="T46" fmla="*/ 2568 w 6730"/>
                              <a:gd name="T47" fmla="*/ 7 h 7"/>
                              <a:gd name="T48" fmla="*/ 2667 w 6730"/>
                              <a:gd name="T49" fmla="*/ 0 h 7"/>
                              <a:gd name="T50" fmla="*/ 2815 w 6730"/>
                              <a:gd name="T51" fmla="*/ 0 h 7"/>
                              <a:gd name="T52" fmla="*/ 2941 w 6730"/>
                              <a:gd name="T53" fmla="*/ 0 h 7"/>
                              <a:gd name="T54" fmla="*/ 3040 w 6730"/>
                              <a:gd name="T55" fmla="*/ 7 h 7"/>
                              <a:gd name="T56" fmla="*/ 3111 w 6730"/>
                              <a:gd name="T57" fmla="*/ 7 h 7"/>
                              <a:gd name="T58" fmla="*/ 3210 w 6730"/>
                              <a:gd name="T59" fmla="*/ 0 h 7"/>
                              <a:gd name="T60" fmla="*/ 3358 w 6730"/>
                              <a:gd name="T61" fmla="*/ 0 h 7"/>
                              <a:gd name="T62" fmla="*/ 3485 w 6730"/>
                              <a:gd name="T63" fmla="*/ 0 h 7"/>
                              <a:gd name="T64" fmla="*/ 3584 w 6730"/>
                              <a:gd name="T65" fmla="*/ 7 h 7"/>
                              <a:gd name="T66" fmla="*/ 3654 w 6730"/>
                              <a:gd name="T67" fmla="*/ 7 h 7"/>
                              <a:gd name="T68" fmla="*/ 3753 w 6730"/>
                              <a:gd name="T69" fmla="*/ 0 h 7"/>
                              <a:gd name="T70" fmla="*/ 3901 w 6730"/>
                              <a:gd name="T71" fmla="*/ 0 h 7"/>
                              <a:gd name="T72" fmla="*/ 4028 w 6730"/>
                              <a:gd name="T73" fmla="*/ 0 h 7"/>
                              <a:gd name="T74" fmla="*/ 4127 w 6730"/>
                              <a:gd name="T75" fmla="*/ 7 h 7"/>
                              <a:gd name="T76" fmla="*/ 4197 w 6730"/>
                              <a:gd name="T77" fmla="*/ 7 h 7"/>
                              <a:gd name="T78" fmla="*/ 4296 w 6730"/>
                              <a:gd name="T79" fmla="*/ 0 h 7"/>
                              <a:gd name="T80" fmla="*/ 4444 w 6730"/>
                              <a:gd name="T81" fmla="*/ 0 h 7"/>
                              <a:gd name="T82" fmla="*/ 4571 w 6730"/>
                              <a:gd name="T83" fmla="*/ 0 h 7"/>
                              <a:gd name="T84" fmla="*/ 4670 w 6730"/>
                              <a:gd name="T85" fmla="*/ 7 h 7"/>
                              <a:gd name="T86" fmla="*/ 4740 w 6730"/>
                              <a:gd name="T87" fmla="*/ 7 h 7"/>
                              <a:gd name="T88" fmla="*/ 4839 w 6730"/>
                              <a:gd name="T89" fmla="*/ 0 h 7"/>
                              <a:gd name="T90" fmla="*/ 4987 w 6730"/>
                              <a:gd name="T91" fmla="*/ 0 h 7"/>
                              <a:gd name="T92" fmla="*/ 5114 w 6730"/>
                              <a:gd name="T93" fmla="*/ 0 h 7"/>
                              <a:gd name="T94" fmla="*/ 5213 w 6730"/>
                              <a:gd name="T95" fmla="*/ 7 h 7"/>
                              <a:gd name="T96" fmla="*/ 5284 w 6730"/>
                              <a:gd name="T97" fmla="*/ 7 h 7"/>
                              <a:gd name="T98" fmla="*/ 5383 w 6730"/>
                              <a:gd name="T99" fmla="*/ 0 h 7"/>
                              <a:gd name="T100" fmla="*/ 5531 w 6730"/>
                              <a:gd name="T101" fmla="*/ 0 h 7"/>
                              <a:gd name="T102" fmla="*/ 5657 w 6730"/>
                              <a:gd name="T103" fmla="*/ 0 h 7"/>
                              <a:gd name="T104" fmla="*/ 5757 w 6730"/>
                              <a:gd name="T105" fmla="*/ 7 h 7"/>
                              <a:gd name="T106" fmla="*/ 5827 w 6730"/>
                              <a:gd name="T107" fmla="*/ 7 h 7"/>
                              <a:gd name="T108" fmla="*/ 5926 w 6730"/>
                              <a:gd name="T109" fmla="*/ 0 h 7"/>
                              <a:gd name="T110" fmla="*/ 6074 w 6730"/>
                              <a:gd name="T111" fmla="*/ 0 h 7"/>
                              <a:gd name="T112" fmla="*/ 6201 w 6730"/>
                              <a:gd name="T113" fmla="*/ 0 h 7"/>
                              <a:gd name="T114" fmla="*/ 6300 w 6730"/>
                              <a:gd name="T115" fmla="*/ 7 h 7"/>
                              <a:gd name="T116" fmla="*/ 6370 w 6730"/>
                              <a:gd name="T117" fmla="*/ 7 h 7"/>
                              <a:gd name="T118" fmla="*/ 6469 w 6730"/>
                              <a:gd name="T119" fmla="*/ 0 h 7"/>
                              <a:gd name="T120" fmla="*/ 6617 w 6730"/>
                              <a:gd name="T121" fmla="*/ 0 h 7"/>
                              <a:gd name="T122" fmla="*/ 6730 w 6730"/>
                              <a:gd name="T12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730" h="7">
                                <a:moveTo>
                                  <a:pt x="0" y="0"/>
                                </a:moveTo>
                                <a:lnTo>
                                  <a:pt x="28" y="0"/>
                                </a:lnTo>
                                <a:lnTo>
                                  <a:pt x="28" y="7"/>
                                </a:lnTo>
                                <a:lnTo>
                                  <a:pt x="0" y="7"/>
                                </a:lnTo>
                                <a:lnTo>
                                  <a:pt x="0" y="0"/>
                                </a:lnTo>
                                <a:close/>
                                <a:moveTo>
                                  <a:pt x="49" y="0"/>
                                </a:moveTo>
                                <a:lnTo>
                                  <a:pt x="78" y="0"/>
                                </a:lnTo>
                                <a:lnTo>
                                  <a:pt x="78" y="7"/>
                                </a:lnTo>
                                <a:lnTo>
                                  <a:pt x="49" y="7"/>
                                </a:lnTo>
                                <a:lnTo>
                                  <a:pt x="49" y="0"/>
                                </a:lnTo>
                                <a:close/>
                                <a:moveTo>
                                  <a:pt x="99" y="0"/>
                                </a:moveTo>
                                <a:lnTo>
                                  <a:pt x="127" y="0"/>
                                </a:lnTo>
                                <a:lnTo>
                                  <a:pt x="127" y="7"/>
                                </a:lnTo>
                                <a:lnTo>
                                  <a:pt x="99" y="7"/>
                                </a:lnTo>
                                <a:lnTo>
                                  <a:pt x="99" y="0"/>
                                </a:lnTo>
                                <a:close/>
                                <a:moveTo>
                                  <a:pt x="148" y="0"/>
                                </a:moveTo>
                                <a:lnTo>
                                  <a:pt x="176" y="0"/>
                                </a:lnTo>
                                <a:lnTo>
                                  <a:pt x="176" y="7"/>
                                </a:lnTo>
                                <a:lnTo>
                                  <a:pt x="148" y="7"/>
                                </a:lnTo>
                                <a:lnTo>
                                  <a:pt x="148" y="0"/>
                                </a:lnTo>
                                <a:close/>
                                <a:moveTo>
                                  <a:pt x="197" y="0"/>
                                </a:moveTo>
                                <a:lnTo>
                                  <a:pt x="226" y="0"/>
                                </a:lnTo>
                                <a:lnTo>
                                  <a:pt x="226" y="7"/>
                                </a:lnTo>
                                <a:lnTo>
                                  <a:pt x="197" y="7"/>
                                </a:lnTo>
                                <a:lnTo>
                                  <a:pt x="197" y="0"/>
                                </a:lnTo>
                                <a:close/>
                                <a:moveTo>
                                  <a:pt x="247" y="0"/>
                                </a:moveTo>
                                <a:lnTo>
                                  <a:pt x="275" y="0"/>
                                </a:lnTo>
                                <a:lnTo>
                                  <a:pt x="275" y="7"/>
                                </a:lnTo>
                                <a:lnTo>
                                  <a:pt x="247" y="7"/>
                                </a:lnTo>
                                <a:lnTo>
                                  <a:pt x="247" y="0"/>
                                </a:lnTo>
                                <a:close/>
                                <a:moveTo>
                                  <a:pt x="296" y="0"/>
                                </a:moveTo>
                                <a:lnTo>
                                  <a:pt x="324" y="0"/>
                                </a:lnTo>
                                <a:lnTo>
                                  <a:pt x="324" y="7"/>
                                </a:lnTo>
                                <a:lnTo>
                                  <a:pt x="296" y="7"/>
                                </a:lnTo>
                                <a:lnTo>
                                  <a:pt x="296" y="0"/>
                                </a:lnTo>
                                <a:close/>
                                <a:moveTo>
                                  <a:pt x="345" y="0"/>
                                </a:moveTo>
                                <a:lnTo>
                                  <a:pt x="374" y="0"/>
                                </a:lnTo>
                                <a:lnTo>
                                  <a:pt x="374" y="7"/>
                                </a:lnTo>
                                <a:lnTo>
                                  <a:pt x="345" y="7"/>
                                </a:lnTo>
                                <a:lnTo>
                                  <a:pt x="345" y="0"/>
                                </a:lnTo>
                                <a:close/>
                                <a:moveTo>
                                  <a:pt x="395" y="0"/>
                                </a:moveTo>
                                <a:lnTo>
                                  <a:pt x="423" y="0"/>
                                </a:lnTo>
                                <a:lnTo>
                                  <a:pt x="423" y="7"/>
                                </a:lnTo>
                                <a:lnTo>
                                  <a:pt x="395" y="7"/>
                                </a:lnTo>
                                <a:lnTo>
                                  <a:pt x="395" y="0"/>
                                </a:lnTo>
                                <a:close/>
                                <a:moveTo>
                                  <a:pt x="444" y="0"/>
                                </a:moveTo>
                                <a:lnTo>
                                  <a:pt x="473" y="0"/>
                                </a:lnTo>
                                <a:lnTo>
                                  <a:pt x="473" y="7"/>
                                </a:lnTo>
                                <a:lnTo>
                                  <a:pt x="444" y="7"/>
                                </a:lnTo>
                                <a:lnTo>
                                  <a:pt x="444" y="0"/>
                                </a:lnTo>
                                <a:close/>
                                <a:moveTo>
                                  <a:pt x="494" y="0"/>
                                </a:moveTo>
                                <a:lnTo>
                                  <a:pt x="522" y="0"/>
                                </a:lnTo>
                                <a:lnTo>
                                  <a:pt x="522" y="7"/>
                                </a:lnTo>
                                <a:lnTo>
                                  <a:pt x="494" y="7"/>
                                </a:lnTo>
                                <a:lnTo>
                                  <a:pt x="494" y="0"/>
                                </a:lnTo>
                                <a:close/>
                                <a:moveTo>
                                  <a:pt x="543" y="0"/>
                                </a:moveTo>
                                <a:lnTo>
                                  <a:pt x="571" y="0"/>
                                </a:lnTo>
                                <a:lnTo>
                                  <a:pt x="571" y="7"/>
                                </a:lnTo>
                                <a:lnTo>
                                  <a:pt x="543" y="7"/>
                                </a:lnTo>
                                <a:lnTo>
                                  <a:pt x="543" y="0"/>
                                </a:lnTo>
                                <a:close/>
                                <a:moveTo>
                                  <a:pt x="592" y="0"/>
                                </a:moveTo>
                                <a:lnTo>
                                  <a:pt x="621" y="0"/>
                                </a:lnTo>
                                <a:lnTo>
                                  <a:pt x="621" y="7"/>
                                </a:lnTo>
                                <a:lnTo>
                                  <a:pt x="592" y="7"/>
                                </a:lnTo>
                                <a:lnTo>
                                  <a:pt x="592" y="0"/>
                                </a:lnTo>
                                <a:close/>
                                <a:moveTo>
                                  <a:pt x="642" y="0"/>
                                </a:moveTo>
                                <a:lnTo>
                                  <a:pt x="670" y="0"/>
                                </a:lnTo>
                                <a:lnTo>
                                  <a:pt x="670" y="7"/>
                                </a:lnTo>
                                <a:lnTo>
                                  <a:pt x="642" y="7"/>
                                </a:lnTo>
                                <a:lnTo>
                                  <a:pt x="642" y="0"/>
                                </a:lnTo>
                                <a:close/>
                                <a:moveTo>
                                  <a:pt x="691" y="0"/>
                                </a:moveTo>
                                <a:lnTo>
                                  <a:pt x="719" y="0"/>
                                </a:lnTo>
                                <a:lnTo>
                                  <a:pt x="719" y="7"/>
                                </a:lnTo>
                                <a:lnTo>
                                  <a:pt x="691" y="7"/>
                                </a:lnTo>
                                <a:lnTo>
                                  <a:pt x="691" y="0"/>
                                </a:lnTo>
                                <a:close/>
                                <a:moveTo>
                                  <a:pt x="740" y="0"/>
                                </a:moveTo>
                                <a:lnTo>
                                  <a:pt x="769" y="0"/>
                                </a:lnTo>
                                <a:lnTo>
                                  <a:pt x="769" y="7"/>
                                </a:lnTo>
                                <a:lnTo>
                                  <a:pt x="740" y="7"/>
                                </a:lnTo>
                                <a:lnTo>
                                  <a:pt x="740" y="0"/>
                                </a:lnTo>
                                <a:close/>
                                <a:moveTo>
                                  <a:pt x="790" y="0"/>
                                </a:moveTo>
                                <a:lnTo>
                                  <a:pt x="818" y="0"/>
                                </a:lnTo>
                                <a:lnTo>
                                  <a:pt x="818" y="7"/>
                                </a:lnTo>
                                <a:lnTo>
                                  <a:pt x="790" y="7"/>
                                </a:lnTo>
                                <a:lnTo>
                                  <a:pt x="790" y="0"/>
                                </a:lnTo>
                                <a:close/>
                                <a:moveTo>
                                  <a:pt x="839" y="0"/>
                                </a:moveTo>
                                <a:lnTo>
                                  <a:pt x="867" y="0"/>
                                </a:lnTo>
                                <a:lnTo>
                                  <a:pt x="867" y="7"/>
                                </a:lnTo>
                                <a:lnTo>
                                  <a:pt x="839" y="7"/>
                                </a:lnTo>
                                <a:lnTo>
                                  <a:pt x="839" y="0"/>
                                </a:lnTo>
                                <a:close/>
                                <a:moveTo>
                                  <a:pt x="888" y="0"/>
                                </a:moveTo>
                                <a:lnTo>
                                  <a:pt x="917" y="0"/>
                                </a:lnTo>
                                <a:lnTo>
                                  <a:pt x="917" y="7"/>
                                </a:lnTo>
                                <a:lnTo>
                                  <a:pt x="888" y="7"/>
                                </a:lnTo>
                                <a:lnTo>
                                  <a:pt x="888" y="0"/>
                                </a:lnTo>
                                <a:close/>
                                <a:moveTo>
                                  <a:pt x="938" y="0"/>
                                </a:moveTo>
                                <a:lnTo>
                                  <a:pt x="966" y="0"/>
                                </a:lnTo>
                                <a:lnTo>
                                  <a:pt x="966" y="7"/>
                                </a:lnTo>
                                <a:lnTo>
                                  <a:pt x="938" y="7"/>
                                </a:lnTo>
                                <a:lnTo>
                                  <a:pt x="938" y="0"/>
                                </a:lnTo>
                                <a:close/>
                                <a:moveTo>
                                  <a:pt x="988" y="0"/>
                                </a:moveTo>
                                <a:lnTo>
                                  <a:pt x="1016" y="0"/>
                                </a:lnTo>
                                <a:lnTo>
                                  <a:pt x="1016" y="7"/>
                                </a:lnTo>
                                <a:lnTo>
                                  <a:pt x="988" y="7"/>
                                </a:lnTo>
                                <a:lnTo>
                                  <a:pt x="988" y="0"/>
                                </a:lnTo>
                                <a:close/>
                                <a:moveTo>
                                  <a:pt x="1037" y="0"/>
                                </a:moveTo>
                                <a:lnTo>
                                  <a:pt x="1065" y="0"/>
                                </a:lnTo>
                                <a:lnTo>
                                  <a:pt x="1065" y="7"/>
                                </a:lnTo>
                                <a:lnTo>
                                  <a:pt x="1037" y="7"/>
                                </a:lnTo>
                                <a:lnTo>
                                  <a:pt x="1037" y="0"/>
                                </a:lnTo>
                                <a:close/>
                                <a:moveTo>
                                  <a:pt x="1086" y="0"/>
                                </a:moveTo>
                                <a:lnTo>
                                  <a:pt x="1114" y="0"/>
                                </a:lnTo>
                                <a:lnTo>
                                  <a:pt x="1114" y="7"/>
                                </a:lnTo>
                                <a:lnTo>
                                  <a:pt x="1086" y="7"/>
                                </a:lnTo>
                                <a:lnTo>
                                  <a:pt x="1086" y="0"/>
                                </a:lnTo>
                                <a:close/>
                                <a:moveTo>
                                  <a:pt x="1136" y="0"/>
                                </a:moveTo>
                                <a:lnTo>
                                  <a:pt x="1164" y="0"/>
                                </a:lnTo>
                                <a:lnTo>
                                  <a:pt x="1164" y="7"/>
                                </a:lnTo>
                                <a:lnTo>
                                  <a:pt x="1136" y="7"/>
                                </a:lnTo>
                                <a:lnTo>
                                  <a:pt x="1136" y="0"/>
                                </a:lnTo>
                                <a:close/>
                                <a:moveTo>
                                  <a:pt x="1185" y="0"/>
                                </a:moveTo>
                                <a:lnTo>
                                  <a:pt x="1213" y="0"/>
                                </a:lnTo>
                                <a:lnTo>
                                  <a:pt x="1213" y="7"/>
                                </a:lnTo>
                                <a:lnTo>
                                  <a:pt x="1185" y="7"/>
                                </a:lnTo>
                                <a:lnTo>
                                  <a:pt x="1185" y="0"/>
                                </a:lnTo>
                                <a:close/>
                                <a:moveTo>
                                  <a:pt x="1234" y="0"/>
                                </a:moveTo>
                                <a:lnTo>
                                  <a:pt x="1262" y="0"/>
                                </a:lnTo>
                                <a:lnTo>
                                  <a:pt x="1262" y="7"/>
                                </a:lnTo>
                                <a:lnTo>
                                  <a:pt x="1234" y="7"/>
                                </a:lnTo>
                                <a:lnTo>
                                  <a:pt x="1234" y="0"/>
                                </a:lnTo>
                                <a:close/>
                                <a:moveTo>
                                  <a:pt x="1284" y="0"/>
                                </a:moveTo>
                                <a:lnTo>
                                  <a:pt x="1312" y="0"/>
                                </a:lnTo>
                                <a:lnTo>
                                  <a:pt x="1312" y="7"/>
                                </a:lnTo>
                                <a:lnTo>
                                  <a:pt x="1284" y="7"/>
                                </a:lnTo>
                                <a:lnTo>
                                  <a:pt x="1284" y="0"/>
                                </a:lnTo>
                                <a:close/>
                                <a:moveTo>
                                  <a:pt x="1333" y="0"/>
                                </a:moveTo>
                                <a:lnTo>
                                  <a:pt x="1362" y="0"/>
                                </a:lnTo>
                                <a:lnTo>
                                  <a:pt x="1362" y="7"/>
                                </a:lnTo>
                                <a:lnTo>
                                  <a:pt x="1333" y="7"/>
                                </a:lnTo>
                                <a:lnTo>
                                  <a:pt x="1333" y="0"/>
                                </a:lnTo>
                                <a:close/>
                                <a:moveTo>
                                  <a:pt x="1383" y="0"/>
                                </a:moveTo>
                                <a:lnTo>
                                  <a:pt x="1411" y="0"/>
                                </a:lnTo>
                                <a:lnTo>
                                  <a:pt x="1411" y="7"/>
                                </a:lnTo>
                                <a:lnTo>
                                  <a:pt x="1383" y="7"/>
                                </a:lnTo>
                                <a:lnTo>
                                  <a:pt x="1383" y="0"/>
                                </a:lnTo>
                                <a:close/>
                                <a:moveTo>
                                  <a:pt x="1432" y="0"/>
                                </a:moveTo>
                                <a:lnTo>
                                  <a:pt x="1460" y="0"/>
                                </a:lnTo>
                                <a:lnTo>
                                  <a:pt x="1460" y="7"/>
                                </a:lnTo>
                                <a:lnTo>
                                  <a:pt x="1432" y="7"/>
                                </a:lnTo>
                                <a:lnTo>
                                  <a:pt x="1432" y="0"/>
                                </a:lnTo>
                                <a:close/>
                                <a:moveTo>
                                  <a:pt x="1481" y="0"/>
                                </a:moveTo>
                                <a:lnTo>
                                  <a:pt x="1510" y="0"/>
                                </a:lnTo>
                                <a:lnTo>
                                  <a:pt x="1510" y="7"/>
                                </a:lnTo>
                                <a:lnTo>
                                  <a:pt x="1481" y="7"/>
                                </a:lnTo>
                                <a:lnTo>
                                  <a:pt x="1481" y="0"/>
                                </a:lnTo>
                                <a:close/>
                                <a:moveTo>
                                  <a:pt x="1531" y="0"/>
                                </a:moveTo>
                                <a:lnTo>
                                  <a:pt x="1559" y="0"/>
                                </a:lnTo>
                                <a:lnTo>
                                  <a:pt x="1559" y="7"/>
                                </a:lnTo>
                                <a:lnTo>
                                  <a:pt x="1531" y="7"/>
                                </a:lnTo>
                                <a:lnTo>
                                  <a:pt x="1531" y="0"/>
                                </a:lnTo>
                                <a:close/>
                                <a:moveTo>
                                  <a:pt x="1580" y="0"/>
                                </a:moveTo>
                                <a:lnTo>
                                  <a:pt x="1608" y="0"/>
                                </a:lnTo>
                                <a:lnTo>
                                  <a:pt x="1608" y="7"/>
                                </a:lnTo>
                                <a:lnTo>
                                  <a:pt x="1580" y="7"/>
                                </a:lnTo>
                                <a:lnTo>
                                  <a:pt x="1580" y="0"/>
                                </a:lnTo>
                                <a:close/>
                                <a:moveTo>
                                  <a:pt x="1629" y="0"/>
                                </a:moveTo>
                                <a:lnTo>
                                  <a:pt x="1658" y="0"/>
                                </a:lnTo>
                                <a:lnTo>
                                  <a:pt x="1658" y="7"/>
                                </a:lnTo>
                                <a:lnTo>
                                  <a:pt x="1629" y="7"/>
                                </a:lnTo>
                                <a:lnTo>
                                  <a:pt x="1629" y="0"/>
                                </a:lnTo>
                                <a:close/>
                                <a:moveTo>
                                  <a:pt x="1679" y="0"/>
                                </a:moveTo>
                                <a:lnTo>
                                  <a:pt x="1707" y="0"/>
                                </a:lnTo>
                                <a:lnTo>
                                  <a:pt x="1707" y="7"/>
                                </a:lnTo>
                                <a:lnTo>
                                  <a:pt x="1679" y="7"/>
                                </a:lnTo>
                                <a:lnTo>
                                  <a:pt x="1679" y="0"/>
                                </a:lnTo>
                                <a:close/>
                                <a:moveTo>
                                  <a:pt x="1728" y="0"/>
                                </a:moveTo>
                                <a:lnTo>
                                  <a:pt x="1756" y="0"/>
                                </a:lnTo>
                                <a:lnTo>
                                  <a:pt x="1756" y="7"/>
                                </a:lnTo>
                                <a:lnTo>
                                  <a:pt x="1728" y="7"/>
                                </a:lnTo>
                                <a:lnTo>
                                  <a:pt x="1728" y="0"/>
                                </a:lnTo>
                                <a:close/>
                                <a:moveTo>
                                  <a:pt x="1778" y="0"/>
                                </a:moveTo>
                                <a:lnTo>
                                  <a:pt x="1806" y="0"/>
                                </a:lnTo>
                                <a:lnTo>
                                  <a:pt x="1806" y="7"/>
                                </a:lnTo>
                                <a:lnTo>
                                  <a:pt x="1778" y="7"/>
                                </a:lnTo>
                                <a:lnTo>
                                  <a:pt x="1778" y="0"/>
                                </a:lnTo>
                                <a:close/>
                                <a:moveTo>
                                  <a:pt x="1827" y="0"/>
                                </a:moveTo>
                                <a:lnTo>
                                  <a:pt x="1855" y="0"/>
                                </a:lnTo>
                                <a:lnTo>
                                  <a:pt x="1855" y="7"/>
                                </a:lnTo>
                                <a:lnTo>
                                  <a:pt x="1827" y="7"/>
                                </a:lnTo>
                                <a:lnTo>
                                  <a:pt x="1827" y="0"/>
                                </a:lnTo>
                                <a:close/>
                                <a:moveTo>
                                  <a:pt x="1876" y="0"/>
                                </a:moveTo>
                                <a:lnTo>
                                  <a:pt x="1905" y="0"/>
                                </a:lnTo>
                                <a:lnTo>
                                  <a:pt x="1905" y="7"/>
                                </a:lnTo>
                                <a:lnTo>
                                  <a:pt x="1876" y="7"/>
                                </a:lnTo>
                                <a:lnTo>
                                  <a:pt x="1876" y="0"/>
                                </a:lnTo>
                                <a:close/>
                                <a:moveTo>
                                  <a:pt x="1926" y="0"/>
                                </a:moveTo>
                                <a:lnTo>
                                  <a:pt x="1954" y="0"/>
                                </a:lnTo>
                                <a:lnTo>
                                  <a:pt x="1954" y="7"/>
                                </a:lnTo>
                                <a:lnTo>
                                  <a:pt x="1926" y="7"/>
                                </a:lnTo>
                                <a:lnTo>
                                  <a:pt x="1926" y="0"/>
                                </a:lnTo>
                                <a:close/>
                                <a:moveTo>
                                  <a:pt x="1975" y="0"/>
                                </a:moveTo>
                                <a:lnTo>
                                  <a:pt x="2003" y="0"/>
                                </a:lnTo>
                                <a:lnTo>
                                  <a:pt x="2003" y="7"/>
                                </a:lnTo>
                                <a:lnTo>
                                  <a:pt x="1975" y="7"/>
                                </a:lnTo>
                                <a:lnTo>
                                  <a:pt x="1975" y="0"/>
                                </a:lnTo>
                                <a:close/>
                                <a:moveTo>
                                  <a:pt x="2024" y="0"/>
                                </a:moveTo>
                                <a:lnTo>
                                  <a:pt x="2053" y="0"/>
                                </a:lnTo>
                                <a:lnTo>
                                  <a:pt x="2053" y="7"/>
                                </a:lnTo>
                                <a:lnTo>
                                  <a:pt x="2024" y="7"/>
                                </a:lnTo>
                                <a:lnTo>
                                  <a:pt x="2024" y="0"/>
                                </a:lnTo>
                                <a:close/>
                                <a:moveTo>
                                  <a:pt x="2074" y="0"/>
                                </a:moveTo>
                                <a:lnTo>
                                  <a:pt x="2102" y="0"/>
                                </a:lnTo>
                                <a:lnTo>
                                  <a:pt x="2102" y="7"/>
                                </a:lnTo>
                                <a:lnTo>
                                  <a:pt x="2074" y="7"/>
                                </a:lnTo>
                                <a:lnTo>
                                  <a:pt x="2074" y="0"/>
                                </a:lnTo>
                                <a:close/>
                                <a:moveTo>
                                  <a:pt x="2123" y="0"/>
                                </a:moveTo>
                                <a:lnTo>
                                  <a:pt x="2151" y="0"/>
                                </a:lnTo>
                                <a:lnTo>
                                  <a:pt x="2151" y="7"/>
                                </a:lnTo>
                                <a:lnTo>
                                  <a:pt x="2123" y="7"/>
                                </a:lnTo>
                                <a:lnTo>
                                  <a:pt x="2123" y="0"/>
                                </a:lnTo>
                                <a:close/>
                                <a:moveTo>
                                  <a:pt x="2172" y="0"/>
                                </a:moveTo>
                                <a:lnTo>
                                  <a:pt x="2201" y="0"/>
                                </a:lnTo>
                                <a:lnTo>
                                  <a:pt x="2201" y="7"/>
                                </a:lnTo>
                                <a:lnTo>
                                  <a:pt x="2172" y="7"/>
                                </a:lnTo>
                                <a:lnTo>
                                  <a:pt x="2172" y="0"/>
                                </a:lnTo>
                                <a:close/>
                                <a:moveTo>
                                  <a:pt x="2222" y="0"/>
                                </a:moveTo>
                                <a:lnTo>
                                  <a:pt x="2250" y="0"/>
                                </a:lnTo>
                                <a:lnTo>
                                  <a:pt x="2250" y="7"/>
                                </a:lnTo>
                                <a:lnTo>
                                  <a:pt x="2222" y="7"/>
                                </a:lnTo>
                                <a:lnTo>
                                  <a:pt x="2222" y="0"/>
                                </a:lnTo>
                                <a:close/>
                                <a:moveTo>
                                  <a:pt x="2272" y="0"/>
                                </a:moveTo>
                                <a:lnTo>
                                  <a:pt x="2300" y="0"/>
                                </a:lnTo>
                                <a:lnTo>
                                  <a:pt x="2300" y="7"/>
                                </a:lnTo>
                                <a:lnTo>
                                  <a:pt x="2272" y="7"/>
                                </a:lnTo>
                                <a:lnTo>
                                  <a:pt x="2272" y="0"/>
                                </a:lnTo>
                                <a:close/>
                                <a:moveTo>
                                  <a:pt x="2321" y="0"/>
                                </a:moveTo>
                                <a:lnTo>
                                  <a:pt x="2349" y="0"/>
                                </a:lnTo>
                                <a:lnTo>
                                  <a:pt x="2349" y="7"/>
                                </a:lnTo>
                                <a:lnTo>
                                  <a:pt x="2321" y="7"/>
                                </a:lnTo>
                                <a:lnTo>
                                  <a:pt x="2321" y="0"/>
                                </a:lnTo>
                                <a:close/>
                                <a:moveTo>
                                  <a:pt x="2370" y="0"/>
                                </a:moveTo>
                                <a:lnTo>
                                  <a:pt x="2398" y="0"/>
                                </a:lnTo>
                                <a:lnTo>
                                  <a:pt x="2398" y="7"/>
                                </a:lnTo>
                                <a:lnTo>
                                  <a:pt x="2370" y="7"/>
                                </a:lnTo>
                                <a:lnTo>
                                  <a:pt x="2370" y="0"/>
                                </a:lnTo>
                                <a:close/>
                                <a:moveTo>
                                  <a:pt x="2420" y="0"/>
                                </a:moveTo>
                                <a:lnTo>
                                  <a:pt x="2448" y="0"/>
                                </a:lnTo>
                                <a:lnTo>
                                  <a:pt x="2448" y="7"/>
                                </a:lnTo>
                                <a:lnTo>
                                  <a:pt x="2420" y="7"/>
                                </a:lnTo>
                                <a:lnTo>
                                  <a:pt x="2420" y="0"/>
                                </a:lnTo>
                                <a:close/>
                                <a:moveTo>
                                  <a:pt x="2469" y="0"/>
                                </a:moveTo>
                                <a:lnTo>
                                  <a:pt x="2497" y="0"/>
                                </a:lnTo>
                                <a:lnTo>
                                  <a:pt x="2497" y="7"/>
                                </a:lnTo>
                                <a:lnTo>
                                  <a:pt x="2469" y="7"/>
                                </a:lnTo>
                                <a:lnTo>
                                  <a:pt x="2469" y="0"/>
                                </a:lnTo>
                                <a:close/>
                                <a:moveTo>
                                  <a:pt x="2518" y="0"/>
                                </a:moveTo>
                                <a:lnTo>
                                  <a:pt x="2546" y="0"/>
                                </a:lnTo>
                                <a:lnTo>
                                  <a:pt x="2546" y="7"/>
                                </a:lnTo>
                                <a:lnTo>
                                  <a:pt x="2518" y="7"/>
                                </a:lnTo>
                                <a:lnTo>
                                  <a:pt x="2518" y="0"/>
                                </a:lnTo>
                                <a:close/>
                                <a:moveTo>
                                  <a:pt x="2568" y="0"/>
                                </a:moveTo>
                                <a:lnTo>
                                  <a:pt x="2596" y="0"/>
                                </a:lnTo>
                                <a:lnTo>
                                  <a:pt x="2596" y="7"/>
                                </a:lnTo>
                                <a:lnTo>
                                  <a:pt x="2568" y="7"/>
                                </a:lnTo>
                                <a:lnTo>
                                  <a:pt x="2568" y="0"/>
                                </a:lnTo>
                                <a:close/>
                                <a:moveTo>
                                  <a:pt x="2617" y="0"/>
                                </a:moveTo>
                                <a:lnTo>
                                  <a:pt x="2645" y="0"/>
                                </a:lnTo>
                                <a:lnTo>
                                  <a:pt x="2645" y="7"/>
                                </a:lnTo>
                                <a:lnTo>
                                  <a:pt x="2617" y="7"/>
                                </a:lnTo>
                                <a:lnTo>
                                  <a:pt x="2617" y="0"/>
                                </a:lnTo>
                                <a:close/>
                                <a:moveTo>
                                  <a:pt x="2667" y="0"/>
                                </a:moveTo>
                                <a:lnTo>
                                  <a:pt x="2695" y="0"/>
                                </a:lnTo>
                                <a:lnTo>
                                  <a:pt x="2695" y="7"/>
                                </a:lnTo>
                                <a:lnTo>
                                  <a:pt x="2667" y="7"/>
                                </a:lnTo>
                                <a:lnTo>
                                  <a:pt x="2667" y="0"/>
                                </a:lnTo>
                                <a:close/>
                                <a:moveTo>
                                  <a:pt x="2716" y="0"/>
                                </a:moveTo>
                                <a:lnTo>
                                  <a:pt x="2744" y="0"/>
                                </a:lnTo>
                                <a:lnTo>
                                  <a:pt x="2744" y="7"/>
                                </a:lnTo>
                                <a:lnTo>
                                  <a:pt x="2716" y="7"/>
                                </a:lnTo>
                                <a:lnTo>
                                  <a:pt x="2716" y="0"/>
                                </a:lnTo>
                                <a:close/>
                                <a:moveTo>
                                  <a:pt x="2765" y="0"/>
                                </a:moveTo>
                                <a:lnTo>
                                  <a:pt x="2793" y="0"/>
                                </a:lnTo>
                                <a:lnTo>
                                  <a:pt x="2793" y="7"/>
                                </a:lnTo>
                                <a:lnTo>
                                  <a:pt x="2765" y="7"/>
                                </a:lnTo>
                                <a:lnTo>
                                  <a:pt x="2765" y="0"/>
                                </a:lnTo>
                                <a:close/>
                                <a:moveTo>
                                  <a:pt x="2815" y="0"/>
                                </a:moveTo>
                                <a:lnTo>
                                  <a:pt x="2843" y="0"/>
                                </a:lnTo>
                                <a:lnTo>
                                  <a:pt x="2843" y="7"/>
                                </a:lnTo>
                                <a:lnTo>
                                  <a:pt x="2815" y="7"/>
                                </a:lnTo>
                                <a:lnTo>
                                  <a:pt x="2815" y="0"/>
                                </a:lnTo>
                                <a:close/>
                                <a:moveTo>
                                  <a:pt x="2864" y="0"/>
                                </a:moveTo>
                                <a:lnTo>
                                  <a:pt x="2892" y="0"/>
                                </a:lnTo>
                                <a:lnTo>
                                  <a:pt x="2892" y="7"/>
                                </a:lnTo>
                                <a:lnTo>
                                  <a:pt x="2864" y="7"/>
                                </a:lnTo>
                                <a:lnTo>
                                  <a:pt x="2864" y="0"/>
                                </a:lnTo>
                                <a:close/>
                                <a:moveTo>
                                  <a:pt x="2913" y="0"/>
                                </a:moveTo>
                                <a:lnTo>
                                  <a:pt x="2941" y="0"/>
                                </a:lnTo>
                                <a:lnTo>
                                  <a:pt x="2941" y="7"/>
                                </a:lnTo>
                                <a:lnTo>
                                  <a:pt x="2913" y="7"/>
                                </a:lnTo>
                                <a:lnTo>
                                  <a:pt x="2913" y="0"/>
                                </a:lnTo>
                                <a:close/>
                                <a:moveTo>
                                  <a:pt x="2963" y="0"/>
                                </a:moveTo>
                                <a:lnTo>
                                  <a:pt x="2991" y="0"/>
                                </a:lnTo>
                                <a:lnTo>
                                  <a:pt x="2991" y="7"/>
                                </a:lnTo>
                                <a:lnTo>
                                  <a:pt x="2963" y="7"/>
                                </a:lnTo>
                                <a:lnTo>
                                  <a:pt x="2963" y="0"/>
                                </a:lnTo>
                                <a:close/>
                                <a:moveTo>
                                  <a:pt x="3012" y="0"/>
                                </a:moveTo>
                                <a:lnTo>
                                  <a:pt x="3040" y="0"/>
                                </a:lnTo>
                                <a:lnTo>
                                  <a:pt x="3040" y="7"/>
                                </a:lnTo>
                                <a:lnTo>
                                  <a:pt x="3012" y="7"/>
                                </a:lnTo>
                                <a:lnTo>
                                  <a:pt x="3012" y="0"/>
                                </a:lnTo>
                                <a:close/>
                                <a:moveTo>
                                  <a:pt x="3061" y="0"/>
                                </a:moveTo>
                                <a:lnTo>
                                  <a:pt x="3089" y="0"/>
                                </a:lnTo>
                                <a:lnTo>
                                  <a:pt x="3089" y="7"/>
                                </a:lnTo>
                                <a:lnTo>
                                  <a:pt x="3061" y="7"/>
                                </a:lnTo>
                                <a:lnTo>
                                  <a:pt x="3061" y="0"/>
                                </a:lnTo>
                                <a:close/>
                                <a:moveTo>
                                  <a:pt x="3111" y="0"/>
                                </a:moveTo>
                                <a:lnTo>
                                  <a:pt x="3139" y="0"/>
                                </a:lnTo>
                                <a:lnTo>
                                  <a:pt x="3139" y="7"/>
                                </a:lnTo>
                                <a:lnTo>
                                  <a:pt x="3111" y="7"/>
                                </a:lnTo>
                                <a:lnTo>
                                  <a:pt x="3111" y="0"/>
                                </a:lnTo>
                                <a:close/>
                                <a:moveTo>
                                  <a:pt x="3160" y="0"/>
                                </a:moveTo>
                                <a:lnTo>
                                  <a:pt x="3189" y="0"/>
                                </a:lnTo>
                                <a:lnTo>
                                  <a:pt x="3189" y="7"/>
                                </a:lnTo>
                                <a:lnTo>
                                  <a:pt x="3160" y="7"/>
                                </a:lnTo>
                                <a:lnTo>
                                  <a:pt x="3160" y="0"/>
                                </a:lnTo>
                                <a:close/>
                                <a:moveTo>
                                  <a:pt x="3210" y="0"/>
                                </a:moveTo>
                                <a:lnTo>
                                  <a:pt x="3238" y="0"/>
                                </a:lnTo>
                                <a:lnTo>
                                  <a:pt x="3238" y="7"/>
                                </a:lnTo>
                                <a:lnTo>
                                  <a:pt x="3210" y="7"/>
                                </a:lnTo>
                                <a:lnTo>
                                  <a:pt x="3210" y="0"/>
                                </a:lnTo>
                                <a:close/>
                                <a:moveTo>
                                  <a:pt x="3259" y="0"/>
                                </a:moveTo>
                                <a:lnTo>
                                  <a:pt x="3287" y="0"/>
                                </a:lnTo>
                                <a:lnTo>
                                  <a:pt x="3287" y="7"/>
                                </a:lnTo>
                                <a:lnTo>
                                  <a:pt x="3259" y="7"/>
                                </a:lnTo>
                                <a:lnTo>
                                  <a:pt x="3259" y="0"/>
                                </a:lnTo>
                                <a:close/>
                                <a:moveTo>
                                  <a:pt x="3308" y="0"/>
                                </a:moveTo>
                                <a:lnTo>
                                  <a:pt x="3337" y="0"/>
                                </a:lnTo>
                                <a:lnTo>
                                  <a:pt x="3337" y="7"/>
                                </a:lnTo>
                                <a:lnTo>
                                  <a:pt x="3308" y="7"/>
                                </a:lnTo>
                                <a:lnTo>
                                  <a:pt x="3308" y="0"/>
                                </a:lnTo>
                                <a:close/>
                                <a:moveTo>
                                  <a:pt x="3358" y="0"/>
                                </a:moveTo>
                                <a:lnTo>
                                  <a:pt x="3386" y="0"/>
                                </a:lnTo>
                                <a:lnTo>
                                  <a:pt x="3386" y="7"/>
                                </a:lnTo>
                                <a:lnTo>
                                  <a:pt x="3358" y="7"/>
                                </a:lnTo>
                                <a:lnTo>
                                  <a:pt x="3358" y="0"/>
                                </a:lnTo>
                                <a:close/>
                                <a:moveTo>
                                  <a:pt x="3407" y="0"/>
                                </a:moveTo>
                                <a:lnTo>
                                  <a:pt x="3435" y="0"/>
                                </a:lnTo>
                                <a:lnTo>
                                  <a:pt x="3435" y="7"/>
                                </a:lnTo>
                                <a:lnTo>
                                  <a:pt x="3407" y="7"/>
                                </a:lnTo>
                                <a:lnTo>
                                  <a:pt x="3407" y="0"/>
                                </a:lnTo>
                                <a:close/>
                                <a:moveTo>
                                  <a:pt x="3456" y="0"/>
                                </a:moveTo>
                                <a:lnTo>
                                  <a:pt x="3485" y="0"/>
                                </a:lnTo>
                                <a:lnTo>
                                  <a:pt x="3485" y="7"/>
                                </a:lnTo>
                                <a:lnTo>
                                  <a:pt x="3456" y="7"/>
                                </a:lnTo>
                                <a:lnTo>
                                  <a:pt x="3456" y="0"/>
                                </a:lnTo>
                                <a:close/>
                                <a:moveTo>
                                  <a:pt x="3506" y="0"/>
                                </a:moveTo>
                                <a:lnTo>
                                  <a:pt x="3534" y="0"/>
                                </a:lnTo>
                                <a:lnTo>
                                  <a:pt x="3534" y="7"/>
                                </a:lnTo>
                                <a:lnTo>
                                  <a:pt x="3506" y="7"/>
                                </a:lnTo>
                                <a:lnTo>
                                  <a:pt x="3506" y="0"/>
                                </a:lnTo>
                                <a:close/>
                                <a:moveTo>
                                  <a:pt x="3555" y="0"/>
                                </a:moveTo>
                                <a:lnTo>
                                  <a:pt x="3584" y="0"/>
                                </a:lnTo>
                                <a:lnTo>
                                  <a:pt x="3584" y="7"/>
                                </a:lnTo>
                                <a:lnTo>
                                  <a:pt x="3555" y="7"/>
                                </a:lnTo>
                                <a:lnTo>
                                  <a:pt x="3555" y="0"/>
                                </a:lnTo>
                                <a:close/>
                                <a:moveTo>
                                  <a:pt x="3605" y="0"/>
                                </a:moveTo>
                                <a:lnTo>
                                  <a:pt x="3633" y="0"/>
                                </a:lnTo>
                                <a:lnTo>
                                  <a:pt x="3633" y="7"/>
                                </a:lnTo>
                                <a:lnTo>
                                  <a:pt x="3605" y="7"/>
                                </a:lnTo>
                                <a:lnTo>
                                  <a:pt x="3605" y="0"/>
                                </a:lnTo>
                                <a:close/>
                                <a:moveTo>
                                  <a:pt x="3654" y="0"/>
                                </a:moveTo>
                                <a:lnTo>
                                  <a:pt x="3682" y="0"/>
                                </a:lnTo>
                                <a:lnTo>
                                  <a:pt x="3682" y="7"/>
                                </a:lnTo>
                                <a:lnTo>
                                  <a:pt x="3654" y="7"/>
                                </a:lnTo>
                                <a:lnTo>
                                  <a:pt x="3654" y="0"/>
                                </a:lnTo>
                                <a:close/>
                                <a:moveTo>
                                  <a:pt x="3703" y="0"/>
                                </a:moveTo>
                                <a:lnTo>
                                  <a:pt x="3732" y="0"/>
                                </a:lnTo>
                                <a:lnTo>
                                  <a:pt x="3732" y="7"/>
                                </a:lnTo>
                                <a:lnTo>
                                  <a:pt x="3703" y="7"/>
                                </a:lnTo>
                                <a:lnTo>
                                  <a:pt x="3703" y="0"/>
                                </a:lnTo>
                                <a:close/>
                                <a:moveTo>
                                  <a:pt x="3753" y="0"/>
                                </a:moveTo>
                                <a:lnTo>
                                  <a:pt x="3781" y="0"/>
                                </a:lnTo>
                                <a:lnTo>
                                  <a:pt x="3781" y="7"/>
                                </a:lnTo>
                                <a:lnTo>
                                  <a:pt x="3753" y="7"/>
                                </a:lnTo>
                                <a:lnTo>
                                  <a:pt x="3753" y="0"/>
                                </a:lnTo>
                                <a:close/>
                                <a:moveTo>
                                  <a:pt x="3802" y="0"/>
                                </a:moveTo>
                                <a:lnTo>
                                  <a:pt x="3830" y="0"/>
                                </a:lnTo>
                                <a:lnTo>
                                  <a:pt x="3830" y="7"/>
                                </a:lnTo>
                                <a:lnTo>
                                  <a:pt x="3802" y="7"/>
                                </a:lnTo>
                                <a:lnTo>
                                  <a:pt x="3802" y="0"/>
                                </a:lnTo>
                                <a:close/>
                                <a:moveTo>
                                  <a:pt x="3851" y="0"/>
                                </a:moveTo>
                                <a:lnTo>
                                  <a:pt x="3880" y="0"/>
                                </a:lnTo>
                                <a:lnTo>
                                  <a:pt x="3880" y="7"/>
                                </a:lnTo>
                                <a:lnTo>
                                  <a:pt x="3851" y="7"/>
                                </a:lnTo>
                                <a:lnTo>
                                  <a:pt x="3851" y="0"/>
                                </a:lnTo>
                                <a:close/>
                                <a:moveTo>
                                  <a:pt x="3901" y="0"/>
                                </a:moveTo>
                                <a:lnTo>
                                  <a:pt x="3929" y="0"/>
                                </a:lnTo>
                                <a:lnTo>
                                  <a:pt x="3929" y="7"/>
                                </a:lnTo>
                                <a:lnTo>
                                  <a:pt x="3901" y="7"/>
                                </a:lnTo>
                                <a:lnTo>
                                  <a:pt x="3901" y="0"/>
                                </a:lnTo>
                                <a:close/>
                                <a:moveTo>
                                  <a:pt x="3950" y="0"/>
                                </a:moveTo>
                                <a:lnTo>
                                  <a:pt x="3979" y="0"/>
                                </a:lnTo>
                                <a:lnTo>
                                  <a:pt x="3979" y="7"/>
                                </a:lnTo>
                                <a:lnTo>
                                  <a:pt x="3950" y="7"/>
                                </a:lnTo>
                                <a:lnTo>
                                  <a:pt x="3950" y="0"/>
                                </a:lnTo>
                                <a:close/>
                                <a:moveTo>
                                  <a:pt x="4000" y="0"/>
                                </a:moveTo>
                                <a:lnTo>
                                  <a:pt x="4028" y="0"/>
                                </a:lnTo>
                                <a:lnTo>
                                  <a:pt x="4028" y="7"/>
                                </a:lnTo>
                                <a:lnTo>
                                  <a:pt x="4000" y="7"/>
                                </a:lnTo>
                                <a:lnTo>
                                  <a:pt x="4000" y="0"/>
                                </a:lnTo>
                                <a:close/>
                                <a:moveTo>
                                  <a:pt x="4049" y="0"/>
                                </a:moveTo>
                                <a:lnTo>
                                  <a:pt x="4077" y="0"/>
                                </a:lnTo>
                                <a:lnTo>
                                  <a:pt x="4077" y="7"/>
                                </a:lnTo>
                                <a:lnTo>
                                  <a:pt x="4049" y="7"/>
                                </a:lnTo>
                                <a:lnTo>
                                  <a:pt x="4049" y="0"/>
                                </a:lnTo>
                                <a:close/>
                                <a:moveTo>
                                  <a:pt x="4099" y="0"/>
                                </a:moveTo>
                                <a:lnTo>
                                  <a:pt x="4127" y="0"/>
                                </a:lnTo>
                                <a:lnTo>
                                  <a:pt x="4127" y="7"/>
                                </a:lnTo>
                                <a:lnTo>
                                  <a:pt x="4099" y="7"/>
                                </a:lnTo>
                                <a:lnTo>
                                  <a:pt x="4099" y="0"/>
                                </a:lnTo>
                                <a:close/>
                                <a:moveTo>
                                  <a:pt x="4148" y="0"/>
                                </a:moveTo>
                                <a:lnTo>
                                  <a:pt x="4176" y="0"/>
                                </a:lnTo>
                                <a:lnTo>
                                  <a:pt x="4176" y="7"/>
                                </a:lnTo>
                                <a:lnTo>
                                  <a:pt x="4148" y="7"/>
                                </a:lnTo>
                                <a:lnTo>
                                  <a:pt x="4148" y="0"/>
                                </a:lnTo>
                                <a:close/>
                                <a:moveTo>
                                  <a:pt x="4197" y="0"/>
                                </a:moveTo>
                                <a:lnTo>
                                  <a:pt x="4225" y="0"/>
                                </a:lnTo>
                                <a:lnTo>
                                  <a:pt x="4225" y="7"/>
                                </a:lnTo>
                                <a:lnTo>
                                  <a:pt x="4197" y="7"/>
                                </a:lnTo>
                                <a:lnTo>
                                  <a:pt x="4197" y="0"/>
                                </a:lnTo>
                                <a:close/>
                                <a:moveTo>
                                  <a:pt x="4247" y="0"/>
                                </a:moveTo>
                                <a:lnTo>
                                  <a:pt x="4275" y="0"/>
                                </a:lnTo>
                                <a:lnTo>
                                  <a:pt x="4275" y="7"/>
                                </a:lnTo>
                                <a:lnTo>
                                  <a:pt x="4247" y="7"/>
                                </a:lnTo>
                                <a:lnTo>
                                  <a:pt x="4247" y="0"/>
                                </a:lnTo>
                                <a:close/>
                                <a:moveTo>
                                  <a:pt x="4296" y="0"/>
                                </a:moveTo>
                                <a:lnTo>
                                  <a:pt x="4324" y="0"/>
                                </a:lnTo>
                                <a:lnTo>
                                  <a:pt x="4324" y="7"/>
                                </a:lnTo>
                                <a:lnTo>
                                  <a:pt x="4296" y="7"/>
                                </a:lnTo>
                                <a:lnTo>
                                  <a:pt x="4296" y="0"/>
                                </a:lnTo>
                                <a:close/>
                                <a:moveTo>
                                  <a:pt x="4345" y="0"/>
                                </a:moveTo>
                                <a:lnTo>
                                  <a:pt x="4373" y="0"/>
                                </a:lnTo>
                                <a:lnTo>
                                  <a:pt x="4373" y="7"/>
                                </a:lnTo>
                                <a:lnTo>
                                  <a:pt x="4345" y="7"/>
                                </a:lnTo>
                                <a:lnTo>
                                  <a:pt x="4345" y="0"/>
                                </a:lnTo>
                                <a:close/>
                                <a:moveTo>
                                  <a:pt x="4395" y="0"/>
                                </a:moveTo>
                                <a:lnTo>
                                  <a:pt x="4423" y="0"/>
                                </a:lnTo>
                                <a:lnTo>
                                  <a:pt x="4423" y="7"/>
                                </a:lnTo>
                                <a:lnTo>
                                  <a:pt x="4395" y="7"/>
                                </a:lnTo>
                                <a:lnTo>
                                  <a:pt x="4395" y="0"/>
                                </a:lnTo>
                                <a:close/>
                                <a:moveTo>
                                  <a:pt x="4444" y="0"/>
                                </a:moveTo>
                                <a:lnTo>
                                  <a:pt x="4473" y="0"/>
                                </a:lnTo>
                                <a:lnTo>
                                  <a:pt x="4473" y="7"/>
                                </a:lnTo>
                                <a:lnTo>
                                  <a:pt x="4444" y="7"/>
                                </a:lnTo>
                                <a:lnTo>
                                  <a:pt x="4444" y="0"/>
                                </a:lnTo>
                                <a:close/>
                                <a:moveTo>
                                  <a:pt x="4494" y="0"/>
                                </a:moveTo>
                                <a:lnTo>
                                  <a:pt x="4522" y="0"/>
                                </a:lnTo>
                                <a:lnTo>
                                  <a:pt x="4522" y="7"/>
                                </a:lnTo>
                                <a:lnTo>
                                  <a:pt x="4494" y="7"/>
                                </a:lnTo>
                                <a:lnTo>
                                  <a:pt x="4494" y="0"/>
                                </a:lnTo>
                                <a:close/>
                                <a:moveTo>
                                  <a:pt x="4543" y="0"/>
                                </a:moveTo>
                                <a:lnTo>
                                  <a:pt x="4571" y="0"/>
                                </a:lnTo>
                                <a:lnTo>
                                  <a:pt x="4571" y="7"/>
                                </a:lnTo>
                                <a:lnTo>
                                  <a:pt x="4543" y="7"/>
                                </a:lnTo>
                                <a:lnTo>
                                  <a:pt x="4543" y="0"/>
                                </a:lnTo>
                                <a:close/>
                                <a:moveTo>
                                  <a:pt x="4592" y="0"/>
                                </a:moveTo>
                                <a:lnTo>
                                  <a:pt x="4621" y="0"/>
                                </a:lnTo>
                                <a:lnTo>
                                  <a:pt x="4621" y="7"/>
                                </a:lnTo>
                                <a:lnTo>
                                  <a:pt x="4592" y="7"/>
                                </a:lnTo>
                                <a:lnTo>
                                  <a:pt x="4592" y="0"/>
                                </a:lnTo>
                                <a:close/>
                                <a:moveTo>
                                  <a:pt x="4642" y="0"/>
                                </a:moveTo>
                                <a:lnTo>
                                  <a:pt x="4670" y="0"/>
                                </a:lnTo>
                                <a:lnTo>
                                  <a:pt x="4670" y="7"/>
                                </a:lnTo>
                                <a:lnTo>
                                  <a:pt x="4642" y="7"/>
                                </a:lnTo>
                                <a:lnTo>
                                  <a:pt x="4642" y="0"/>
                                </a:lnTo>
                                <a:close/>
                                <a:moveTo>
                                  <a:pt x="4691" y="0"/>
                                </a:moveTo>
                                <a:lnTo>
                                  <a:pt x="4719" y="0"/>
                                </a:lnTo>
                                <a:lnTo>
                                  <a:pt x="4719" y="7"/>
                                </a:lnTo>
                                <a:lnTo>
                                  <a:pt x="4691" y="7"/>
                                </a:lnTo>
                                <a:lnTo>
                                  <a:pt x="4691" y="0"/>
                                </a:lnTo>
                                <a:close/>
                                <a:moveTo>
                                  <a:pt x="4740" y="0"/>
                                </a:moveTo>
                                <a:lnTo>
                                  <a:pt x="4769" y="0"/>
                                </a:lnTo>
                                <a:lnTo>
                                  <a:pt x="4769" y="7"/>
                                </a:lnTo>
                                <a:lnTo>
                                  <a:pt x="4740" y="7"/>
                                </a:lnTo>
                                <a:lnTo>
                                  <a:pt x="4740" y="0"/>
                                </a:lnTo>
                                <a:close/>
                                <a:moveTo>
                                  <a:pt x="4790" y="0"/>
                                </a:moveTo>
                                <a:lnTo>
                                  <a:pt x="4818" y="0"/>
                                </a:lnTo>
                                <a:lnTo>
                                  <a:pt x="4818" y="7"/>
                                </a:lnTo>
                                <a:lnTo>
                                  <a:pt x="4790" y="7"/>
                                </a:lnTo>
                                <a:lnTo>
                                  <a:pt x="4790" y="0"/>
                                </a:lnTo>
                                <a:close/>
                                <a:moveTo>
                                  <a:pt x="4839" y="0"/>
                                </a:moveTo>
                                <a:lnTo>
                                  <a:pt x="4868" y="0"/>
                                </a:lnTo>
                                <a:lnTo>
                                  <a:pt x="4868" y="7"/>
                                </a:lnTo>
                                <a:lnTo>
                                  <a:pt x="4839" y="7"/>
                                </a:lnTo>
                                <a:lnTo>
                                  <a:pt x="4839" y="0"/>
                                </a:lnTo>
                                <a:close/>
                                <a:moveTo>
                                  <a:pt x="4889" y="0"/>
                                </a:moveTo>
                                <a:lnTo>
                                  <a:pt x="4917" y="0"/>
                                </a:lnTo>
                                <a:lnTo>
                                  <a:pt x="4917" y="7"/>
                                </a:lnTo>
                                <a:lnTo>
                                  <a:pt x="4889" y="7"/>
                                </a:lnTo>
                                <a:lnTo>
                                  <a:pt x="4889" y="0"/>
                                </a:lnTo>
                                <a:close/>
                                <a:moveTo>
                                  <a:pt x="4938" y="0"/>
                                </a:moveTo>
                                <a:lnTo>
                                  <a:pt x="4966" y="0"/>
                                </a:lnTo>
                                <a:lnTo>
                                  <a:pt x="4966" y="7"/>
                                </a:lnTo>
                                <a:lnTo>
                                  <a:pt x="4938" y="7"/>
                                </a:lnTo>
                                <a:lnTo>
                                  <a:pt x="4938" y="0"/>
                                </a:lnTo>
                                <a:close/>
                                <a:moveTo>
                                  <a:pt x="4987" y="0"/>
                                </a:moveTo>
                                <a:lnTo>
                                  <a:pt x="5016" y="0"/>
                                </a:lnTo>
                                <a:lnTo>
                                  <a:pt x="5016" y="7"/>
                                </a:lnTo>
                                <a:lnTo>
                                  <a:pt x="4987" y="7"/>
                                </a:lnTo>
                                <a:lnTo>
                                  <a:pt x="4987" y="0"/>
                                </a:lnTo>
                                <a:close/>
                                <a:moveTo>
                                  <a:pt x="5037" y="0"/>
                                </a:moveTo>
                                <a:lnTo>
                                  <a:pt x="5065" y="0"/>
                                </a:lnTo>
                                <a:lnTo>
                                  <a:pt x="5065" y="7"/>
                                </a:lnTo>
                                <a:lnTo>
                                  <a:pt x="5037" y="7"/>
                                </a:lnTo>
                                <a:lnTo>
                                  <a:pt x="5037" y="0"/>
                                </a:lnTo>
                                <a:close/>
                                <a:moveTo>
                                  <a:pt x="5086" y="0"/>
                                </a:moveTo>
                                <a:lnTo>
                                  <a:pt x="5114" y="0"/>
                                </a:lnTo>
                                <a:lnTo>
                                  <a:pt x="5114" y="7"/>
                                </a:lnTo>
                                <a:lnTo>
                                  <a:pt x="5086" y="7"/>
                                </a:lnTo>
                                <a:lnTo>
                                  <a:pt x="5086" y="0"/>
                                </a:lnTo>
                                <a:close/>
                                <a:moveTo>
                                  <a:pt x="5135" y="0"/>
                                </a:moveTo>
                                <a:lnTo>
                                  <a:pt x="5164" y="0"/>
                                </a:lnTo>
                                <a:lnTo>
                                  <a:pt x="5164" y="7"/>
                                </a:lnTo>
                                <a:lnTo>
                                  <a:pt x="5135" y="7"/>
                                </a:lnTo>
                                <a:lnTo>
                                  <a:pt x="5135" y="0"/>
                                </a:lnTo>
                                <a:close/>
                                <a:moveTo>
                                  <a:pt x="5185" y="0"/>
                                </a:moveTo>
                                <a:lnTo>
                                  <a:pt x="5213" y="0"/>
                                </a:lnTo>
                                <a:lnTo>
                                  <a:pt x="5213" y="7"/>
                                </a:lnTo>
                                <a:lnTo>
                                  <a:pt x="5185" y="7"/>
                                </a:lnTo>
                                <a:lnTo>
                                  <a:pt x="5185" y="0"/>
                                </a:lnTo>
                                <a:close/>
                                <a:moveTo>
                                  <a:pt x="5234" y="0"/>
                                </a:moveTo>
                                <a:lnTo>
                                  <a:pt x="5262" y="0"/>
                                </a:lnTo>
                                <a:lnTo>
                                  <a:pt x="5262" y="7"/>
                                </a:lnTo>
                                <a:lnTo>
                                  <a:pt x="5234" y="7"/>
                                </a:lnTo>
                                <a:lnTo>
                                  <a:pt x="5234" y="0"/>
                                </a:lnTo>
                                <a:close/>
                                <a:moveTo>
                                  <a:pt x="5284" y="0"/>
                                </a:moveTo>
                                <a:lnTo>
                                  <a:pt x="5312" y="0"/>
                                </a:lnTo>
                                <a:lnTo>
                                  <a:pt x="5312" y="7"/>
                                </a:lnTo>
                                <a:lnTo>
                                  <a:pt x="5284" y="7"/>
                                </a:lnTo>
                                <a:lnTo>
                                  <a:pt x="5284" y="0"/>
                                </a:lnTo>
                                <a:close/>
                                <a:moveTo>
                                  <a:pt x="5333" y="0"/>
                                </a:moveTo>
                                <a:lnTo>
                                  <a:pt x="5361" y="0"/>
                                </a:lnTo>
                                <a:lnTo>
                                  <a:pt x="5361" y="7"/>
                                </a:lnTo>
                                <a:lnTo>
                                  <a:pt x="5333" y="7"/>
                                </a:lnTo>
                                <a:lnTo>
                                  <a:pt x="5333" y="0"/>
                                </a:lnTo>
                                <a:close/>
                                <a:moveTo>
                                  <a:pt x="5383" y="0"/>
                                </a:moveTo>
                                <a:lnTo>
                                  <a:pt x="5411" y="0"/>
                                </a:lnTo>
                                <a:lnTo>
                                  <a:pt x="5411" y="7"/>
                                </a:lnTo>
                                <a:lnTo>
                                  <a:pt x="5383" y="7"/>
                                </a:lnTo>
                                <a:lnTo>
                                  <a:pt x="5383" y="0"/>
                                </a:lnTo>
                                <a:close/>
                                <a:moveTo>
                                  <a:pt x="5432" y="0"/>
                                </a:moveTo>
                                <a:lnTo>
                                  <a:pt x="5460" y="0"/>
                                </a:lnTo>
                                <a:lnTo>
                                  <a:pt x="5460" y="7"/>
                                </a:lnTo>
                                <a:lnTo>
                                  <a:pt x="5432" y="7"/>
                                </a:lnTo>
                                <a:lnTo>
                                  <a:pt x="5432" y="0"/>
                                </a:lnTo>
                                <a:close/>
                                <a:moveTo>
                                  <a:pt x="5481" y="0"/>
                                </a:moveTo>
                                <a:lnTo>
                                  <a:pt x="5509" y="0"/>
                                </a:lnTo>
                                <a:lnTo>
                                  <a:pt x="5509" y="7"/>
                                </a:lnTo>
                                <a:lnTo>
                                  <a:pt x="5481" y="7"/>
                                </a:lnTo>
                                <a:lnTo>
                                  <a:pt x="5481" y="0"/>
                                </a:lnTo>
                                <a:close/>
                                <a:moveTo>
                                  <a:pt x="5531" y="0"/>
                                </a:moveTo>
                                <a:lnTo>
                                  <a:pt x="5559" y="0"/>
                                </a:lnTo>
                                <a:lnTo>
                                  <a:pt x="5559" y="7"/>
                                </a:lnTo>
                                <a:lnTo>
                                  <a:pt x="5531" y="7"/>
                                </a:lnTo>
                                <a:lnTo>
                                  <a:pt x="5531" y="0"/>
                                </a:lnTo>
                                <a:close/>
                                <a:moveTo>
                                  <a:pt x="5580" y="0"/>
                                </a:moveTo>
                                <a:lnTo>
                                  <a:pt x="5608" y="0"/>
                                </a:lnTo>
                                <a:lnTo>
                                  <a:pt x="5608" y="7"/>
                                </a:lnTo>
                                <a:lnTo>
                                  <a:pt x="5580" y="7"/>
                                </a:lnTo>
                                <a:lnTo>
                                  <a:pt x="5580" y="0"/>
                                </a:lnTo>
                                <a:close/>
                                <a:moveTo>
                                  <a:pt x="5629" y="0"/>
                                </a:moveTo>
                                <a:lnTo>
                                  <a:pt x="5657" y="0"/>
                                </a:lnTo>
                                <a:lnTo>
                                  <a:pt x="5657" y="7"/>
                                </a:lnTo>
                                <a:lnTo>
                                  <a:pt x="5629" y="7"/>
                                </a:lnTo>
                                <a:lnTo>
                                  <a:pt x="5629" y="0"/>
                                </a:lnTo>
                                <a:close/>
                                <a:moveTo>
                                  <a:pt x="5679" y="0"/>
                                </a:moveTo>
                                <a:lnTo>
                                  <a:pt x="5707" y="0"/>
                                </a:lnTo>
                                <a:lnTo>
                                  <a:pt x="5707" y="7"/>
                                </a:lnTo>
                                <a:lnTo>
                                  <a:pt x="5679" y="7"/>
                                </a:lnTo>
                                <a:lnTo>
                                  <a:pt x="5679" y="0"/>
                                </a:lnTo>
                                <a:close/>
                                <a:moveTo>
                                  <a:pt x="5728" y="0"/>
                                </a:moveTo>
                                <a:lnTo>
                                  <a:pt x="5757" y="0"/>
                                </a:lnTo>
                                <a:lnTo>
                                  <a:pt x="5757" y="7"/>
                                </a:lnTo>
                                <a:lnTo>
                                  <a:pt x="5728" y="7"/>
                                </a:lnTo>
                                <a:lnTo>
                                  <a:pt x="5728" y="0"/>
                                </a:lnTo>
                                <a:close/>
                                <a:moveTo>
                                  <a:pt x="5778" y="0"/>
                                </a:moveTo>
                                <a:lnTo>
                                  <a:pt x="5806" y="0"/>
                                </a:lnTo>
                                <a:lnTo>
                                  <a:pt x="5806" y="7"/>
                                </a:lnTo>
                                <a:lnTo>
                                  <a:pt x="5778" y="7"/>
                                </a:lnTo>
                                <a:lnTo>
                                  <a:pt x="5778" y="0"/>
                                </a:lnTo>
                                <a:close/>
                                <a:moveTo>
                                  <a:pt x="5827" y="0"/>
                                </a:moveTo>
                                <a:lnTo>
                                  <a:pt x="5855" y="0"/>
                                </a:lnTo>
                                <a:lnTo>
                                  <a:pt x="5855" y="7"/>
                                </a:lnTo>
                                <a:lnTo>
                                  <a:pt x="5827" y="7"/>
                                </a:lnTo>
                                <a:lnTo>
                                  <a:pt x="5827" y="0"/>
                                </a:lnTo>
                                <a:close/>
                                <a:moveTo>
                                  <a:pt x="5876" y="0"/>
                                </a:moveTo>
                                <a:lnTo>
                                  <a:pt x="5905" y="0"/>
                                </a:lnTo>
                                <a:lnTo>
                                  <a:pt x="5905" y="7"/>
                                </a:lnTo>
                                <a:lnTo>
                                  <a:pt x="5876" y="7"/>
                                </a:lnTo>
                                <a:lnTo>
                                  <a:pt x="5876" y="0"/>
                                </a:lnTo>
                                <a:close/>
                                <a:moveTo>
                                  <a:pt x="5926" y="0"/>
                                </a:moveTo>
                                <a:lnTo>
                                  <a:pt x="5954" y="0"/>
                                </a:lnTo>
                                <a:lnTo>
                                  <a:pt x="5954" y="7"/>
                                </a:lnTo>
                                <a:lnTo>
                                  <a:pt x="5926" y="7"/>
                                </a:lnTo>
                                <a:lnTo>
                                  <a:pt x="5926" y="0"/>
                                </a:lnTo>
                                <a:close/>
                                <a:moveTo>
                                  <a:pt x="5975" y="0"/>
                                </a:moveTo>
                                <a:lnTo>
                                  <a:pt x="6003" y="0"/>
                                </a:lnTo>
                                <a:lnTo>
                                  <a:pt x="6003" y="7"/>
                                </a:lnTo>
                                <a:lnTo>
                                  <a:pt x="5975" y="7"/>
                                </a:lnTo>
                                <a:lnTo>
                                  <a:pt x="5975" y="0"/>
                                </a:lnTo>
                                <a:close/>
                                <a:moveTo>
                                  <a:pt x="6024" y="0"/>
                                </a:moveTo>
                                <a:lnTo>
                                  <a:pt x="6053" y="0"/>
                                </a:lnTo>
                                <a:lnTo>
                                  <a:pt x="6053" y="7"/>
                                </a:lnTo>
                                <a:lnTo>
                                  <a:pt x="6024" y="7"/>
                                </a:lnTo>
                                <a:lnTo>
                                  <a:pt x="6024" y="0"/>
                                </a:lnTo>
                                <a:close/>
                                <a:moveTo>
                                  <a:pt x="6074" y="0"/>
                                </a:moveTo>
                                <a:lnTo>
                                  <a:pt x="6102" y="0"/>
                                </a:lnTo>
                                <a:lnTo>
                                  <a:pt x="6102" y="7"/>
                                </a:lnTo>
                                <a:lnTo>
                                  <a:pt x="6074" y="7"/>
                                </a:lnTo>
                                <a:lnTo>
                                  <a:pt x="6074" y="0"/>
                                </a:lnTo>
                                <a:close/>
                                <a:moveTo>
                                  <a:pt x="6123" y="0"/>
                                </a:moveTo>
                                <a:lnTo>
                                  <a:pt x="6152" y="0"/>
                                </a:lnTo>
                                <a:lnTo>
                                  <a:pt x="6152" y="7"/>
                                </a:lnTo>
                                <a:lnTo>
                                  <a:pt x="6123" y="7"/>
                                </a:lnTo>
                                <a:lnTo>
                                  <a:pt x="6123" y="0"/>
                                </a:lnTo>
                                <a:close/>
                                <a:moveTo>
                                  <a:pt x="6173" y="0"/>
                                </a:moveTo>
                                <a:lnTo>
                                  <a:pt x="6201" y="0"/>
                                </a:lnTo>
                                <a:lnTo>
                                  <a:pt x="6201" y="7"/>
                                </a:lnTo>
                                <a:lnTo>
                                  <a:pt x="6173" y="7"/>
                                </a:lnTo>
                                <a:lnTo>
                                  <a:pt x="6173" y="0"/>
                                </a:lnTo>
                                <a:close/>
                                <a:moveTo>
                                  <a:pt x="6222" y="0"/>
                                </a:moveTo>
                                <a:lnTo>
                                  <a:pt x="6250" y="0"/>
                                </a:lnTo>
                                <a:lnTo>
                                  <a:pt x="6250" y="7"/>
                                </a:lnTo>
                                <a:lnTo>
                                  <a:pt x="6222" y="7"/>
                                </a:lnTo>
                                <a:lnTo>
                                  <a:pt x="6222" y="0"/>
                                </a:lnTo>
                                <a:close/>
                                <a:moveTo>
                                  <a:pt x="6271" y="0"/>
                                </a:moveTo>
                                <a:lnTo>
                                  <a:pt x="6300" y="0"/>
                                </a:lnTo>
                                <a:lnTo>
                                  <a:pt x="6300" y="7"/>
                                </a:lnTo>
                                <a:lnTo>
                                  <a:pt x="6271" y="7"/>
                                </a:lnTo>
                                <a:lnTo>
                                  <a:pt x="6271" y="0"/>
                                </a:lnTo>
                                <a:close/>
                                <a:moveTo>
                                  <a:pt x="6321" y="0"/>
                                </a:moveTo>
                                <a:lnTo>
                                  <a:pt x="6349" y="0"/>
                                </a:lnTo>
                                <a:lnTo>
                                  <a:pt x="6349" y="7"/>
                                </a:lnTo>
                                <a:lnTo>
                                  <a:pt x="6321" y="7"/>
                                </a:lnTo>
                                <a:lnTo>
                                  <a:pt x="6321" y="0"/>
                                </a:lnTo>
                                <a:close/>
                                <a:moveTo>
                                  <a:pt x="6370" y="0"/>
                                </a:moveTo>
                                <a:lnTo>
                                  <a:pt x="6398" y="0"/>
                                </a:lnTo>
                                <a:lnTo>
                                  <a:pt x="6398" y="7"/>
                                </a:lnTo>
                                <a:lnTo>
                                  <a:pt x="6370" y="7"/>
                                </a:lnTo>
                                <a:lnTo>
                                  <a:pt x="6370" y="0"/>
                                </a:lnTo>
                                <a:close/>
                                <a:moveTo>
                                  <a:pt x="6419" y="0"/>
                                </a:moveTo>
                                <a:lnTo>
                                  <a:pt x="6448" y="0"/>
                                </a:lnTo>
                                <a:lnTo>
                                  <a:pt x="6448" y="7"/>
                                </a:lnTo>
                                <a:lnTo>
                                  <a:pt x="6419" y="7"/>
                                </a:lnTo>
                                <a:lnTo>
                                  <a:pt x="6419" y="0"/>
                                </a:lnTo>
                                <a:close/>
                                <a:moveTo>
                                  <a:pt x="6469" y="0"/>
                                </a:moveTo>
                                <a:lnTo>
                                  <a:pt x="6497" y="0"/>
                                </a:lnTo>
                                <a:lnTo>
                                  <a:pt x="6497" y="7"/>
                                </a:lnTo>
                                <a:lnTo>
                                  <a:pt x="6469" y="7"/>
                                </a:lnTo>
                                <a:lnTo>
                                  <a:pt x="6469" y="0"/>
                                </a:lnTo>
                                <a:close/>
                                <a:moveTo>
                                  <a:pt x="6518" y="0"/>
                                </a:moveTo>
                                <a:lnTo>
                                  <a:pt x="6546" y="0"/>
                                </a:lnTo>
                                <a:lnTo>
                                  <a:pt x="6546" y="7"/>
                                </a:lnTo>
                                <a:lnTo>
                                  <a:pt x="6518" y="7"/>
                                </a:lnTo>
                                <a:lnTo>
                                  <a:pt x="6518" y="0"/>
                                </a:lnTo>
                                <a:close/>
                                <a:moveTo>
                                  <a:pt x="6567" y="0"/>
                                </a:moveTo>
                                <a:lnTo>
                                  <a:pt x="6596" y="0"/>
                                </a:lnTo>
                                <a:lnTo>
                                  <a:pt x="6596" y="7"/>
                                </a:lnTo>
                                <a:lnTo>
                                  <a:pt x="6567" y="7"/>
                                </a:lnTo>
                                <a:lnTo>
                                  <a:pt x="6567" y="0"/>
                                </a:lnTo>
                                <a:close/>
                                <a:moveTo>
                                  <a:pt x="6617" y="0"/>
                                </a:moveTo>
                                <a:lnTo>
                                  <a:pt x="6645" y="0"/>
                                </a:lnTo>
                                <a:lnTo>
                                  <a:pt x="6645" y="7"/>
                                </a:lnTo>
                                <a:lnTo>
                                  <a:pt x="6617" y="7"/>
                                </a:lnTo>
                                <a:lnTo>
                                  <a:pt x="6617" y="0"/>
                                </a:lnTo>
                                <a:close/>
                                <a:moveTo>
                                  <a:pt x="6667" y="0"/>
                                </a:moveTo>
                                <a:lnTo>
                                  <a:pt x="6695" y="0"/>
                                </a:lnTo>
                                <a:lnTo>
                                  <a:pt x="6695" y="7"/>
                                </a:lnTo>
                                <a:lnTo>
                                  <a:pt x="6667" y="7"/>
                                </a:lnTo>
                                <a:lnTo>
                                  <a:pt x="6667" y="0"/>
                                </a:lnTo>
                                <a:close/>
                                <a:moveTo>
                                  <a:pt x="6716" y="0"/>
                                </a:moveTo>
                                <a:lnTo>
                                  <a:pt x="6730" y="0"/>
                                </a:lnTo>
                                <a:lnTo>
                                  <a:pt x="6730" y="7"/>
                                </a:lnTo>
                                <a:lnTo>
                                  <a:pt x="6716" y="7"/>
                                </a:lnTo>
                                <a:lnTo>
                                  <a:pt x="6716"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70" name="Freeform 92"/>
                        <wps:cNvSpPr>
                          <a:spLocks noEditPoints="1"/>
                        </wps:cNvSpPr>
                        <wps:spPr bwMode="auto">
                          <a:xfrm>
                            <a:off x="53975" y="1302190"/>
                            <a:ext cx="4273550" cy="4445"/>
                          </a:xfrm>
                          <a:custGeom>
                            <a:avLst/>
                            <a:gdLst>
                              <a:gd name="T0" fmla="*/ 99 w 6730"/>
                              <a:gd name="T1" fmla="*/ 0 h 7"/>
                              <a:gd name="T2" fmla="*/ 226 w 6730"/>
                              <a:gd name="T3" fmla="*/ 0 h 7"/>
                              <a:gd name="T4" fmla="*/ 324 w 6730"/>
                              <a:gd name="T5" fmla="*/ 7 h 7"/>
                              <a:gd name="T6" fmla="*/ 395 w 6730"/>
                              <a:gd name="T7" fmla="*/ 7 h 7"/>
                              <a:gd name="T8" fmla="*/ 494 w 6730"/>
                              <a:gd name="T9" fmla="*/ 0 h 7"/>
                              <a:gd name="T10" fmla="*/ 642 w 6730"/>
                              <a:gd name="T11" fmla="*/ 0 h 7"/>
                              <a:gd name="T12" fmla="*/ 769 w 6730"/>
                              <a:gd name="T13" fmla="*/ 0 h 7"/>
                              <a:gd name="T14" fmla="*/ 867 w 6730"/>
                              <a:gd name="T15" fmla="*/ 7 h 7"/>
                              <a:gd name="T16" fmla="*/ 938 w 6730"/>
                              <a:gd name="T17" fmla="*/ 7 h 7"/>
                              <a:gd name="T18" fmla="*/ 1037 w 6730"/>
                              <a:gd name="T19" fmla="*/ 0 h 7"/>
                              <a:gd name="T20" fmla="*/ 1185 w 6730"/>
                              <a:gd name="T21" fmla="*/ 0 h 7"/>
                              <a:gd name="T22" fmla="*/ 1312 w 6730"/>
                              <a:gd name="T23" fmla="*/ 0 h 7"/>
                              <a:gd name="T24" fmla="*/ 1411 w 6730"/>
                              <a:gd name="T25" fmla="*/ 7 h 7"/>
                              <a:gd name="T26" fmla="*/ 1481 w 6730"/>
                              <a:gd name="T27" fmla="*/ 7 h 7"/>
                              <a:gd name="T28" fmla="*/ 1580 w 6730"/>
                              <a:gd name="T29" fmla="*/ 0 h 7"/>
                              <a:gd name="T30" fmla="*/ 1728 w 6730"/>
                              <a:gd name="T31" fmla="*/ 0 h 7"/>
                              <a:gd name="T32" fmla="*/ 1855 w 6730"/>
                              <a:gd name="T33" fmla="*/ 0 h 7"/>
                              <a:gd name="T34" fmla="*/ 1954 w 6730"/>
                              <a:gd name="T35" fmla="*/ 7 h 7"/>
                              <a:gd name="T36" fmla="*/ 2024 w 6730"/>
                              <a:gd name="T37" fmla="*/ 7 h 7"/>
                              <a:gd name="T38" fmla="*/ 2123 w 6730"/>
                              <a:gd name="T39" fmla="*/ 0 h 7"/>
                              <a:gd name="T40" fmla="*/ 2272 w 6730"/>
                              <a:gd name="T41" fmla="*/ 0 h 7"/>
                              <a:gd name="T42" fmla="*/ 2398 w 6730"/>
                              <a:gd name="T43" fmla="*/ 0 h 7"/>
                              <a:gd name="T44" fmla="*/ 2497 w 6730"/>
                              <a:gd name="T45" fmla="*/ 7 h 7"/>
                              <a:gd name="T46" fmla="*/ 2568 w 6730"/>
                              <a:gd name="T47" fmla="*/ 7 h 7"/>
                              <a:gd name="T48" fmla="*/ 2667 w 6730"/>
                              <a:gd name="T49" fmla="*/ 0 h 7"/>
                              <a:gd name="T50" fmla="*/ 2815 w 6730"/>
                              <a:gd name="T51" fmla="*/ 0 h 7"/>
                              <a:gd name="T52" fmla="*/ 2941 w 6730"/>
                              <a:gd name="T53" fmla="*/ 0 h 7"/>
                              <a:gd name="T54" fmla="*/ 3040 w 6730"/>
                              <a:gd name="T55" fmla="*/ 7 h 7"/>
                              <a:gd name="T56" fmla="*/ 3111 w 6730"/>
                              <a:gd name="T57" fmla="*/ 7 h 7"/>
                              <a:gd name="T58" fmla="*/ 3210 w 6730"/>
                              <a:gd name="T59" fmla="*/ 0 h 7"/>
                              <a:gd name="T60" fmla="*/ 3358 w 6730"/>
                              <a:gd name="T61" fmla="*/ 0 h 7"/>
                              <a:gd name="T62" fmla="*/ 3485 w 6730"/>
                              <a:gd name="T63" fmla="*/ 0 h 7"/>
                              <a:gd name="T64" fmla="*/ 3584 w 6730"/>
                              <a:gd name="T65" fmla="*/ 7 h 7"/>
                              <a:gd name="T66" fmla="*/ 3654 w 6730"/>
                              <a:gd name="T67" fmla="*/ 7 h 7"/>
                              <a:gd name="T68" fmla="*/ 3753 w 6730"/>
                              <a:gd name="T69" fmla="*/ 0 h 7"/>
                              <a:gd name="T70" fmla="*/ 3901 w 6730"/>
                              <a:gd name="T71" fmla="*/ 0 h 7"/>
                              <a:gd name="T72" fmla="*/ 4028 w 6730"/>
                              <a:gd name="T73" fmla="*/ 0 h 7"/>
                              <a:gd name="T74" fmla="*/ 4127 w 6730"/>
                              <a:gd name="T75" fmla="*/ 7 h 7"/>
                              <a:gd name="T76" fmla="*/ 4197 w 6730"/>
                              <a:gd name="T77" fmla="*/ 7 h 7"/>
                              <a:gd name="T78" fmla="*/ 4296 w 6730"/>
                              <a:gd name="T79" fmla="*/ 0 h 7"/>
                              <a:gd name="T80" fmla="*/ 4444 w 6730"/>
                              <a:gd name="T81" fmla="*/ 0 h 7"/>
                              <a:gd name="T82" fmla="*/ 4571 w 6730"/>
                              <a:gd name="T83" fmla="*/ 0 h 7"/>
                              <a:gd name="T84" fmla="*/ 4670 w 6730"/>
                              <a:gd name="T85" fmla="*/ 7 h 7"/>
                              <a:gd name="T86" fmla="*/ 4740 w 6730"/>
                              <a:gd name="T87" fmla="*/ 7 h 7"/>
                              <a:gd name="T88" fmla="*/ 4839 w 6730"/>
                              <a:gd name="T89" fmla="*/ 0 h 7"/>
                              <a:gd name="T90" fmla="*/ 4987 w 6730"/>
                              <a:gd name="T91" fmla="*/ 0 h 7"/>
                              <a:gd name="T92" fmla="*/ 5114 w 6730"/>
                              <a:gd name="T93" fmla="*/ 0 h 7"/>
                              <a:gd name="T94" fmla="*/ 5213 w 6730"/>
                              <a:gd name="T95" fmla="*/ 7 h 7"/>
                              <a:gd name="T96" fmla="*/ 5284 w 6730"/>
                              <a:gd name="T97" fmla="*/ 7 h 7"/>
                              <a:gd name="T98" fmla="*/ 5383 w 6730"/>
                              <a:gd name="T99" fmla="*/ 0 h 7"/>
                              <a:gd name="T100" fmla="*/ 5531 w 6730"/>
                              <a:gd name="T101" fmla="*/ 0 h 7"/>
                              <a:gd name="T102" fmla="*/ 5657 w 6730"/>
                              <a:gd name="T103" fmla="*/ 0 h 7"/>
                              <a:gd name="T104" fmla="*/ 5757 w 6730"/>
                              <a:gd name="T105" fmla="*/ 7 h 7"/>
                              <a:gd name="T106" fmla="*/ 5827 w 6730"/>
                              <a:gd name="T107" fmla="*/ 7 h 7"/>
                              <a:gd name="T108" fmla="*/ 5926 w 6730"/>
                              <a:gd name="T109" fmla="*/ 0 h 7"/>
                              <a:gd name="T110" fmla="*/ 6074 w 6730"/>
                              <a:gd name="T111" fmla="*/ 0 h 7"/>
                              <a:gd name="T112" fmla="*/ 6201 w 6730"/>
                              <a:gd name="T113" fmla="*/ 0 h 7"/>
                              <a:gd name="T114" fmla="*/ 6300 w 6730"/>
                              <a:gd name="T115" fmla="*/ 7 h 7"/>
                              <a:gd name="T116" fmla="*/ 6370 w 6730"/>
                              <a:gd name="T117" fmla="*/ 7 h 7"/>
                              <a:gd name="T118" fmla="*/ 6469 w 6730"/>
                              <a:gd name="T119" fmla="*/ 0 h 7"/>
                              <a:gd name="T120" fmla="*/ 6617 w 6730"/>
                              <a:gd name="T121" fmla="*/ 0 h 7"/>
                              <a:gd name="T122" fmla="*/ 6730 w 6730"/>
                              <a:gd name="T12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730" h="7">
                                <a:moveTo>
                                  <a:pt x="0" y="0"/>
                                </a:moveTo>
                                <a:lnTo>
                                  <a:pt x="28" y="0"/>
                                </a:lnTo>
                                <a:lnTo>
                                  <a:pt x="28" y="7"/>
                                </a:lnTo>
                                <a:lnTo>
                                  <a:pt x="0" y="7"/>
                                </a:lnTo>
                                <a:lnTo>
                                  <a:pt x="0" y="0"/>
                                </a:lnTo>
                                <a:close/>
                                <a:moveTo>
                                  <a:pt x="49" y="0"/>
                                </a:moveTo>
                                <a:lnTo>
                                  <a:pt x="78" y="0"/>
                                </a:lnTo>
                                <a:lnTo>
                                  <a:pt x="78" y="7"/>
                                </a:lnTo>
                                <a:lnTo>
                                  <a:pt x="49" y="7"/>
                                </a:lnTo>
                                <a:lnTo>
                                  <a:pt x="49" y="0"/>
                                </a:lnTo>
                                <a:close/>
                                <a:moveTo>
                                  <a:pt x="99" y="0"/>
                                </a:moveTo>
                                <a:lnTo>
                                  <a:pt x="127" y="0"/>
                                </a:lnTo>
                                <a:lnTo>
                                  <a:pt x="127" y="7"/>
                                </a:lnTo>
                                <a:lnTo>
                                  <a:pt x="99" y="7"/>
                                </a:lnTo>
                                <a:lnTo>
                                  <a:pt x="99" y="0"/>
                                </a:lnTo>
                                <a:close/>
                                <a:moveTo>
                                  <a:pt x="148" y="0"/>
                                </a:moveTo>
                                <a:lnTo>
                                  <a:pt x="176" y="0"/>
                                </a:lnTo>
                                <a:lnTo>
                                  <a:pt x="176" y="7"/>
                                </a:lnTo>
                                <a:lnTo>
                                  <a:pt x="148" y="7"/>
                                </a:lnTo>
                                <a:lnTo>
                                  <a:pt x="148" y="0"/>
                                </a:lnTo>
                                <a:close/>
                                <a:moveTo>
                                  <a:pt x="197" y="0"/>
                                </a:moveTo>
                                <a:lnTo>
                                  <a:pt x="226" y="0"/>
                                </a:lnTo>
                                <a:lnTo>
                                  <a:pt x="226" y="7"/>
                                </a:lnTo>
                                <a:lnTo>
                                  <a:pt x="197" y="7"/>
                                </a:lnTo>
                                <a:lnTo>
                                  <a:pt x="197" y="0"/>
                                </a:lnTo>
                                <a:close/>
                                <a:moveTo>
                                  <a:pt x="247" y="0"/>
                                </a:moveTo>
                                <a:lnTo>
                                  <a:pt x="275" y="0"/>
                                </a:lnTo>
                                <a:lnTo>
                                  <a:pt x="275" y="7"/>
                                </a:lnTo>
                                <a:lnTo>
                                  <a:pt x="247" y="7"/>
                                </a:lnTo>
                                <a:lnTo>
                                  <a:pt x="247" y="0"/>
                                </a:lnTo>
                                <a:close/>
                                <a:moveTo>
                                  <a:pt x="296" y="0"/>
                                </a:moveTo>
                                <a:lnTo>
                                  <a:pt x="324" y="0"/>
                                </a:lnTo>
                                <a:lnTo>
                                  <a:pt x="324" y="7"/>
                                </a:lnTo>
                                <a:lnTo>
                                  <a:pt x="296" y="7"/>
                                </a:lnTo>
                                <a:lnTo>
                                  <a:pt x="296" y="0"/>
                                </a:lnTo>
                                <a:close/>
                                <a:moveTo>
                                  <a:pt x="345" y="0"/>
                                </a:moveTo>
                                <a:lnTo>
                                  <a:pt x="374" y="0"/>
                                </a:lnTo>
                                <a:lnTo>
                                  <a:pt x="374" y="7"/>
                                </a:lnTo>
                                <a:lnTo>
                                  <a:pt x="345" y="7"/>
                                </a:lnTo>
                                <a:lnTo>
                                  <a:pt x="345" y="0"/>
                                </a:lnTo>
                                <a:close/>
                                <a:moveTo>
                                  <a:pt x="395" y="0"/>
                                </a:moveTo>
                                <a:lnTo>
                                  <a:pt x="423" y="0"/>
                                </a:lnTo>
                                <a:lnTo>
                                  <a:pt x="423" y="7"/>
                                </a:lnTo>
                                <a:lnTo>
                                  <a:pt x="395" y="7"/>
                                </a:lnTo>
                                <a:lnTo>
                                  <a:pt x="395" y="0"/>
                                </a:lnTo>
                                <a:close/>
                                <a:moveTo>
                                  <a:pt x="444" y="0"/>
                                </a:moveTo>
                                <a:lnTo>
                                  <a:pt x="473" y="0"/>
                                </a:lnTo>
                                <a:lnTo>
                                  <a:pt x="473" y="7"/>
                                </a:lnTo>
                                <a:lnTo>
                                  <a:pt x="444" y="7"/>
                                </a:lnTo>
                                <a:lnTo>
                                  <a:pt x="444" y="0"/>
                                </a:lnTo>
                                <a:close/>
                                <a:moveTo>
                                  <a:pt x="494" y="0"/>
                                </a:moveTo>
                                <a:lnTo>
                                  <a:pt x="522" y="0"/>
                                </a:lnTo>
                                <a:lnTo>
                                  <a:pt x="522" y="7"/>
                                </a:lnTo>
                                <a:lnTo>
                                  <a:pt x="494" y="7"/>
                                </a:lnTo>
                                <a:lnTo>
                                  <a:pt x="494" y="0"/>
                                </a:lnTo>
                                <a:close/>
                                <a:moveTo>
                                  <a:pt x="543" y="0"/>
                                </a:moveTo>
                                <a:lnTo>
                                  <a:pt x="571" y="0"/>
                                </a:lnTo>
                                <a:lnTo>
                                  <a:pt x="571" y="7"/>
                                </a:lnTo>
                                <a:lnTo>
                                  <a:pt x="543" y="7"/>
                                </a:lnTo>
                                <a:lnTo>
                                  <a:pt x="543" y="0"/>
                                </a:lnTo>
                                <a:close/>
                                <a:moveTo>
                                  <a:pt x="592" y="0"/>
                                </a:moveTo>
                                <a:lnTo>
                                  <a:pt x="621" y="0"/>
                                </a:lnTo>
                                <a:lnTo>
                                  <a:pt x="621" y="7"/>
                                </a:lnTo>
                                <a:lnTo>
                                  <a:pt x="592" y="7"/>
                                </a:lnTo>
                                <a:lnTo>
                                  <a:pt x="592" y="0"/>
                                </a:lnTo>
                                <a:close/>
                                <a:moveTo>
                                  <a:pt x="642" y="0"/>
                                </a:moveTo>
                                <a:lnTo>
                                  <a:pt x="670" y="0"/>
                                </a:lnTo>
                                <a:lnTo>
                                  <a:pt x="670" y="7"/>
                                </a:lnTo>
                                <a:lnTo>
                                  <a:pt x="642" y="7"/>
                                </a:lnTo>
                                <a:lnTo>
                                  <a:pt x="642" y="0"/>
                                </a:lnTo>
                                <a:close/>
                                <a:moveTo>
                                  <a:pt x="691" y="0"/>
                                </a:moveTo>
                                <a:lnTo>
                                  <a:pt x="719" y="0"/>
                                </a:lnTo>
                                <a:lnTo>
                                  <a:pt x="719" y="7"/>
                                </a:lnTo>
                                <a:lnTo>
                                  <a:pt x="691" y="7"/>
                                </a:lnTo>
                                <a:lnTo>
                                  <a:pt x="691" y="0"/>
                                </a:lnTo>
                                <a:close/>
                                <a:moveTo>
                                  <a:pt x="740" y="0"/>
                                </a:moveTo>
                                <a:lnTo>
                                  <a:pt x="769" y="0"/>
                                </a:lnTo>
                                <a:lnTo>
                                  <a:pt x="769" y="7"/>
                                </a:lnTo>
                                <a:lnTo>
                                  <a:pt x="740" y="7"/>
                                </a:lnTo>
                                <a:lnTo>
                                  <a:pt x="740" y="0"/>
                                </a:lnTo>
                                <a:close/>
                                <a:moveTo>
                                  <a:pt x="790" y="0"/>
                                </a:moveTo>
                                <a:lnTo>
                                  <a:pt x="818" y="0"/>
                                </a:lnTo>
                                <a:lnTo>
                                  <a:pt x="818" y="7"/>
                                </a:lnTo>
                                <a:lnTo>
                                  <a:pt x="790" y="7"/>
                                </a:lnTo>
                                <a:lnTo>
                                  <a:pt x="790" y="0"/>
                                </a:lnTo>
                                <a:close/>
                                <a:moveTo>
                                  <a:pt x="839" y="0"/>
                                </a:moveTo>
                                <a:lnTo>
                                  <a:pt x="867" y="0"/>
                                </a:lnTo>
                                <a:lnTo>
                                  <a:pt x="867" y="7"/>
                                </a:lnTo>
                                <a:lnTo>
                                  <a:pt x="839" y="7"/>
                                </a:lnTo>
                                <a:lnTo>
                                  <a:pt x="839" y="0"/>
                                </a:lnTo>
                                <a:close/>
                                <a:moveTo>
                                  <a:pt x="888" y="0"/>
                                </a:moveTo>
                                <a:lnTo>
                                  <a:pt x="917" y="0"/>
                                </a:lnTo>
                                <a:lnTo>
                                  <a:pt x="917" y="7"/>
                                </a:lnTo>
                                <a:lnTo>
                                  <a:pt x="888" y="7"/>
                                </a:lnTo>
                                <a:lnTo>
                                  <a:pt x="888" y="0"/>
                                </a:lnTo>
                                <a:close/>
                                <a:moveTo>
                                  <a:pt x="938" y="0"/>
                                </a:moveTo>
                                <a:lnTo>
                                  <a:pt x="966" y="0"/>
                                </a:lnTo>
                                <a:lnTo>
                                  <a:pt x="966" y="7"/>
                                </a:lnTo>
                                <a:lnTo>
                                  <a:pt x="938" y="7"/>
                                </a:lnTo>
                                <a:lnTo>
                                  <a:pt x="938" y="0"/>
                                </a:lnTo>
                                <a:close/>
                                <a:moveTo>
                                  <a:pt x="988" y="0"/>
                                </a:moveTo>
                                <a:lnTo>
                                  <a:pt x="1016" y="0"/>
                                </a:lnTo>
                                <a:lnTo>
                                  <a:pt x="1016" y="7"/>
                                </a:lnTo>
                                <a:lnTo>
                                  <a:pt x="988" y="7"/>
                                </a:lnTo>
                                <a:lnTo>
                                  <a:pt x="988" y="0"/>
                                </a:lnTo>
                                <a:close/>
                                <a:moveTo>
                                  <a:pt x="1037" y="0"/>
                                </a:moveTo>
                                <a:lnTo>
                                  <a:pt x="1065" y="0"/>
                                </a:lnTo>
                                <a:lnTo>
                                  <a:pt x="1065" y="7"/>
                                </a:lnTo>
                                <a:lnTo>
                                  <a:pt x="1037" y="7"/>
                                </a:lnTo>
                                <a:lnTo>
                                  <a:pt x="1037" y="0"/>
                                </a:lnTo>
                                <a:close/>
                                <a:moveTo>
                                  <a:pt x="1086" y="0"/>
                                </a:moveTo>
                                <a:lnTo>
                                  <a:pt x="1114" y="0"/>
                                </a:lnTo>
                                <a:lnTo>
                                  <a:pt x="1114" y="7"/>
                                </a:lnTo>
                                <a:lnTo>
                                  <a:pt x="1086" y="7"/>
                                </a:lnTo>
                                <a:lnTo>
                                  <a:pt x="1086" y="0"/>
                                </a:lnTo>
                                <a:close/>
                                <a:moveTo>
                                  <a:pt x="1136" y="0"/>
                                </a:moveTo>
                                <a:lnTo>
                                  <a:pt x="1164" y="0"/>
                                </a:lnTo>
                                <a:lnTo>
                                  <a:pt x="1164" y="7"/>
                                </a:lnTo>
                                <a:lnTo>
                                  <a:pt x="1136" y="7"/>
                                </a:lnTo>
                                <a:lnTo>
                                  <a:pt x="1136" y="0"/>
                                </a:lnTo>
                                <a:close/>
                                <a:moveTo>
                                  <a:pt x="1185" y="0"/>
                                </a:moveTo>
                                <a:lnTo>
                                  <a:pt x="1213" y="0"/>
                                </a:lnTo>
                                <a:lnTo>
                                  <a:pt x="1213" y="7"/>
                                </a:lnTo>
                                <a:lnTo>
                                  <a:pt x="1185" y="7"/>
                                </a:lnTo>
                                <a:lnTo>
                                  <a:pt x="1185" y="0"/>
                                </a:lnTo>
                                <a:close/>
                                <a:moveTo>
                                  <a:pt x="1234" y="0"/>
                                </a:moveTo>
                                <a:lnTo>
                                  <a:pt x="1262" y="0"/>
                                </a:lnTo>
                                <a:lnTo>
                                  <a:pt x="1262" y="7"/>
                                </a:lnTo>
                                <a:lnTo>
                                  <a:pt x="1234" y="7"/>
                                </a:lnTo>
                                <a:lnTo>
                                  <a:pt x="1234" y="0"/>
                                </a:lnTo>
                                <a:close/>
                                <a:moveTo>
                                  <a:pt x="1284" y="0"/>
                                </a:moveTo>
                                <a:lnTo>
                                  <a:pt x="1312" y="0"/>
                                </a:lnTo>
                                <a:lnTo>
                                  <a:pt x="1312" y="7"/>
                                </a:lnTo>
                                <a:lnTo>
                                  <a:pt x="1284" y="7"/>
                                </a:lnTo>
                                <a:lnTo>
                                  <a:pt x="1284" y="0"/>
                                </a:lnTo>
                                <a:close/>
                                <a:moveTo>
                                  <a:pt x="1333" y="0"/>
                                </a:moveTo>
                                <a:lnTo>
                                  <a:pt x="1362" y="0"/>
                                </a:lnTo>
                                <a:lnTo>
                                  <a:pt x="1362" y="7"/>
                                </a:lnTo>
                                <a:lnTo>
                                  <a:pt x="1333" y="7"/>
                                </a:lnTo>
                                <a:lnTo>
                                  <a:pt x="1333" y="0"/>
                                </a:lnTo>
                                <a:close/>
                                <a:moveTo>
                                  <a:pt x="1383" y="0"/>
                                </a:moveTo>
                                <a:lnTo>
                                  <a:pt x="1411" y="0"/>
                                </a:lnTo>
                                <a:lnTo>
                                  <a:pt x="1411" y="7"/>
                                </a:lnTo>
                                <a:lnTo>
                                  <a:pt x="1383" y="7"/>
                                </a:lnTo>
                                <a:lnTo>
                                  <a:pt x="1383" y="0"/>
                                </a:lnTo>
                                <a:close/>
                                <a:moveTo>
                                  <a:pt x="1432" y="0"/>
                                </a:moveTo>
                                <a:lnTo>
                                  <a:pt x="1460" y="0"/>
                                </a:lnTo>
                                <a:lnTo>
                                  <a:pt x="1460" y="7"/>
                                </a:lnTo>
                                <a:lnTo>
                                  <a:pt x="1432" y="7"/>
                                </a:lnTo>
                                <a:lnTo>
                                  <a:pt x="1432" y="0"/>
                                </a:lnTo>
                                <a:close/>
                                <a:moveTo>
                                  <a:pt x="1481" y="0"/>
                                </a:moveTo>
                                <a:lnTo>
                                  <a:pt x="1510" y="0"/>
                                </a:lnTo>
                                <a:lnTo>
                                  <a:pt x="1510" y="7"/>
                                </a:lnTo>
                                <a:lnTo>
                                  <a:pt x="1481" y="7"/>
                                </a:lnTo>
                                <a:lnTo>
                                  <a:pt x="1481" y="0"/>
                                </a:lnTo>
                                <a:close/>
                                <a:moveTo>
                                  <a:pt x="1531" y="0"/>
                                </a:moveTo>
                                <a:lnTo>
                                  <a:pt x="1559" y="0"/>
                                </a:lnTo>
                                <a:lnTo>
                                  <a:pt x="1559" y="7"/>
                                </a:lnTo>
                                <a:lnTo>
                                  <a:pt x="1531" y="7"/>
                                </a:lnTo>
                                <a:lnTo>
                                  <a:pt x="1531" y="0"/>
                                </a:lnTo>
                                <a:close/>
                                <a:moveTo>
                                  <a:pt x="1580" y="0"/>
                                </a:moveTo>
                                <a:lnTo>
                                  <a:pt x="1608" y="0"/>
                                </a:lnTo>
                                <a:lnTo>
                                  <a:pt x="1608" y="7"/>
                                </a:lnTo>
                                <a:lnTo>
                                  <a:pt x="1580" y="7"/>
                                </a:lnTo>
                                <a:lnTo>
                                  <a:pt x="1580" y="0"/>
                                </a:lnTo>
                                <a:close/>
                                <a:moveTo>
                                  <a:pt x="1629" y="0"/>
                                </a:moveTo>
                                <a:lnTo>
                                  <a:pt x="1658" y="0"/>
                                </a:lnTo>
                                <a:lnTo>
                                  <a:pt x="1658" y="7"/>
                                </a:lnTo>
                                <a:lnTo>
                                  <a:pt x="1629" y="7"/>
                                </a:lnTo>
                                <a:lnTo>
                                  <a:pt x="1629" y="0"/>
                                </a:lnTo>
                                <a:close/>
                                <a:moveTo>
                                  <a:pt x="1679" y="0"/>
                                </a:moveTo>
                                <a:lnTo>
                                  <a:pt x="1707" y="0"/>
                                </a:lnTo>
                                <a:lnTo>
                                  <a:pt x="1707" y="7"/>
                                </a:lnTo>
                                <a:lnTo>
                                  <a:pt x="1679" y="7"/>
                                </a:lnTo>
                                <a:lnTo>
                                  <a:pt x="1679" y="0"/>
                                </a:lnTo>
                                <a:close/>
                                <a:moveTo>
                                  <a:pt x="1728" y="0"/>
                                </a:moveTo>
                                <a:lnTo>
                                  <a:pt x="1756" y="0"/>
                                </a:lnTo>
                                <a:lnTo>
                                  <a:pt x="1756" y="7"/>
                                </a:lnTo>
                                <a:lnTo>
                                  <a:pt x="1728" y="7"/>
                                </a:lnTo>
                                <a:lnTo>
                                  <a:pt x="1728" y="0"/>
                                </a:lnTo>
                                <a:close/>
                                <a:moveTo>
                                  <a:pt x="1778" y="0"/>
                                </a:moveTo>
                                <a:lnTo>
                                  <a:pt x="1806" y="0"/>
                                </a:lnTo>
                                <a:lnTo>
                                  <a:pt x="1806" y="7"/>
                                </a:lnTo>
                                <a:lnTo>
                                  <a:pt x="1778" y="7"/>
                                </a:lnTo>
                                <a:lnTo>
                                  <a:pt x="1778" y="0"/>
                                </a:lnTo>
                                <a:close/>
                                <a:moveTo>
                                  <a:pt x="1827" y="0"/>
                                </a:moveTo>
                                <a:lnTo>
                                  <a:pt x="1855" y="0"/>
                                </a:lnTo>
                                <a:lnTo>
                                  <a:pt x="1855" y="7"/>
                                </a:lnTo>
                                <a:lnTo>
                                  <a:pt x="1827" y="7"/>
                                </a:lnTo>
                                <a:lnTo>
                                  <a:pt x="1827" y="0"/>
                                </a:lnTo>
                                <a:close/>
                                <a:moveTo>
                                  <a:pt x="1876" y="0"/>
                                </a:moveTo>
                                <a:lnTo>
                                  <a:pt x="1905" y="0"/>
                                </a:lnTo>
                                <a:lnTo>
                                  <a:pt x="1905" y="7"/>
                                </a:lnTo>
                                <a:lnTo>
                                  <a:pt x="1876" y="7"/>
                                </a:lnTo>
                                <a:lnTo>
                                  <a:pt x="1876" y="0"/>
                                </a:lnTo>
                                <a:close/>
                                <a:moveTo>
                                  <a:pt x="1926" y="0"/>
                                </a:moveTo>
                                <a:lnTo>
                                  <a:pt x="1954" y="0"/>
                                </a:lnTo>
                                <a:lnTo>
                                  <a:pt x="1954" y="7"/>
                                </a:lnTo>
                                <a:lnTo>
                                  <a:pt x="1926" y="7"/>
                                </a:lnTo>
                                <a:lnTo>
                                  <a:pt x="1926" y="0"/>
                                </a:lnTo>
                                <a:close/>
                                <a:moveTo>
                                  <a:pt x="1975" y="0"/>
                                </a:moveTo>
                                <a:lnTo>
                                  <a:pt x="2003" y="0"/>
                                </a:lnTo>
                                <a:lnTo>
                                  <a:pt x="2003" y="7"/>
                                </a:lnTo>
                                <a:lnTo>
                                  <a:pt x="1975" y="7"/>
                                </a:lnTo>
                                <a:lnTo>
                                  <a:pt x="1975" y="0"/>
                                </a:lnTo>
                                <a:close/>
                                <a:moveTo>
                                  <a:pt x="2024" y="0"/>
                                </a:moveTo>
                                <a:lnTo>
                                  <a:pt x="2053" y="0"/>
                                </a:lnTo>
                                <a:lnTo>
                                  <a:pt x="2053" y="7"/>
                                </a:lnTo>
                                <a:lnTo>
                                  <a:pt x="2024" y="7"/>
                                </a:lnTo>
                                <a:lnTo>
                                  <a:pt x="2024" y="0"/>
                                </a:lnTo>
                                <a:close/>
                                <a:moveTo>
                                  <a:pt x="2074" y="0"/>
                                </a:moveTo>
                                <a:lnTo>
                                  <a:pt x="2102" y="0"/>
                                </a:lnTo>
                                <a:lnTo>
                                  <a:pt x="2102" y="7"/>
                                </a:lnTo>
                                <a:lnTo>
                                  <a:pt x="2074" y="7"/>
                                </a:lnTo>
                                <a:lnTo>
                                  <a:pt x="2074" y="0"/>
                                </a:lnTo>
                                <a:close/>
                                <a:moveTo>
                                  <a:pt x="2123" y="0"/>
                                </a:moveTo>
                                <a:lnTo>
                                  <a:pt x="2151" y="0"/>
                                </a:lnTo>
                                <a:lnTo>
                                  <a:pt x="2151" y="7"/>
                                </a:lnTo>
                                <a:lnTo>
                                  <a:pt x="2123" y="7"/>
                                </a:lnTo>
                                <a:lnTo>
                                  <a:pt x="2123" y="0"/>
                                </a:lnTo>
                                <a:close/>
                                <a:moveTo>
                                  <a:pt x="2172" y="0"/>
                                </a:moveTo>
                                <a:lnTo>
                                  <a:pt x="2201" y="0"/>
                                </a:lnTo>
                                <a:lnTo>
                                  <a:pt x="2201" y="7"/>
                                </a:lnTo>
                                <a:lnTo>
                                  <a:pt x="2172" y="7"/>
                                </a:lnTo>
                                <a:lnTo>
                                  <a:pt x="2172" y="0"/>
                                </a:lnTo>
                                <a:close/>
                                <a:moveTo>
                                  <a:pt x="2222" y="0"/>
                                </a:moveTo>
                                <a:lnTo>
                                  <a:pt x="2250" y="0"/>
                                </a:lnTo>
                                <a:lnTo>
                                  <a:pt x="2250" y="7"/>
                                </a:lnTo>
                                <a:lnTo>
                                  <a:pt x="2222" y="7"/>
                                </a:lnTo>
                                <a:lnTo>
                                  <a:pt x="2222" y="0"/>
                                </a:lnTo>
                                <a:close/>
                                <a:moveTo>
                                  <a:pt x="2272" y="0"/>
                                </a:moveTo>
                                <a:lnTo>
                                  <a:pt x="2300" y="0"/>
                                </a:lnTo>
                                <a:lnTo>
                                  <a:pt x="2300" y="7"/>
                                </a:lnTo>
                                <a:lnTo>
                                  <a:pt x="2272" y="7"/>
                                </a:lnTo>
                                <a:lnTo>
                                  <a:pt x="2272" y="0"/>
                                </a:lnTo>
                                <a:close/>
                                <a:moveTo>
                                  <a:pt x="2321" y="0"/>
                                </a:moveTo>
                                <a:lnTo>
                                  <a:pt x="2349" y="0"/>
                                </a:lnTo>
                                <a:lnTo>
                                  <a:pt x="2349" y="7"/>
                                </a:lnTo>
                                <a:lnTo>
                                  <a:pt x="2321" y="7"/>
                                </a:lnTo>
                                <a:lnTo>
                                  <a:pt x="2321" y="0"/>
                                </a:lnTo>
                                <a:close/>
                                <a:moveTo>
                                  <a:pt x="2370" y="0"/>
                                </a:moveTo>
                                <a:lnTo>
                                  <a:pt x="2398" y="0"/>
                                </a:lnTo>
                                <a:lnTo>
                                  <a:pt x="2398" y="7"/>
                                </a:lnTo>
                                <a:lnTo>
                                  <a:pt x="2370" y="7"/>
                                </a:lnTo>
                                <a:lnTo>
                                  <a:pt x="2370" y="0"/>
                                </a:lnTo>
                                <a:close/>
                                <a:moveTo>
                                  <a:pt x="2420" y="0"/>
                                </a:moveTo>
                                <a:lnTo>
                                  <a:pt x="2448" y="0"/>
                                </a:lnTo>
                                <a:lnTo>
                                  <a:pt x="2448" y="7"/>
                                </a:lnTo>
                                <a:lnTo>
                                  <a:pt x="2420" y="7"/>
                                </a:lnTo>
                                <a:lnTo>
                                  <a:pt x="2420" y="0"/>
                                </a:lnTo>
                                <a:close/>
                                <a:moveTo>
                                  <a:pt x="2469" y="0"/>
                                </a:moveTo>
                                <a:lnTo>
                                  <a:pt x="2497" y="0"/>
                                </a:lnTo>
                                <a:lnTo>
                                  <a:pt x="2497" y="7"/>
                                </a:lnTo>
                                <a:lnTo>
                                  <a:pt x="2469" y="7"/>
                                </a:lnTo>
                                <a:lnTo>
                                  <a:pt x="2469" y="0"/>
                                </a:lnTo>
                                <a:close/>
                                <a:moveTo>
                                  <a:pt x="2518" y="0"/>
                                </a:moveTo>
                                <a:lnTo>
                                  <a:pt x="2546" y="0"/>
                                </a:lnTo>
                                <a:lnTo>
                                  <a:pt x="2546" y="7"/>
                                </a:lnTo>
                                <a:lnTo>
                                  <a:pt x="2518" y="7"/>
                                </a:lnTo>
                                <a:lnTo>
                                  <a:pt x="2518" y="0"/>
                                </a:lnTo>
                                <a:close/>
                                <a:moveTo>
                                  <a:pt x="2568" y="0"/>
                                </a:moveTo>
                                <a:lnTo>
                                  <a:pt x="2596" y="0"/>
                                </a:lnTo>
                                <a:lnTo>
                                  <a:pt x="2596" y="7"/>
                                </a:lnTo>
                                <a:lnTo>
                                  <a:pt x="2568" y="7"/>
                                </a:lnTo>
                                <a:lnTo>
                                  <a:pt x="2568" y="0"/>
                                </a:lnTo>
                                <a:close/>
                                <a:moveTo>
                                  <a:pt x="2617" y="0"/>
                                </a:moveTo>
                                <a:lnTo>
                                  <a:pt x="2645" y="0"/>
                                </a:lnTo>
                                <a:lnTo>
                                  <a:pt x="2645" y="7"/>
                                </a:lnTo>
                                <a:lnTo>
                                  <a:pt x="2617" y="7"/>
                                </a:lnTo>
                                <a:lnTo>
                                  <a:pt x="2617" y="0"/>
                                </a:lnTo>
                                <a:close/>
                                <a:moveTo>
                                  <a:pt x="2667" y="0"/>
                                </a:moveTo>
                                <a:lnTo>
                                  <a:pt x="2695" y="0"/>
                                </a:lnTo>
                                <a:lnTo>
                                  <a:pt x="2695" y="7"/>
                                </a:lnTo>
                                <a:lnTo>
                                  <a:pt x="2667" y="7"/>
                                </a:lnTo>
                                <a:lnTo>
                                  <a:pt x="2667" y="0"/>
                                </a:lnTo>
                                <a:close/>
                                <a:moveTo>
                                  <a:pt x="2716" y="0"/>
                                </a:moveTo>
                                <a:lnTo>
                                  <a:pt x="2744" y="0"/>
                                </a:lnTo>
                                <a:lnTo>
                                  <a:pt x="2744" y="7"/>
                                </a:lnTo>
                                <a:lnTo>
                                  <a:pt x="2716" y="7"/>
                                </a:lnTo>
                                <a:lnTo>
                                  <a:pt x="2716" y="0"/>
                                </a:lnTo>
                                <a:close/>
                                <a:moveTo>
                                  <a:pt x="2765" y="0"/>
                                </a:moveTo>
                                <a:lnTo>
                                  <a:pt x="2793" y="0"/>
                                </a:lnTo>
                                <a:lnTo>
                                  <a:pt x="2793" y="7"/>
                                </a:lnTo>
                                <a:lnTo>
                                  <a:pt x="2765" y="7"/>
                                </a:lnTo>
                                <a:lnTo>
                                  <a:pt x="2765" y="0"/>
                                </a:lnTo>
                                <a:close/>
                                <a:moveTo>
                                  <a:pt x="2815" y="0"/>
                                </a:moveTo>
                                <a:lnTo>
                                  <a:pt x="2843" y="0"/>
                                </a:lnTo>
                                <a:lnTo>
                                  <a:pt x="2843" y="7"/>
                                </a:lnTo>
                                <a:lnTo>
                                  <a:pt x="2815" y="7"/>
                                </a:lnTo>
                                <a:lnTo>
                                  <a:pt x="2815" y="0"/>
                                </a:lnTo>
                                <a:close/>
                                <a:moveTo>
                                  <a:pt x="2864" y="0"/>
                                </a:moveTo>
                                <a:lnTo>
                                  <a:pt x="2892" y="0"/>
                                </a:lnTo>
                                <a:lnTo>
                                  <a:pt x="2892" y="7"/>
                                </a:lnTo>
                                <a:lnTo>
                                  <a:pt x="2864" y="7"/>
                                </a:lnTo>
                                <a:lnTo>
                                  <a:pt x="2864" y="0"/>
                                </a:lnTo>
                                <a:close/>
                                <a:moveTo>
                                  <a:pt x="2913" y="0"/>
                                </a:moveTo>
                                <a:lnTo>
                                  <a:pt x="2941" y="0"/>
                                </a:lnTo>
                                <a:lnTo>
                                  <a:pt x="2941" y="7"/>
                                </a:lnTo>
                                <a:lnTo>
                                  <a:pt x="2913" y="7"/>
                                </a:lnTo>
                                <a:lnTo>
                                  <a:pt x="2913" y="0"/>
                                </a:lnTo>
                                <a:close/>
                                <a:moveTo>
                                  <a:pt x="2963" y="0"/>
                                </a:moveTo>
                                <a:lnTo>
                                  <a:pt x="2991" y="0"/>
                                </a:lnTo>
                                <a:lnTo>
                                  <a:pt x="2991" y="7"/>
                                </a:lnTo>
                                <a:lnTo>
                                  <a:pt x="2963" y="7"/>
                                </a:lnTo>
                                <a:lnTo>
                                  <a:pt x="2963" y="0"/>
                                </a:lnTo>
                                <a:close/>
                                <a:moveTo>
                                  <a:pt x="3012" y="0"/>
                                </a:moveTo>
                                <a:lnTo>
                                  <a:pt x="3040" y="0"/>
                                </a:lnTo>
                                <a:lnTo>
                                  <a:pt x="3040" y="7"/>
                                </a:lnTo>
                                <a:lnTo>
                                  <a:pt x="3012" y="7"/>
                                </a:lnTo>
                                <a:lnTo>
                                  <a:pt x="3012" y="0"/>
                                </a:lnTo>
                                <a:close/>
                                <a:moveTo>
                                  <a:pt x="3061" y="0"/>
                                </a:moveTo>
                                <a:lnTo>
                                  <a:pt x="3089" y="0"/>
                                </a:lnTo>
                                <a:lnTo>
                                  <a:pt x="3089" y="7"/>
                                </a:lnTo>
                                <a:lnTo>
                                  <a:pt x="3061" y="7"/>
                                </a:lnTo>
                                <a:lnTo>
                                  <a:pt x="3061" y="0"/>
                                </a:lnTo>
                                <a:close/>
                                <a:moveTo>
                                  <a:pt x="3111" y="0"/>
                                </a:moveTo>
                                <a:lnTo>
                                  <a:pt x="3139" y="0"/>
                                </a:lnTo>
                                <a:lnTo>
                                  <a:pt x="3139" y="7"/>
                                </a:lnTo>
                                <a:lnTo>
                                  <a:pt x="3111" y="7"/>
                                </a:lnTo>
                                <a:lnTo>
                                  <a:pt x="3111" y="0"/>
                                </a:lnTo>
                                <a:close/>
                                <a:moveTo>
                                  <a:pt x="3160" y="0"/>
                                </a:moveTo>
                                <a:lnTo>
                                  <a:pt x="3189" y="0"/>
                                </a:lnTo>
                                <a:lnTo>
                                  <a:pt x="3189" y="7"/>
                                </a:lnTo>
                                <a:lnTo>
                                  <a:pt x="3160" y="7"/>
                                </a:lnTo>
                                <a:lnTo>
                                  <a:pt x="3160" y="0"/>
                                </a:lnTo>
                                <a:close/>
                                <a:moveTo>
                                  <a:pt x="3210" y="0"/>
                                </a:moveTo>
                                <a:lnTo>
                                  <a:pt x="3238" y="0"/>
                                </a:lnTo>
                                <a:lnTo>
                                  <a:pt x="3238" y="7"/>
                                </a:lnTo>
                                <a:lnTo>
                                  <a:pt x="3210" y="7"/>
                                </a:lnTo>
                                <a:lnTo>
                                  <a:pt x="3210" y="0"/>
                                </a:lnTo>
                                <a:close/>
                                <a:moveTo>
                                  <a:pt x="3259" y="0"/>
                                </a:moveTo>
                                <a:lnTo>
                                  <a:pt x="3287" y="0"/>
                                </a:lnTo>
                                <a:lnTo>
                                  <a:pt x="3287" y="7"/>
                                </a:lnTo>
                                <a:lnTo>
                                  <a:pt x="3259" y="7"/>
                                </a:lnTo>
                                <a:lnTo>
                                  <a:pt x="3259" y="0"/>
                                </a:lnTo>
                                <a:close/>
                                <a:moveTo>
                                  <a:pt x="3308" y="0"/>
                                </a:moveTo>
                                <a:lnTo>
                                  <a:pt x="3337" y="0"/>
                                </a:lnTo>
                                <a:lnTo>
                                  <a:pt x="3337" y="7"/>
                                </a:lnTo>
                                <a:lnTo>
                                  <a:pt x="3308" y="7"/>
                                </a:lnTo>
                                <a:lnTo>
                                  <a:pt x="3308" y="0"/>
                                </a:lnTo>
                                <a:close/>
                                <a:moveTo>
                                  <a:pt x="3358" y="0"/>
                                </a:moveTo>
                                <a:lnTo>
                                  <a:pt x="3386" y="0"/>
                                </a:lnTo>
                                <a:lnTo>
                                  <a:pt x="3386" y="7"/>
                                </a:lnTo>
                                <a:lnTo>
                                  <a:pt x="3358" y="7"/>
                                </a:lnTo>
                                <a:lnTo>
                                  <a:pt x="3358" y="0"/>
                                </a:lnTo>
                                <a:close/>
                                <a:moveTo>
                                  <a:pt x="3407" y="0"/>
                                </a:moveTo>
                                <a:lnTo>
                                  <a:pt x="3435" y="0"/>
                                </a:lnTo>
                                <a:lnTo>
                                  <a:pt x="3435" y="7"/>
                                </a:lnTo>
                                <a:lnTo>
                                  <a:pt x="3407" y="7"/>
                                </a:lnTo>
                                <a:lnTo>
                                  <a:pt x="3407" y="0"/>
                                </a:lnTo>
                                <a:close/>
                                <a:moveTo>
                                  <a:pt x="3456" y="0"/>
                                </a:moveTo>
                                <a:lnTo>
                                  <a:pt x="3485" y="0"/>
                                </a:lnTo>
                                <a:lnTo>
                                  <a:pt x="3485" y="7"/>
                                </a:lnTo>
                                <a:lnTo>
                                  <a:pt x="3456" y="7"/>
                                </a:lnTo>
                                <a:lnTo>
                                  <a:pt x="3456" y="0"/>
                                </a:lnTo>
                                <a:close/>
                                <a:moveTo>
                                  <a:pt x="3506" y="0"/>
                                </a:moveTo>
                                <a:lnTo>
                                  <a:pt x="3534" y="0"/>
                                </a:lnTo>
                                <a:lnTo>
                                  <a:pt x="3534" y="7"/>
                                </a:lnTo>
                                <a:lnTo>
                                  <a:pt x="3506" y="7"/>
                                </a:lnTo>
                                <a:lnTo>
                                  <a:pt x="3506" y="0"/>
                                </a:lnTo>
                                <a:close/>
                                <a:moveTo>
                                  <a:pt x="3555" y="0"/>
                                </a:moveTo>
                                <a:lnTo>
                                  <a:pt x="3584" y="0"/>
                                </a:lnTo>
                                <a:lnTo>
                                  <a:pt x="3584" y="7"/>
                                </a:lnTo>
                                <a:lnTo>
                                  <a:pt x="3555" y="7"/>
                                </a:lnTo>
                                <a:lnTo>
                                  <a:pt x="3555" y="0"/>
                                </a:lnTo>
                                <a:close/>
                                <a:moveTo>
                                  <a:pt x="3605" y="0"/>
                                </a:moveTo>
                                <a:lnTo>
                                  <a:pt x="3633" y="0"/>
                                </a:lnTo>
                                <a:lnTo>
                                  <a:pt x="3633" y="7"/>
                                </a:lnTo>
                                <a:lnTo>
                                  <a:pt x="3605" y="7"/>
                                </a:lnTo>
                                <a:lnTo>
                                  <a:pt x="3605" y="0"/>
                                </a:lnTo>
                                <a:close/>
                                <a:moveTo>
                                  <a:pt x="3654" y="0"/>
                                </a:moveTo>
                                <a:lnTo>
                                  <a:pt x="3682" y="0"/>
                                </a:lnTo>
                                <a:lnTo>
                                  <a:pt x="3682" y="7"/>
                                </a:lnTo>
                                <a:lnTo>
                                  <a:pt x="3654" y="7"/>
                                </a:lnTo>
                                <a:lnTo>
                                  <a:pt x="3654" y="0"/>
                                </a:lnTo>
                                <a:close/>
                                <a:moveTo>
                                  <a:pt x="3703" y="0"/>
                                </a:moveTo>
                                <a:lnTo>
                                  <a:pt x="3732" y="0"/>
                                </a:lnTo>
                                <a:lnTo>
                                  <a:pt x="3732" y="7"/>
                                </a:lnTo>
                                <a:lnTo>
                                  <a:pt x="3703" y="7"/>
                                </a:lnTo>
                                <a:lnTo>
                                  <a:pt x="3703" y="0"/>
                                </a:lnTo>
                                <a:close/>
                                <a:moveTo>
                                  <a:pt x="3753" y="0"/>
                                </a:moveTo>
                                <a:lnTo>
                                  <a:pt x="3781" y="0"/>
                                </a:lnTo>
                                <a:lnTo>
                                  <a:pt x="3781" y="7"/>
                                </a:lnTo>
                                <a:lnTo>
                                  <a:pt x="3753" y="7"/>
                                </a:lnTo>
                                <a:lnTo>
                                  <a:pt x="3753" y="0"/>
                                </a:lnTo>
                                <a:close/>
                                <a:moveTo>
                                  <a:pt x="3802" y="0"/>
                                </a:moveTo>
                                <a:lnTo>
                                  <a:pt x="3830" y="0"/>
                                </a:lnTo>
                                <a:lnTo>
                                  <a:pt x="3830" y="7"/>
                                </a:lnTo>
                                <a:lnTo>
                                  <a:pt x="3802" y="7"/>
                                </a:lnTo>
                                <a:lnTo>
                                  <a:pt x="3802" y="0"/>
                                </a:lnTo>
                                <a:close/>
                                <a:moveTo>
                                  <a:pt x="3851" y="0"/>
                                </a:moveTo>
                                <a:lnTo>
                                  <a:pt x="3880" y="0"/>
                                </a:lnTo>
                                <a:lnTo>
                                  <a:pt x="3880" y="7"/>
                                </a:lnTo>
                                <a:lnTo>
                                  <a:pt x="3851" y="7"/>
                                </a:lnTo>
                                <a:lnTo>
                                  <a:pt x="3851" y="0"/>
                                </a:lnTo>
                                <a:close/>
                                <a:moveTo>
                                  <a:pt x="3901" y="0"/>
                                </a:moveTo>
                                <a:lnTo>
                                  <a:pt x="3929" y="0"/>
                                </a:lnTo>
                                <a:lnTo>
                                  <a:pt x="3929" y="7"/>
                                </a:lnTo>
                                <a:lnTo>
                                  <a:pt x="3901" y="7"/>
                                </a:lnTo>
                                <a:lnTo>
                                  <a:pt x="3901" y="0"/>
                                </a:lnTo>
                                <a:close/>
                                <a:moveTo>
                                  <a:pt x="3950" y="0"/>
                                </a:moveTo>
                                <a:lnTo>
                                  <a:pt x="3979" y="0"/>
                                </a:lnTo>
                                <a:lnTo>
                                  <a:pt x="3979" y="7"/>
                                </a:lnTo>
                                <a:lnTo>
                                  <a:pt x="3950" y="7"/>
                                </a:lnTo>
                                <a:lnTo>
                                  <a:pt x="3950" y="0"/>
                                </a:lnTo>
                                <a:close/>
                                <a:moveTo>
                                  <a:pt x="4000" y="0"/>
                                </a:moveTo>
                                <a:lnTo>
                                  <a:pt x="4028" y="0"/>
                                </a:lnTo>
                                <a:lnTo>
                                  <a:pt x="4028" y="7"/>
                                </a:lnTo>
                                <a:lnTo>
                                  <a:pt x="4000" y="7"/>
                                </a:lnTo>
                                <a:lnTo>
                                  <a:pt x="4000" y="0"/>
                                </a:lnTo>
                                <a:close/>
                                <a:moveTo>
                                  <a:pt x="4049" y="0"/>
                                </a:moveTo>
                                <a:lnTo>
                                  <a:pt x="4077" y="0"/>
                                </a:lnTo>
                                <a:lnTo>
                                  <a:pt x="4077" y="7"/>
                                </a:lnTo>
                                <a:lnTo>
                                  <a:pt x="4049" y="7"/>
                                </a:lnTo>
                                <a:lnTo>
                                  <a:pt x="4049" y="0"/>
                                </a:lnTo>
                                <a:close/>
                                <a:moveTo>
                                  <a:pt x="4099" y="0"/>
                                </a:moveTo>
                                <a:lnTo>
                                  <a:pt x="4127" y="0"/>
                                </a:lnTo>
                                <a:lnTo>
                                  <a:pt x="4127" y="7"/>
                                </a:lnTo>
                                <a:lnTo>
                                  <a:pt x="4099" y="7"/>
                                </a:lnTo>
                                <a:lnTo>
                                  <a:pt x="4099" y="0"/>
                                </a:lnTo>
                                <a:close/>
                                <a:moveTo>
                                  <a:pt x="4148" y="0"/>
                                </a:moveTo>
                                <a:lnTo>
                                  <a:pt x="4176" y="0"/>
                                </a:lnTo>
                                <a:lnTo>
                                  <a:pt x="4176" y="7"/>
                                </a:lnTo>
                                <a:lnTo>
                                  <a:pt x="4148" y="7"/>
                                </a:lnTo>
                                <a:lnTo>
                                  <a:pt x="4148" y="0"/>
                                </a:lnTo>
                                <a:close/>
                                <a:moveTo>
                                  <a:pt x="4197" y="0"/>
                                </a:moveTo>
                                <a:lnTo>
                                  <a:pt x="4225" y="0"/>
                                </a:lnTo>
                                <a:lnTo>
                                  <a:pt x="4225" y="7"/>
                                </a:lnTo>
                                <a:lnTo>
                                  <a:pt x="4197" y="7"/>
                                </a:lnTo>
                                <a:lnTo>
                                  <a:pt x="4197" y="0"/>
                                </a:lnTo>
                                <a:close/>
                                <a:moveTo>
                                  <a:pt x="4247" y="0"/>
                                </a:moveTo>
                                <a:lnTo>
                                  <a:pt x="4275" y="0"/>
                                </a:lnTo>
                                <a:lnTo>
                                  <a:pt x="4275" y="7"/>
                                </a:lnTo>
                                <a:lnTo>
                                  <a:pt x="4247" y="7"/>
                                </a:lnTo>
                                <a:lnTo>
                                  <a:pt x="4247" y="0"/>
                                </a:lnTo>
                                <a:close/>
                                <a:moveTo>
                                  <a:pt x="4296" y="0"/>
                                </a:moveTo>
                                <a:lnTo>
                                  <a:pt x="4324" y="0"/>
                                </a:lnTo>
                                <a:lnTo>
                                  <a:pt x="4324" y="7"/>
                                </a:lnTo>
                                <a:lnTo>
                                  <a:pt x="4296" y="7"/>
                                </a:lnTo>
                                <a:lnTo>
                                  <a:pt x="4296" y="0"/>
                                </a:lnTo>
                                <a:close/>
                                <a:moveTo>
                                  <a:pt x="4345" y="0"/>
                                </a:moveTo>
                                <a:lnTo>
                                  <a:pt x="4373" y="0"/>
                                </a:lnTo>
                                <a:lnTo>
                                  <a:pt x="4373" y="7"/>
                                </a:lnTo>
                                <a:lnTo>
                                  <a:pt x="4345" y="7"/>
                                </a:lnTo>
                                <a:lnTo>
                                  <a:pt x="4345" y="0"/>
                                </a:lnTo>
                                <a:close/>
                                <a:moveTo>
                                  <a:pt x="4395" y="0"/>
                                </a:moveTo>
                                <a:lnTo>
                                  <a:pt x="4423" y="0"/>
                                </a:lnTo>
                                <a:lnTo>
                                  <a:pt x="4423" y="7"/>
                                </a:lnTo>
                                <a:lnTo>
                                  <a:pt x="4395" y="7"/>
                                </a:lnTo>
                                <a:lnTo>
                                  <a:pt x="4395" y="0"/>
                                </a:lnTo>
                                <a:close/>
                                <a:moveTo>
                                  <a:pt x="4444" y="0"/>
                                </a:moveTo>
                                <a:lnTo>
                                  <a:pt x="4473" y="0"/>
                                </a:lnTo>
                                <a:lnTo>
                                  <a:pt x="4473" y="7"/>
                                </a:lnTo>
                                <a:lnTo>
                                  <a:pt x="4444" y="7"/>
                                </a:lnTo>
                                <a:lnTo>
                                  <a:pt x="4444" y="0"/>
                                </a:lnTo>
                                <a:close/>
                                <a:moveTo>
                                  <a:pt x="4494" y="0"/>
                                </a:moveTo>
                                <a:lnTo>
                                  <a:pt x="4522" y="0"/>
                                </a:lnTo>
                                <a:lnTo>
                                  <a:pt x="4522" y="7"/>
                                </a:lnTo>
                                <a:lnTo>
                                  <a:pt x="4494" y="7"/>
                                </a:lnTo>
                                <a:lnTo>
                                  <a:pt x="4494" y="0"/>
                                </a:lnTo>
                                <a:close/>
                                <a:moveTo>
                                  <a:pt x="4543" y="0"/>
                                </a:moveTo>
                                <a:lnTo>
                                  <a:pt x="4571" y="0"/>
                                </a:lnTo>
                                <a:lnTo>
                                  <a:pt x="4571" y="7"/>
                                </a:lnTo>
                                <a:lnTo>
                                  <a:pt x="4543" y="7"/>
                                </a:lnTo>
                                <a:lnTo>
                                  <a:pt x="4543" y="0"/>
                                </a:lnTo>
                                <a:close/>
                                <a:moveTo>
                                  <a:pt x="4592" y="0"/>
                                </a:moveTo>
                                <a:lnTo>
                                  <a:pt x="4621" y="0"/>
                                </a:lnTo>
                                <a:lnTo>
                                  <a:pt x="4621" y="7"/>
                                </a:lnTo>
                                <a:lnTo>
                                  <a:pt x="4592" y="7"/>
                                </a:lnTo>
                                <a:lnTo>
                                  <a:pt x="4592" y="0"/>
                                </a:lnTo>
                                <a:close/>
                                <a:moveTo>
                                  <a:pt x="4642" y="0"/>
                                </a:moveTo>
                                <a:lnTo>
                                  <a:pt x="4670" y="0"/>
                                </a:lnTo>
                                <a:lnTo>
                                  <a:pt x="4670" y="7"/>
                                </a:lnTo>
                                <a:lnTo>
                                  <a:pt x="4642" y="7"/>
                                </a:lnTo>
                                <a:lnTo>
                                  <a:pt x="4642" y="0"/>
                                </a:lnTo>
                                <a:close/>
                                <a:moveTo>
                                  <a:pt x="4691" y="0"/>
                                </a:moveTo>
                                <a:lnTo>
                                  <a:pt x="4719" y="0"/>
                                </a:lnTo>
                                <a:lnTo>
                                  <a:pt x="4719" y="7"/>
                                </a:lnTo>
                                <a:lnTo>
                                  <a:pt x="4691" y="7"/>
                                </a:lnTo>
                                <a:lnTo>
                                  <a:pt x="4691" y="0"/>
                                </a:lnTo>
                                <a:close/>
                                <a:moveTo>
                                  <a:pt x="4740" y="0"/>
                                </a:moveTo>
                                <a:lnTo>
                                  <a:pt x="4769" y="0"/>
                                </a:lnTo>
                                <a:lnTo>
                                  <a:pt x="4769" y="7"/>
                                </a:lnTo>
                                <a:lnTo>
                                  <a:pt x="4740" y="7"/>
                                </a:lnTo>
                                <a:lnTo>
                                  <a:pt x="4740" y="0"/>
                                </a:lnTo>
                                <a:close/>
                                <a:moveTo>
                                  <a:pt x="4790" y="0"/>
                                </a:moveTo>
                                <a:lnTo>
                                  <a:pt x="4818" y="0"/>
                                </a:lnTo>
                                <a:lnTo>
                                  <a:pt x="4818" y="7"/>
                                </a:lnTo>
                                <a:lnTo>
                                  <a:pt x="4790" y="7"/>
                                </a:lnTo>
                                <a:lnTo>
                                  <a:pt x="4790" y="0"/>
                                </a:lnTo>
                                <a:close/>
                                <a:moveTo>
                                  <a:pt x="4839" y="0"/>
                                </a:moveTo>
                                <a:lnTo>
                                  <a:pt x="4868" y="0"/>
                                </a:lnTo>
                                <a:lnTo>
                                  <a:pt x="4868" y="7"/>
                                </a:lnTo>
                                <a:lnTo>
                                  <a:pt x="4839" y="7"/>
                                </a:lnTo>
                                <a:lnTo>
                                  <a:pt x="4839" y="0"/>
                                </a:lnTo>
                                <a:close/>
                                <a:moveTo>
                                  <a:pt x="4889" y="0"/>
                                </a:moveTo>
                                <a:lnTo>
                                  <a:pt x="4917" y="0"/>
                                </a:lnTo>
                                <a:lnTo>
                                  <a:pt x="4917" y="7"/>
                                </a:lnTo>
                                <a:lnTo>
                                  <a:pt x="4889" y="7"/>
                                </a:lnTo>
                                <a:lnTo>
                                  <a:pt x="4889" y="0"/>
                                </a:lnTo>
                                <a:close/>
                                <a:moveTo>
                                  <a:pt x="4938" y="0"/>
                                </a:moveTo>
                                <a:lnTo>
                                  <a:pt x="4966" y="0"/>
                                </a:lnTo>
                                <a:lnTo>
                                  <a:pt x="4966" y="7"/>
                                </a:lnTo>
                                <a:lnTo>
                                  <a:pt x="4938" y="7"/>
                                </a:lnTo>
                                <a:lnTo>
                                  <a:pt x="4938" y="0"/>
                                </a:lnTo>
                                <a:close/>
                                <a:moveTo>
                                  <a:pt x="4987" y="0"/>
                                </a:moveTo>
                                <a:lnTo>
                                  <a:pt x="5016" y="0"/>
                                </a:lnTo>
                                <a:lnTo>
                                  <a:pt x="5016" y="7"/>
                                </a:lnTo>
                                <a:lnTo>
                                  <a:pt x="4987" y="7"/>
                                </a:lnTo>
                                <a:lnTo>
                                  <a:pt x="4987" y="0"/>
                                </a:lnTo>
                                <a:close/>
                                <a:moveTo>
                                  <a:pt x="5037" y="0"/>
                                </a:moveTo>
                                <a:lnTo>
                                  <a:pt x="5065" y="0"/>
                                </a:lnTo>
                                <a:lnTo>
                                  <a:pt x="5065" y="7"/>
                                </a:lnTo>
                                <a:lnTo>
                                  <a:pt x="5037" y="7"/>
                                </a:lnTo>
                                <a:lnTo>
                                  <a:pt x="5037" y="0"/>
                                </a:lnTo>
                                <a:close/>
                                <a:moveTo>
                                  <a:pt x="5086" y="0"/>
                                </a:moveTo>
                                <a:lnTo>
                                  <a:pt x="5114" y="0"/>
                                </a:lnTo>
                                <a:lnTo>
                                  <a:pt x="5114" y="7"/>
                                </a:lnTo>
                                <a:lnTo>
                                  <a:pt x="5086" y="7"/>
                                </a:lnTo>
                                <a:lnTo>
                                  <a:pt x="5086" y="0"/>
                                </a:lnTo>
                                <a:close/>
                                <a:moveTo>
                                  <a:pt x="5135" y="0"/>
                                </a:moveTo>
                                <a:lnTo>
                                  <a:pt x="5164" y="0"/>
                                </a:lnTo>
                                <a:lnTo>
                                  <a:pt x="5164" y="7"/>
                                </a:lnTo>
                                <a:lnTo>
                                  <a:pt x="5135" y="7"/>
                                </a:lnTo>
                                <a:lnTo>
                                  <a:pt x="5135" y="0"/>
                                </a:lnTo>
                                <a:close/>
                                <a:moveTo>
                                  <a:pt x="5185" y="0"/>
                                </a:moveTo>
                                <a:lnTo>
                                  <a:pt x="5213" y="0"/>
                                </a:lnTo>
                                <a:lnTo>
                                  <a:pt x="5213" y="7"/>
                                </a:lnTo>
                                <a:lnTo>
                                  <a:pt x="5185" y="7"/>
                                </a:lnTo>
                                <a:lnTo>
                                  <a:pt x="5185" y="0"/>
                                </a:lnTo>
                                <a:close/>
                                <a:moveTo>
                                  <a:pt x="5234" y="0"/>
                                </a:moveTo>
                                <a:lnTo>
                                  <a:pt x="5262" y="0"/>
                                </a:lnTo>
                                <a:lnTo>
                                  <a:pt x="5262" y="7"/>
                                </a:lnTo>
                                <a:lnTo>
                                  <a:pt x="5234" y="7"/>
                                </a:lnTo>
                                <a:lnTo>
                                  <a:pt x="5234" y="0"/>
                                </a:lnTo>
                                <a:close/>
                                <a:moveTo>
                                  <a:pt x="5284" y="0"/>
                                </a:moveTo>
                                <a:lnTo>
                                  <a:pt x="5312" y="0"/>
                                </a:lnTo>
                                <a:lnTo>
                                  <a:pt x="5312" y="7"/>
                                </a:lnTo>
                                <a:lnTo>
                                  <a:pt x="5284" y="7"/>
                                </a:lnTo>
                                <a:lnTo>
                                  <a:pt x="5284" y="0"/>
                                </a:lnTo>
                                <a:close/>
                                <a:moveTo>
                                  <a:pt x="5333" y="0"/>
                                </a:moveTo>
                                <a:lnTo>
                                  <a:pt x="5361" y="0"/>
                                </a:lnTo>
                                <a:lnTo>
                                  <a:pt x="5361" y="7"/>
                                </a:lnTo>
                                <a:lnTo>
                                  <a:pt x="5333" y="7"/>
                                </a:lnTo>
                                <a:lnTo>
                                  <a:pt x="5333" y="0"/>
                                </a:lnTo>
                                <a:close/>
                                <a:moveTo>
                                  <a:pt x="5383" y="0"/>
                                </a:moveTo>
                                <a:lnTo>
                                  <a:pt x="5411" y="0"/>
                                </a:lnTo>
                                <a:lnTo>
                                  <a:pt x="5411" y="7"/>
                                </a:lnTo>
                                <a:lnTo>
                                  <a:pt x="5383" y="7"/>
                                </a:lnTo>
                                <a:lnTo>
                                  <a:pt x="5383" y="0"/>
                                </a:lnTo>
                                <a:close/>
                                <a:moveTo>
                                  <a:pt x="5432" y="0"/>
                                </a:moveTo>
                                <a:lnTo>
                                  <a:pt x="5460" y="0"/>
                                </a:lnTo>
                                <a:lnTo>
                                  <a:pt x="5460" y="7"/>
                                </a:lnTo>
                                <a:lnTo>
                                  <a:pt x="5432" y="7"/>
                                </a:lnTo>
                                <a:lnTo>
                                  <a:pt x="5432" y="0"/>
                                </a:lnTo>
                                <a:close/>
                                <a:moveTo>
                                  <a:pt x="5481" y="0"/>
                                </a:moveTo>
                                <a:lnTo>
                                  <a:pt x="5509" y="0"/>
                                </a:lnTo>
                                <a:lnTo>
                                  <a:pt x="5509" y="7"/>
                                </a:lnTo>
                                <a:lnTo>
                                  <a:pt x="5481" y="7"/>
                                </a:lnTo>
                                <a:lnTo>
                                  <a:pt x="5481" y="0"/>
                                </a:lnTo>
                                <a:close/>
                                <a:moveTo>
                                  <a:pt x="5531" y="0"/>
                                </a:moveTo>
                                <a:lnTo>
                                  <a:pt x="5559" y="0"/>
                                </a:lnTo>
                                <a:lnTo>
                                  <a:pt x="5559" y="7"/>
                                </a:lnTo>
                                <a:lnTo>
                                  <a:pt x="5531" y="7"/>
                                </a:lnTo>
                                <a:lnTo>
                                  <a:pt x="5531" y="0"/>
                                </a:lnTo>
                                <a:close/>
                                <a:moveTo>
                                  <a:pt x="5580" y="0"/>
                                </a:moveTo>
                                <a:lnTo>
                                  <a:pt x="5608" y="0"/>
                                </a:lnTo>
                                <a:lnTo>
                                  <a:pt x="5608" y="7"/>
                                </a:lnTo>
                                <a:lnTo>
                                  <a:pt x="5580" y="7"/>
                                </a:lnTo>
                                <a:lnTo>
                                  <a:pt x="5580" y="0"/>
                                </a:lnTo>
                                <a:close/>
                                <a:moveTo>
                                  <a:pt x="5629" y="0"/>
                                </a:moveTo>
                                <a:lnTo>
                                  <a:pt x="5657" y="0"/>
                                </a:lnTo>
                                <a:lnTo>
                                  <a:pt x="5657" y="7"/>
                                </a:lnTo>
                                <a:lnTo>
                                  <a:pt x="5629" y="7"/>
                                </a:lnTo>
                                <a:lnTo>
                                  <a:pt x="5629" y="0"/>
                                </a:lnTo>
                                <a:close/>
                                <a:moveTo>
                                  <a:pt x="5679" y="0"/>
                                </a:moveTo>
                                <a:lnTo>
                                  <a:pt x="5707" y="0"/>
                                </a:lnTo>
                                <a:lnTo>
                                  <a:pt x="5707" y="7"/>
                                </a:lnTo>
                                <a:lnTo>
                                  <a:pt x="5679" y="7"/>
                                </a:lnTo>
                                <a:lnTo>
                                  <a:pt x="5679" y="0"/>
                                </a:lnTo>
                                <a:close/>
                                <a:moveTo>
                                  <a:pt x="5728" y="0"/>
                                </a:moveTo>
                                <a:lnTo>
                                  <a:pt x="5757" y="0"/>
                                </a:lnTo>
                                <a:lnTo>
                                  <a:pt x="5757" y="7"/>
                                </a:lnTo>
                                <a:lnTo>
                                  <a:pt x="5728" y="7"/>
                                </a:lnTo>
                                <a:lnTo>
                                  <a:pt x="5728" y="0"/>
                                </a:lnTo>
                                <a:close/>
                                <a:moveTo>
                                  <a:pt x="5778" y="0"/>
                                </a:moveTo>
                                <a:lnTo>
                                  <a:pt x="5806" y="0"/>
                                </a:lnTo>
                                <a:lnTo>
                                  <a:pt x="5806" y="7"/>
                                </a:lnTo>
                                <a:lnTo>
                                  <a:pt x="5778" y="7"/>
                                </a:lnTo>
                                <a:lnTo>
                                  <a:pt x="5778" y="0"/>
                                </a:lnTo>
                                <a:close/>
                                <a:moveTo>
                                  <a:pt x="5827" y="0"/>
                                </a:moveTo>
                                <a:lnTo>
                                  <a:pt x="5855" y="0"/>
                                </a:lnTo>
                                <a:lnTo>
                                  <a:pt x="5855" y="7"/>
                                </a:lnTo>
                                <a:lnTo>
                                  <a:pt x="5827" y="7"/>
                                </a:lnTo>
                                <a:lnTo>
                                  <a:pt x="5827" y="0"/>
                                </a:lnTo>
                                <a:close/>
                                <a:moveTo>
                                  <a:pt x="5876" y="0"/>
                                </a:moveTo>
                                <a:lnTo>
                                  <a:pt x="5905" y="0"/>
                                </a:lnTo>
                                <a:lnTo>
                                  <a:pt x="5905" y="7"/>
                                </a:lnTo>
                                <a:lnTo>
                                  <a:pt x="5876" y="7"/>
                                </a:lnTo>
                                <a:lnTo>
                                  <a:pt x="5876" y="0"/>
                                </a:lnTo>
                                <a:close/>
                                <a:moveTo>
                                  <a:pt x="5926" y="0"/>
                                </a:moveTo>
                                <a:lnTo>
                                  <a:pt x="5954" y="0"/>
                                </a:lnTo>
                                <a:lnTo>
                                  <a:pt x="5954" y="7"/>
                                </a:lnTo>
                                <a:lnTo>
                                  <a:pt x="5926" y="7"/>
                                </a:lnTo>
                                <a:lnTo>
                                  <a:pt x="5926" y="0"/>
                                </a:lnTo>
                                <a:close/>
                                <a:moveTo>
                                  <a:pt x="5975" y="0"/>
                                </a:moveTo>
                                <a:lnTo>
                                  <a:pt x="6003" y="0"/>
                                </a:lnTo>
                                <a:lnTo>
                                  <a:pt x="6003" y="7"/>
                                </a:lnTo>
                                <a:lnTo>
                                  <a:pt x="5975" y="7"/>
                                </a:lnTo>
                                <a:lnTo>
                                  <a:pt x="5975" y="0"/>
                                </a:lnTo>
                                <a:close/>
                                <a:moveTo>
                                  <a:pt x="6024" y="0"/>
                                </a:moveTo>
                                <a:lnTo>
                                  <a:pt x="6053" y="0"/>
                                </a:lnTo>
                                <a:lnTo>
                                  <a:pt x="6053" y="7"/>
                                </a:lnTo>
                                <a:lnTo>
                                  <a:pt x="6024" y="7"/>
                                </a:lnTo>
                                <a:lnTo>
                                  <a:pt x="6024" y="0"/>
                                </a:lnTo>
                                <a:close/>
                                <a:moveTo>
                                  <a:pt x="6074" y="0"/>
                                </a:moveTo>
                                <a:lnTo>
                                  <a:pt x="6102" y="0"/>
                                </a:lnTo>
                                <a:lnTo>
                                  <a:pt x="6102" y="7"/>
                                </a:lnTo>
                                <a:lnTo>
                                  <a:pt x="6074" y="7"/>
                                </a:lnTo>
                                <a:lnTo>
                                  <a:pt x="6074" y="0"/>
                                </a:lnTo>
                                <a:close/>
                                <a:moveTo>
                                  <a:pt x="6123" y="0"/>
                                </a:moveTo>
                                <a:lnTo>
                                  <a:pt x="6152" y="0"/>
                                </a:lnTo>
                                <a:lnTo>
                                  <a:pt x="6152" y="7"/>
                                </a:lnTo>
                                <a:lnTo>
                                  <a:pt x="6123" y="7"/>
                                </a:lnTo>
                                <a:lnTo>
                                  <a:pt x="6123" y="0"/>
                                </a:lnTo>
                                <a:close/>
                                <a:moveTo>
                                  <a:pt x="6173" y="0"/>
                                </a:moveTo>
                                <a:lnTo>
                                  <a:pt x="6201" y="0"/>
                                </a:lnTo>
                                <a:lnTo>
                                  <a:pt x="6201" y="7"/>
                                </a:lnTo>
                                <a:lnTo>
                                  <a:pt x="6173" y="7"/>
                                </a:lnTo>
                                <a:lnTo>
                                  <a:pt x="6173" y="0"/>
                                </a:lnTo>
                                <a:close/>
                                <a:moveTo>
                                  <a:pt x="6222" y="0"/>
                                </a:moveTo>
                                <a:lnTo>
                                  <a:pt x="6250" y="0"/>
                                </a:lnTo>
                                <a:lnTo>
                                  <a:pt x="6250" y="7"/>
                                </a:lnTo>
                                <a:lnTo>
                                  <a:pt x="6222" y="7"/>
                                </a:lnTo>
                                <a:lnTo>
                                  <a:pt x="6222" y="0"/>
                                </a:lnTo>
                                <a:close/>
                                <a:moveTo>
                                  <a:pt x="6271" y="0"/>
                                </a:moveTo>
                                <a:lnTo>
                                  <a:pt x="6300" y="0"/>
                                </a:lnTo>
                                <a:lnTo>
                                  <a:pt x="6300" y="7"/>
                                </a:lnTo>
                                <a:lnTo>
                                  <a:pt x="6271" y="7"/>
                                </a:lnTo>
                                <a:lnTo>
                                  <a:pt x="6271" y="0"/>
                                </a:lnTo>
                                <a:close/>
                                <a:moveTo>
                                  <a:pt x="6321" y="0"/>
                                </a:moveTo>
                                <a:lnTo>
                                  <a:pt x="6349" y="0"/>
                                </a:lnTo>
                                <a:lnTo>
                                  <a:pt x="6349" y="7"/>
                                </a:lnTo>
                                <a:lnTo>
                                  <a:pt x="6321" y="7"/>
                                </a:lnTo>
                                <a:lnTo>
                                  <a:pt x="6321" y="0"/>
                                </a:lnTo>
                                <a:close/>
                                <a:moveTo>
                                  <a:pt x="6370" y="0"/>
                                </a:moveTo>
                                <a:lnTo>
                                  <a:pt x="6398" y="0"/>
                                </a:lnTo>
                                <a:lnTo>
                                  <a:pt x="6398" y="7"/>
                                </a:lnTo>
                                <a:lnTo>
                                  <a:pt x="6370" y="7"/>
                                </a:lnTo>
                                <a:lnTo>
                                  <a:pt x="6370" y="0"/>
                                </a:lnTo>
                                <a:close/>
                                <a:moveTo>
                                  <a:pt x="6419" y="0"/>
                                </a:moveTo>
                                <a:lnTo>
                                  <a:pt x="6448" y="0"/>
                                </a:lnTo>
                                <a:lnTo>
                                  <a:pt x="6448" y="7"/>
                                </a:lnTo>
                                <a:lnTo>
                                  <a:pt x="6419" y="7"/>
                                </a:lnTo>
                                <a:lnTo>
                                  <a:pt x="6419" y="0"/>
                                </a:lnTo>
                                <a:close/>
                                <a:moveTo>
                                  <a:pt x="6469" y="0"/>
                                </a:moveTo>
                                <a:lnTo>
                                  <a:pt x="6497" y="0"/>
                                </a:lnTo>
                                <a:lnTo>
                                  <a:pt x="6497" y="7"/>
                                </a:lnTo>
                                <a:lnTo>
                                  <a:pt x="6469" y="7"/>
                                </a:lnTo>
                                <a:lnTo>
                                  <a:pt x="6469" y="0"/>
                                </a:lnTo>
                                <a:close/>
                                <a:moveTo>
                                  <a:pt x="6518" y="0"/>
                                </a:moveTo>
                                <a:lnTo>
                                  <a:pt x="6546" y="0"/>
                                </a:lnTo>
                                <a:lnTo>
                                  <a:pt x="6546" y="7"/>
                                </a:lnTo>
                                <a:lnTo>
                                  <a:pt x="6518" y="7"/>
                                </a:lnTo>
                                <a:lnTo>
                                  <a:pt x="6518" y="0"/>
                                </a:lnTo>
                                <a:close/>
                                <a:moveTo>
                                  <a:pt x="6567" y="0"/>
                                </a:moveTo>
                                <a:lnTo>
                                  <a:pt x="6596" y="0"/>
                                </a:lnTo>
                                <a:lnTo>
                                  <a:pt x="6596" y="7"/>
                                </a:lnTo>
                                <a:lnTo>
                                  <a:pt x="6567" y="7"/>
                                </a:lnTo>
                                <a:lnTo>
                                  <a:pt x="6567" y="0"/>
                                </a:lnTo>
                                <a:close/>
                                <a:moveTo>
                                  <a:pt x="6617" y="0"/>
                                </a:moveTo>
                                <a:lnTo>
                                  <a:pt x="6645" y="0"/>
                                </a:lnTo>
                                <a:lnTo>
                                  <a:pt x="6645" y="7"/>
                                </a:lnTo>
                                <a:lnTo>
                                  <a:pt x="6617" y="7"/>
                                </a:lnTo>
                                <a:lnTo>
                                  <a:pt x="6617" y="0"/>
                                </a:lnTo>
                                <a:close/>
                                <a:moveTo>
                                  <a:pt x="6667" y="0"/>
                                </a:moveTo>
                                <a:lnTo>
                                  <a:pt x="6695" y="0"/>
                                </a:lnTo>
                                <a:lnTo>
                                  <a:pt x="6695" y="7"/>
                                </a:lnTo>
                                <a:lnTo>
                                  <a:pt x="6667" y="7"/>
                                </a:lnTo>
                                <a:lnTo>
                                  <a:pt x="6667" y="0"/>
                                </a:lnTo>
                                <a:close/>
                                <a:moveTo>
                                  <a:pt x="6716" y="0"/>
                                </a:moveTo>
                                <a:lnTo>
                                  <a:pt x="6730" y="0"/>
                                </a:lnTo>
                                <a:lnTo>
                                  <a:pt x="6730" y="7"/>
                                </a:lnTo>
                                <a:lnTo>
                                  <a:pt x="6716" y="7"/>
                                </a:lnTo>
                                <a:lnTo>
                                  <a:pt x="6716"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73" name="Freeform 95"/>
                        <wps:cNvSpPr>
                          <a:spLocks noEditPoints="1"/>
                        </wps:cNvSpPr>
                        <wps:spPr bwMode="auto">
                          <a:xfrm>
                            <a:off x="53975" y="1685730"/>
                            <a:ext cx="4273550" cy="4445"/>
                          </a:xfrm>
                          <a:custGeom>
                            <a:avLst/>
                            <a:gdLst>
                              <a:gd name="T0" fmla="*/ 99 w 6730"/>
                              <a:gd name="T1" fmla="*/ 0 h 7"/>
                              <a:gd name="T2" fmla="*/ 226 w 6730"/>
                              <a:gd name="T3" fmla="*/ 0 h 7"/>
                              <a:gd name="T4" fmla="*/ 324 w 6730"/>
                              <a:gd name="T5" fmla="*/ 7 h 7"/>
                              <a:gd name="T6" fmla="*/ 395 w 6730"/>
                              <a:gd name="T7" fmla="*/ 7 h 7"/>
                              <a:gd name="T8" fmla="*/ 494 w 6730"/>
                              <a:gd name="T9" fmla="*/ 0 h 7"/>
                              <a:gd name="T10" fmla="*/ 642 w 6730"/>
                              <a:gd name="T11" fmla="*/ 0 h 7"/>
                              <a:gd name="T12" fmla="*/ 769 w 6730"/>
                              <a:gd name="T13" fmla="*/ 0 h 7"/>
                              <a:gd name="T14" fmla="*/ 867 w 6730"/>
                              <a:gd name="T15" fmla="*/ 7 h 7"/>
                              <a:gd name="T16" fmla="*/ 938 w 6730"/>
                              <a:gd name="T17" fmla="*/ 7 h 7"/>
                              <a:gd name="T18" fmla="*/ 1037 w 6730"/>
                              <a:gd name="T19" fmla="*/ 0 h 7"/>
                              <a:gd name="T20" fmla="*/ 1185 w 6730"/>
                              <a:gd name="T21" fmla="*/ 0 h 7"/>
                              <a:gd name="T22" fmla="*/ 1312 w 6730"/>
                              <a:gd name="T23" fmla="*/ 0 h 7"/>
                              <a:gd name="T24" fmla="*/ 1411 w 6730"/>
                              <a:gd name="T25" fmla="*/ 7 h 7"/>
                              <a:gd name="T26" fmla="*/ 1481 w 6730"/>
                              <a:gd name="T27" fmla="*/ 7 h 7"/>
                              <a:gd name="T28" fmla="*/ 1580 w 6730"/>
                              <a:gd name="T29" fmla="*/ 0 h 7"/>
                              <a:gd name="T30" fmla="*/ 1728 w 6730"/>
                              <a:gd name="T31" fmla="*/ 0 h 7"/>
                              <a:gd name="T32" fmla="*/ 1855 w 6730"/>
                              <a:gd name="T33" fmla="*/ 0 h 7"/>
                              <a:gd name="T34" fmla="*/ 1954 w 6730"/>
                              <a:gd name="T35" fmla="*/ 7 h 7"/>
                              <a:gd name="T36" fmla="*/ 2024 w 6730"/>
                              <a:gd name="T37" fmla="*/ 7 h 7"/>
                              <a:gd name="T38" fmla="*/ 2123 w 6730"/>
                              <a:gd name="T39" fmla="*/ 0 h 7"/>
                              <a:gd name="T40" fmla="*/ 2272 w 6730"/>
                              <a:gd name="T41" fmla="*/ 0 h 7"/>
                              <a:gd name="T42" fmla="*/ 2398 w 6730"/>
                              <a:gd name="T43" fmla="*/ 0 h 7"/>
                              <a:gd name="T44" fmla="*/ 2497 w 6730"/>
                              <a:gd name="T45" fmla="*/ 7 h 7"/>
                              <a:gd name="T46" fmla="*/ 2568 w 6730"/>
                              <a:gd name="T47" fmla="*/ 7 h 7"/>
                              <a:gd name="T48" fmla="*/ 2667 w 6730"/>
                              <a:gd name="T49" fmla="*/ 0 h 7"/>
                              <a:gd name="T50" fmla="*/ 2815 w 6730"/>
                              <a:gd name="T51" fmla="*/ 0 h 7"/>
                              <a:gd name="T52" fmla="*/ 2941 w 6730"/>
                              <a:gd name="T53" fmla="*/ 0 h 7"/>
                              <a:gd name="T54" fmla="*/ 3040 w 6730"/>
                              <a:gd name="T55" fmla="*/ 7 h 7"/>
                              <a:gd name="T56" fmla="*/ 3111 w 6730"/>
                              <a:gd name="T57" fmla="*/ 7 h 7"/>
                              <a:gd name="T58" fmla="*/ 3210 w 6730"/>
                              <a:gd name="T59" fmla="*/ 0 h 7"/>
                              <a:gd name="T60" fmla="*/ 3358 w 6730"/>
                              <a:gd name="T61" fmla="*/ 0 h 7"/>
                              <a:gd name="T62" fmla="*/ 3485 w 6730"/>
                              <a:gd name="T63" fmla="*/ 0 h 7"/>
                              <a:gd name="T64" fmla="*/ 3584 w 6730"/>
                              <a:gd name="T65" fmla="*/ 7 h 7"/>
                              <a:gd name="T66" fmla="*/ 3654 w 6730"/>
                              <a:gd name="T67" fmla="*/ 7 h 7"/>
                              <a:gd name="T68" fmla="*/ 3753 w 6730"/>
                              <a:gd name="T69" fmla="*/ 0 h 7"/>
                              <a:gd name="T70" fmla="*/ 3901 w 6730"/>
                              <a:gd name="T71" fmla="*/ 0 h 7"/>
                              <a:gd name="T72" fmla="*/ 4028 w 6730"/>
                              <a:gd name="T73" fmla="*/ 0 h 7"/>
                              <a:gd name="T74" fmla="*/ 4127 w 6730"/>
                              <a:gd name="T75" fmla="*/ 7 h 7"/>
                              <a:gd name="T76" fmla="*/ 4197 w 6730"/>
                              <a:gd name="T77" fmla="*/ 7 h 7"/>
                              <a:gd name="T78" fmla="*/ 4296 w 6730"/>
                              <a:gd name="T79" fmla="*/ 0 h 7"/>
                              <a:gd name="T80" fmla="*/ 4444 w 6730"/>
                              <a:gd name="T81" fmla="*/ 0 h 7"/>
                              <a:gd name="T82" fmla="*/ 4571 w 6730"/>
                              <a:gd name="T83" fmla="*/ 0 h 7"/>
                              <a:gd name="T84" fmla="*/ 4670 w 6730"/>
                              <a:gd name="T85" fmla="*/ 7 h 7"/>
                              <a:gd name="T86" fmla="*/ 4740 w 6730"/>
                              <a:gd name="T87" fmla="*/ 7 h 7"/>
                              <a:gd name="T88" fmla="*/ 4839 w 6730"/>
                              <a:gd name="T89" fmla="*/ 0 h 7"/>
                              <a:gd name="T90" fmla="*/ 4987 w 6730"/>
                              <a:gd name="T91" fmla="*/ 0 h 7"/>
                              <a:gd name="T92" fmla="*/ 5114 w 6730"/>
                              <a:gd name="T93" fmla="*/ 0 h 7"/>
                              <a:gd name="T94" fmla="*/ 5213 w 6730"/>
                              <a:gd name="T95" fmla="*/ 7 h 7"/>
                              <a:gd name="T96" fmla="*/ 5284 w 6730"/>
                              <a:gd name="T97" fmla="*/ 7 h 7"/>
                              <a:gd name="T98" fmla="*/ 5383 w 6730"/>
                              <a:gd name="T99" fmla="*/ 0 h 7"/>
                              <a:gd name="T100" fmla="*/ 5531 w 6730"/>
                              <a:gd name="T101" fmla="*/ 0 h 7"/>
                              <a:gd name="T102" fmla="*/ 5657 w 6730"/>
                              <a:gd name="T103" fmla="*/ 0 h 7"/>
                              <a:gd name="T104" fmla="*/ 5757 w 6730"/>
                              <a:gd name="T105" fmla="*/ 7 h 7"/>
                              <a:gd name="T106" fmla="*/ 5827 w 6730"/>
                              <a:gd name="T107" fmla="*/ 7 h 7"/>
                              <a:gd name="T108" fmla="*/ 5926 w 6730"/>
                              <a:gd name="T109" fmla="*/ 0 h 7"/>
                              <a:gd name="T110" fmla="*/ 6074 w 6730"/>
                              <a:gd name="T111" fmla="*/ 0 h 7"/>
                              <a:gd name="T112" fmla="*/ 6201 w 6730"/>
                              <a:gd name="T113" fmla="*/ 0 h 7"/>
                              <a:gd name="T114" fmla="*/ 6300 w 6730"/>
                              <a:gd name="T115" fmla="*/ 7 h 7"/>
                              <a:gd name="T116" fmla="*/ 6370 w 6730"/>
                              <a:gd name="T117" fmla="*/ 7 h 7"/>
                              <a:gd name="T118" fmla="*/ 6469 w 6730"/>
                              <a:gd name="T119" fmla="*/ 0 h 7"/>
                              <a:gd name="T120" fmla="*/ 6617 w 6730"/>
                              <a:gd name="T121" fmla="*/ 0 h 7"/>
                              <a:gd name="T122" fmla="*/ 6730 w 6730"/>
                              <a:gd name="T12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730" h="7">
                                <a:moveTo>
                                  <a:pt x="0" y="0"/>
                                </a:moveTo>
                                <a:lnTo>
                                  <a:pt x="28" y="0"/>
                                </a:lnTo>
                                <a:lnTo>
                                  <a:pt x="28" y="7"/>
                                </a:lnTo>
                                <a:lnTo>
                                  <a:pt x="0" y="7"/>
                                </a:lnTo>
                                <a:lnTo>
                                  <a:pt x="0" y="0"/>
                                </a:lnTo>
                                <a:close/>
                                <a:moveTo>
                                  <a:pt x="49" y="0"/>
                                </a:moveTo>
                                <a:lnTo>
                                  <a:pt x="78" y="0"/>
                                </a:lnTo>
                                <a:lnTo>
                                  <a:pt x="78" y="7"/>
                                </a:lnTo>
                                <a:lnTo>
                                  <a:pt x="49" y="7"/>
                                </a:lnTo>
                                <a:lnTo>
                                  <a:pt x="49" y="0"/>
                                </a:lnTo>
                                <a:close/>
                                <a:moveTo>
                                  <a:pt x="99" y="0"/>
                                </a:moveTo>
                                <a:lnTo>
                                  <a:pt x="127" y="0"/>
                                </a:lnTo>
                                <a:lnTo>
                                  <a:pt x="127" y="7"/>
                                </a:lnTo>
                                <a:lnTo>
                                  <a:pt x="99" y="7"/>
                                </a:lnTo>
                                <a:lnTo>
                                  <a:pt x="99" y="0"/>
                                </a:lnTo>
                                <a:close/>
                                <a:moveTo>
                                  <a:pt x="148" y="0"/>
                                </a:moveTo>
                                <a:lnTo>
                                  <a:pt x="176" y="0"/>
                                </a:lnTo>
                                <a:lnTo>
                                  <a:pt x="176" y="7"/>
                                </a:lnTo>
                                <a:lnTo>
                                  <a:pt x="148" y="7"/>
                                </a:lnTo>
                                <a:lnTo>
                                  <a:pt x="148" y="0"/>
                                </a:lnTo>
                                <a:close/>
                                <a:moveTo>
                                  <a:pt x="197" y="0"/>
                                </a:moveTo>
                                <a:lnTo>
                                  <a:pt x="226" y="0"/>
                                </a:lnTo>
                                <a:lnTo>
                                  <a:pt x="226" y="7"/>
                                </a:lnTo>
                                <a:lnTo>
                                  <a:pt x="197" y="7"/>
                                </a:lnTo>
                                <a:lnTo>
                                  <a:pt x="197" y="0"/>
                                </a:lnTo>
                                <a:close/>
                                <a:moveTo>
                                  <a:pt x="247" y="0"/>
                                </a:moveTo>
                                <a:lnTo>
                                  <a:pt x="275" y="0"/>
                                </a:lnTo>
                                <a:lnTo>
                                  <a:pt x="275" y="7"/>
                                </a:lnTo>
                                <a:lnTo>
                                  <a:pt x="247" y="7"/>
                                </a:lnTo>
                                <a:lnTo>
                                  <a:pt x="247" y="0"/>
                                </a:lnTo>
                                <a:close/>
                                <a:moveTo>
                                  <a:pt x="296" y="0"/>
                                </a:moveTo>
                                <a:lnTo>
                                  <a:pt x="324" y="0"/>
                                </a:lnTo>
                                <a:lnTo>
                                  <a:pt x="324" y="7"/>
                                </a:lnTo>
                                <a:lnTo>
                                  <a:pt x="296" y="7"/>
                                </a:lnTo>
                                <a:lnTo>
                                  <a:pt x="296" y="0"/>
                                </a:lnTo>
                                <a:close/>
                                <a:moveTo>
                                  <a:pt x="345" y="0"/>
                                </a:moveTo>
                                <a:lnTo>
                                  <a:pt x="374" y="0"/>
                                </a:lnTo>
                                <a:lnTo>
                                  <a:pt x="374" y="7"/>
                                </a:lnTo>
                                <a:lnTo>
                                  <a:pt x="345" y="7"/>
                                </a:lnTo>
                                <a:lnTo>
                                  <a:pt x="345" y="0"/>
                                </a:lnTo>
                                <a:close/>
                                <a:moveTo>
                                  <a:pt x="395" y="0"/>
                                </a:moveTo>
                                <a:lnTo>
                                  <a:pt x="423" y="0"/>
                                </a:lnTo>
                                <a:lnTo>
                                  <a:pt x="423" y="7"/>
                                </a:lnTo>
                                <a:lnTo>
                                  <a:pt x="395" y="7"/>
                                </a:lnTo>
                                <a:lnTo>
                                  <a:pt x="395" y="0"/>
                                </a:lnTo>
                                <a:close/>
                                <a:moveTo>
                                  <a:pt x="444" y="0"/>
                                </a:moveTo>
                                <a:lnTo>
                                  <a:pt x="473" y="0"/>
                                </a:lnTo>
                                <a:lnTo>
                                  <a:pt x="473" y="7"/>
                                </a:lnTo>
                                <a:lnTo>
                                  <a:pt x="444" y="7"/>
                                </a:lnTo>
                                <a:lnTo>
                                  <a:pt x="444" y="0"/>
                                </a:lnTo>
                                <a:close/>
                                <a:moveTo>
                                  <a:pt x="494" y="0"/>
                                </a:moveTo>
                                <a:lnTo>
                                  <a:pt x="522" y="0"/>
                                </a:lnTo>
                                <a:lnTo>
                                  <a:pt x="522" y="7"/>
                                </a:lnTo>
                                <a:lnTo>
                                  <a:pt x="494" y="7"/>
                                </a:lnTo>
                                <a:lnTo>
                                  <a:pt x="494" y="0"/>
                                </a:lnTo>
                                <a:close/>
                                <a:moveTo>
                                  <a:pt x="543" y="0"/>
                                </a:moveTo>
                                <a:lnTo>
                                  <a:pt x="571" y="0"/>
                                </a:lnTo>
                                <a:lnTo>
                                  <a:pt x="571" y="7"/>
                                </a:lnTo>
                                <a:lnTo>
                                  <a:pt x="543" y="7"/>
                                </a:lnTo>
                                <a:lnTo>
                                  <a:pt x="543" y="0"/>
                                </a:lnTo>
                                <a:close/>
                                <a:moveTo>
                                  <a:pt x="592" y="0"/>
                                </a:moveTo>
                                <a:lnTo>
                                  <a:pt x="621" y="0"/>
                                </a:lnTo>
                                <a:lnTo>
                                  <a:pt x="621" y="7"/>
                                </a:lnTo>
                                <a:lnTo>
                                  <a:pt x="592" y="7"/>
                                </a:lnTo>
                                <a:lnTo>
                                  <a:pt x="592" y="0"/>
                                </a:lnTo>
                                <a:close/>
                                <a:moveTo>
                                  <a:pt x="642" y="0"/>
                                </a:moveTo>
                                <a:lnTo>
                                  <a:pt x="670" y="0"/>
                                </a:lnTo>
                                <a:lnTo>
                                  <a:pt x="670" y="7"/>
                                </a:lnTo>
                                <a:lnTo>
                                  <a:pt x="642" y="7"/>
                                </a:lnTo>
                                <a:lnTo>
                                  <a:pt x="642" y="0"/>
                                </a:lnTo>
                                <a:close/>
                                <a:moveTo>
                                  <a:pt x="691" y="0"/>
                                </a:moveTo>
                                <a:lnTo>
                                  <a:pt x="719" y="0"/>
                                </a:lnTo>
                                <a:lnTo>
                                  <a:pt x="719" y="7"/>
                                </a:lnTo>
                                <a:lnTo>
                                  <a:pt x="691" y="7"/>
                                </a:lnTo>
                                <a:lnTo>
                                  <a:pt x="691" y="0"/>
                                </a:lnTo>
                                <a:close/>
                                <a:moveTo>
                                  <a:pt x="740" y="0"/>
                                </a:moveTo>
                                <a:lnTo>
                                  <a:pt x="769" y="0"/>
                                </a:lnTo>
                                <a:lnTo>
                                  <a:pt x="769" y="7"/>
                                </a:lnTo>
                                <a:lnTo>
                                  <a:pt x="740" y="7"/>
                                </a:lnTo>
                                <a:lnTo>
                                  <a:pt x="740" y="0"/>
                                </a:lnTo>
                                <a:close/>
                                <a:moveTo>
                                  <a:pt x="790" y="0"/>
                                </a:moveTo>
                                <a:lnTo>
                                  <a:pt x="818" y="0"/>
                                </a:lnTo>
                                <a:lnTo>
                                  <a:pt x="818" y="7"/>
                                </a:lnTo>
                                <a:lnTo>
                                  <a:pt x="790" y="7"/>
                                </a:lnTo>
                                <a:lnTo>
                                  <a:pt x="790" y="0"/>
                                </a:lnTo>
                                <a:close/>
                                <a:moveTo>
                                  <a:pt x="839" y="0"/>
                                </a:moveTo>
                                <a:lnTo>
                                  <a:pt x="867" y="0"/>
                                </a:lnTo>
                                <a:lnTo>
                                  <a:pt x="867" y="7"/>
                                </a:lnTo>
                                <a:lnTo>
                                  <a:pt x="839" y="7"/>
                                </a:lnTo>
                                <a:lnTo>
                                  <a:pt x="839" y="0"/>
                                </a:lnTo>
                                <a:close/>
                                <a:moveTo>
                                  <a:pt x="888" y="0"/>
                                </a:moveTo>
                                <a:lnTo>
                                  <a:pt x="917" y="0"/>
                                </a:lnTo>
                                <a:lnTo>
                                  <a:pt x="917" y="7"/>
                                </a:lnTo>
                                <a:lnTo>
                                  <a:pt x="888" y="7"/>
                                </a:lnTo>
                                <a:lnTo>
                                  <a:pt x="888" y="0"/>
                                </a:lnTo>
                                <a:close/>
                                <a:moveTo>
                                  <a:pt x="938" y="0"/>
                                </a:moveTo>
                                <a:lnTo>
                                  <a:pt x="966" y="0"/>
                                </a:lnTo>
                                <a:lnTo>
                                  <a:pt x="966" y="7"/>
                                </a:lnTo>
                                <a:lnTo>
                                  <a:pt x="938" y="7"/>
                                </a:lnTo>
                                <a:lnTo>
                                  <a:pt x="938" y="0"/>
                                </a:lnTo>
                                <a:close/>
                                <a:moveTo>
                                  <a:pt x="988" y="0"/>
                                </a:moveTo>
                                <a:lnTo>
                                  <a:pt x="1016" y="0"/>
                                </a:lnTo>
                                <a:lnTo>
                                  <a:pt x="1016" y="7"/>
                                </a:lnTo>
                                <a:lnTo>
                                  <a:pt x="988" y="7"/>
                                </a:lnTo>
                                <a:lnTo>
                                  <a:pt x="988" y="0"/>
                                </a:lnTo>
                                <a:close/>
                                <a:moveTo>
                                  <a:pt x="1037" y="0"/>
                                </a:moveTo>
                                <a:lnTo>
                                  <a:pt x="1065" y="0"/>
                                </a:lnTo>
                                <a:lnTo>
                                  <a:pt x="1065" y="7"/>
                                </a:lnTo>
                                <a:lnTo>
                                  <a:pt x="1037" y="7"/>
                                </a:lnTo>
                                <a:lnTo>
                                  <a:pt x="1037" y="0"/>
                                </a:lnTo>
                                <a:close/>
                                <a:moveTo>
                                  <a:pt x="1086" y="0"/>
                                </a:moveTo>
                                <a:lnTo>
                                  <a:pt x="1114" y="0"/>
                                </a:lnTo>
                                <a:lnTo>
                                  <a:pt x="1114" y="7"/>
                                </a:lnTo>
                                <a:lnTo>
                                  <a:pt x="1086" y="7"/>
                                </a:lnTo>
                                <a:lnTo>
                                  <a:pt x="1086" y="0"/>
                                </a:lnTo>
                                <a:close/>
                                <a:moveTo>
                                  <a:pt x="1136" y="0"/>
                                </a:moveTo>
                                <a:lnTo>
                                  <a:pt x="1164" y="0"/>
                                </a:lnTo>
                                <a:lnTo>
                                  <a:pt x="1164" y="7"/>
                                </a:lnTo>
                                <a:lnTo>
                                  <a:pt x="1136" y="7"/>
                                </a:lnTo>
                                <a:lnTo>
                                  <a:pt x="1136" y="0"/>
                                </a:lnTo>
                                <a:close/>
                                <a:moveTo>
                                  <a:pt x="1185" y="0"/>
                                </a:moveTo>
                                <a:lnTo>
                                  <a:pt x="1213" y="0"/>
                                </a:lnTo>
                                <a:lnTo>
                                  <a:pt x="1213" y="7"/>
                                </a:lnTo>
                                <a:lnTo>
                                  <a:pt x="1185" y="7"/>
                                </a:lnTo>
                                <a:lnTo>
                                  <a:pt x="1185" y="0"/>
                                </a:lnTo>
                                <a:close/>
                                <a:moveTo>
                                  <a:pt x="1234" y="0"/>
                                </a:moveTo>
                                <a:lnTo>
                                  <a:pt x="1262" y="0"/>
                                </a:lnTo>
                                <a:lnTo>
                                  <a:pt x="1262" y="7"/>
                                </a:lnTo>
                                <a:lnTo>
                                  <a:pt x="1234" y="7"/>
                                </a:lnTo>
                                <a:lnTo>
                                  <a:pt x="1234" y="0"/>
                                </a:lnTo>
                                <a:close/>
                                <a:moveTo>
                                  <a:pt x="1284" y="0"/>
                                </a:moveTo>
                                <a:lnTo>
                                  <a:pt x="1312" y="0"/>
                                </a:lnTo>
                                <a:lnTo>
                                  <a:pt x="1312" y="7"/>
                                </a:lnTo>
                                <a:lnTo>
                                  <a:pt x="1284" y="7"/>
                                </a:lnTo>
                                <a:lnTo>
                                  <a:pt x="1284" y="0"/>
                                </a:lnTo>
                                <a:close/>
                                <a:moveTo>
                                  <a:pt x="1333" y="0"/>
                                </a:moveTo>
                                <a:lnTo>
                                  <a:pt x="1362" y="0"/>
                                </a:lnTo>
                                <a:lnTo>
                                  <a:pt x="1362" y="7"/>
                                </a:lnTo>
                                <a:lnTo>
                                  <a:pt x="1333" y="7"/>
                                </a:lnTo>
                                <a:lnTo>
                                  <a:pt x="1333" y="0"/>
                                </a:lnTo>
                                <a:close/>
                                <a:moveTo>
                                  <a:pt x="1383" y="0"/>
                                </a:moveTo>
                                <a:lnTo>
                                  <a:pt x="1411" y="0"/>
                                </a:lnTo>
                                <a:lnTo>
                                  <a:pt x="1411" y="7"/>
                                </a:lnTo>
                                <a:lnTo>
                                  <a:pt x="1383" y="7"/>
                                </a:lnTo>
                                <a:lnTo>
                                  <a:pt x="1383" y="0"/>
                                </a:lnTo>
                                <a:close/>
                                <a:moveTo>
                                  <a:pt x="1432" y="0"/>
                                </a:moveTo>
                                <a:lnTo>
                                  <a:pt x="1460" y="0"/>
                                </a:lnTo>
                                <a:lnTo>
                                  <a:pt x="1460" y="7"/>
                                </a:lnTo>
                                <a:lnTo>
                                  <a:pt x="1432" y="7"/>
                                </a:lnTo>
                                <a:lnTo>
                                  <a:pt x="1432" y="0"/>
                                </a:lnTo>
                                <a:close/>
                                <a:moveTo>
                                  <a:pt x="1481" y="0"/>
                                </a:moveTo>
                                <a:lnTo>
                                  <a:pt x="1510" y="0"/>
                                </a:lnTo>
                                <a:lnTo>
                                  <a:pt x="1510" y="7"/>
                                </a:lnTo>
                                <a:lnTo>
                                  <a:pt x="1481" y="7"/>
                                </a:lnTo>
                                <a:lnTo>
                                  <a:pt x="1481" y="0"/>
                                </a:lnTo>
                                <a:close/>
                                <a:moveTo>
                                  <a:pt x="1531" y="0"/>
                                </a:moveTo>
                                <a:lnTo>
                                  <a:pt x="1559" y="0"/>
                                </a:lnTo>
                                <a:lnTo>
                                  <a:pt x="1559" y="7"/>
                                </a:lnTo>
                                <a:lnTo>
                                  <a:pt x="1531" y="7"/>
                                </a:lnTo>
                                <a:lnTo>
                                  <a:pt x="1531" y="0"/>
                                </a:lnTo>
                                <a:close/>
                                <a:moveTo>
                                  <a:pt x="1580" y="0"/>
                                </a:moveTo>
                                <a:lnTo>
                                  <a:pt x="1608" y="0"/>
                                </a:lnTo>
                                <a:lnTo>
                                  <a:pt x="1608" y="7"/>
                                </a:lnTo>
                                <a:lnTo>
                                  <a:pt x="1580" y="7"/>
                                </a:lnTo>
                                <a:lnTo>
                                  <a:pt x="1580" y="0"/>
                                </a:lnTo>
                                <a:close/>
                                <a:moveTo>
                                  <a:pt x="1629" y="0"/>
                                </a:moveTo>
                                <a:lnTo>
                                  <a:pt x="1658" y="0"/>
                                </a:lnTo>
                                <a:lnTo>
                                  <a:pt x="1658" y="7"/>
                                </a:lnTo>
                                <a:lnTo>
                                  <a:pt x="1629" y="7"/>
                                </a:lnTo>
                                <a:lnTo>
                                  <a:pt x="1629" y="0"/>
                                </a:lnTo>
                                <a:close/>
                                <a:moveTo>
                                  <a:pt x="1679" y="0"/>
                                </a:moveTo>
                                <a:lnTo>
                                  <a:pt x="1707" y="0"/>
                                </a:lnTo>
                                <a:lnTo>
                                  <a:pt x="1707" y="7"/>
                                </a:lnTo>
                                <a:lnTo>
                                  <a:pt x="1679" y="7"/>
                                </a:lnTo>
                                <a:lnTo>
                                  <a:pt x="1679" y="0"/>
                                </a:lnTo>
                                <a:close/>
                                <a:moveTo>
                                  <a:pt x="1728" y="0"/>
                                </a:moveTo>
                                <a:lnTo>
                                  <a:pt x="1756" y="0"/>
                                </a:lnTo>
                                <a:lnTo>
                                  <a:pt x="1756" y="7"/>
                                </a:lnTo>
                                <a:lnTo>
                                  <a:pt x="1728" y="7"/>
                                </a:lnTo>
                                <a:lnTo>
                                  <a:pt x="1728" y="0"/>
                                </a:lnTo>
                                <a:close/>
                                <a:moveTo>
                                  <a:pt x="1778" y="0"/>
                                </a:moveTo>
                                <a:lnTo>
                                  <a:pt x="1806" y="0"/>
                                </a:lnTo>
                                <a:lnTo>
                                  <a:pt x="1806" y="7"/>
                                </a:lnTo>
                                <a:lnTo>
                                  <a:pt x="1778" y="7"/>
                                </a:lnTo>
                                <a:lnTo>
                                  <a:pt x="1778" y="0"/>
                                </a:lnTo>
                                <a:close/>
                                <a:moveTo>
                                  <a:pt x="1827" y="0"/>
                                </a:moveTo>
                                <a:lnTo>
                                  <a:pt x="1855" y="0"/>
                                </a:lnTo>
                                <a:lnTo>
                                  <a:pt x="1855" y="7"/>
                                </a:lnTo>
                                <a:lnTo>
                                  <a:pt x="1827" y="7"/>
                                </a:lnTo>
                                <a:lnTo>
                                  <a:pt x="1827" y="0"/>
                                </a:lnTo>
                                <a:close/>
                                <a:moveTo>
                                  <a:pt x="1876" y="0"/>
                                </a:moveTo>
                                <a:lnTo>
                                  <a:pt x="1905" y="0"/>
                                </a:lnTo>
                                <a:lnTo>
                                  <a:pt x="1905" y="7"/>
                                </a:lnTo>
                                <a:lnTo>
                                  <a:pt x="1876" y="7"/>
                                </a:lnTo>
                                <a:lnTo>
                                  <a:pt x="1876" y="0"/>
                                </a:lnTo>
                                <a:close/>
                                <a:moveTo>
                                  <a:pt x="1926" y="0"/>
                                </a:moveTo>
                                <a:lnTo>
                                  <a:pt x="1954" y="0"/>
                                </a:lnTo>
                                <a:lnTo>
                                  <a:pt x="1954" y="7"/>
                                </a:lnTo>
                                <a:lnTo>
                                  <a:pt x="1926" y="7"/>
                                </a:lnTo>
                                <a:lnTo>
                                  <a:pt x="1926" y="0"/>
                                </a:lnTo>
                                <a:close/>
                                <a:moveTo>
                                  <a:pt x="1975" y="0"/>
                                </a:moveTo>
                                <a:lnTo>
                                  <a:pt x="2003" y="0"/>
                                </a:lnTo>
                                <a:lnTo>
                                  <a:pt x="2003" y="7"/>
                                </a:lnTo>
                                <a:lnTo>
                                  <a:pt x="1975" y="7"/>
                                </a:lnTo>
                                <a:lnTo>
                                  <a:pt x="1975" y="0"/>
                                </a:lnTo>
                                <a:close/>
                                <a:moveTo>
                                  <a:pt x="2024" y="0"/>
                                </a:moveTo>
                                <a:lnTo>
                                  <a:pt x="2053" y="0"/>
                                </a:lnTo>
                                <a:lnTo>
                                  <a:pt x="2053" y="7"/>
                                </a:lnTo>
                                <a:lnTo>
                                  <a:pt x="2024" y="7"/>
                                </a:lnTo>
                                <a:lnTo>
                                  <a:pt x="2024" y="0"/>
                                </a:lnTo>
                                <a:close/>
                                <a:moveTo>
                                  <a:pt x="2074" y="0"/>
                                </a:moveTo>
                                <a:lnTo>
                                  <a:pt x="2102" y="0"/>
                                </a:lnTo>
                                <a:lnTo>
                                  <a:pt x="2102" y="7"/>
                                </a:lnTo>
                                <a:lnTo>
                                  <a:pt x="2074" y="7"/>
                                </a:lnTo>
                                <a:lnTo>
                                  <a:pt x="2074" y="0"/>
                                </a:lnTo>
                                <a:close/>
                                <a:moveTo>
                                  <a:pt x="2123" y="0"/>
                                </a:moveTo>
                                <a:lnTo>
                                  <a:pt x="2151" y="0"/>
                                </a:lnTo>
                                <a:lnTo>
                                  <a:pt x="2151" y="7"/>
                                </a:lnTo>
                                <a:lnTo>
                                  <a:pt x="2123" y="7"/>
                                </a:lnTo>
                                <a:lnTo>
                                  <a:pt x="2123" y="0"/>
                                </a:lnTo>
                                <a:close/>
                                <a:moveTo>
                                  <a:pt x="2172" y="0"/>
                                </a:moveTo>
                                <a:lnTo>
                                  <a:pt x="2201" y="0"/>
                                </a:lnTo>
                                <a:lnTo>
                                  <a:pt x="2201" y="7"/>
                                </a:lnTo>
                                <a:lnTo>
                                  <a:pt x="2172" y="7"/>
                                </a:lnTo>
                                <a:lnTo>
                                  <a:pt x="2172" y="0"/>
                                </a:lnTo>
                                <a:close/>
                                <a:moveTo>
                                  <a:pt x="2222" y="0"/>
                                </a:moveTo>
                                <a:lnTo>
                                  <a:pt x="2250" y="0"/>
                                </a:lnTo>
                                <a:lnTo>
                                  <a:pt x="2250" y="7"/>
                                </a:lnTo>
                                <a:lnTo>
                                  <a:pt x="2222" y="7"/>
                                </a:lnTo>
                                <a:lnTo>
                                  <a:pt x="2222" y="0"/>
                                </a:lnTo>
                                <a:close/>
                                <a:moveTo>
                                  <a:pt x="2272" y="0"/>
                                </a:moveTo>
                                <a:lnTo>
                                  <a:pt x="2300" y="0"/>
                                </a:lnTo>
                                <a:lnTo>
                                  <a:pt x="2300" y="7"/>
                                </a:lnTo>
                                <a:lnTo>
                                  <a:pt x="2272" y="7"/>
                                </a:lnTo>
                                <a:lnTo>
                                  <a:pt x="2272" y="0"/>
                                </a:lnTo>
                                <a:close/>
                                <a:moveTo>
                                  <a:pt x="2321" y="0"/>
                                </a:moveTo>
                                <a:lnTo>
                                  <a:pt x="2349" y="0"/>
                                </a:lnTo>
                                <a:lnTo>
                                  <a:pt x="2349" y="7"/>
                                </a:lnTo>
                                <a:lnTo>
                                  <a:pt x="2321" y="7"/>
                                </a:lnTo>
                                <a:lnTo>
                                  <a:pt x="2321" y="0"/>
                                </a:lnTo>
                                <a:close/>
                                <a:moveTo>
                                  <a:pt x="2370" y="0"/>
                                </a:moveTo>
                                <a:lnTo>
                                  <a:pt x="2398" y="0"/>
                                </a:lnTo>
                                <a:lnTo>
                                  <a:pt x="2398" y="7"/>
                                </a:lnTo>
                                <a:lnTo>
                                  <a:pt x="2370" y="7"/>
                                </a:lnTo>
                                <a:lnTo>
                                  <a:pt x="2370" y="0"/>
                                </a:lnTo>
                                <a:close/>
                                <a:moveTo>
                                  <a:pt x="2420" y="0"/>
                                </a:moveTo>
                                <a:lnTo>
                                  <a:pt x="2448" y="0"/>
                                </a:lnTo>
                                <a:lnTo>
                                  <a:pt x="2448" y="7"/>
                                </a:lnTo>
                                <a:lnTo>
                                  <a:pt x="2420" y="7"/>
                                </a:lnTo>
                                <a:lnTo>
                                  <a:pt x="2420" y="0"/>
                                </a:lnTo>
                                <a:close/>
                                <a:moveTo>
                                  <a:pt x="2469" y="0"/>
                                </a:moveTo>
                                <a:lnTo>
                                  <a:pt x="2497" y="0"/>
                                </a:lnTo>
                                <a:lnTo>
                                  <a:pt x="2497" y="7"/>
                                </a:lnTo>
                                <a:lnTo>
                                  <a:pt x="2469" y="7"/>
                                </a:lnTo>
                                <a:lnTo>
                                  <a:pt x="2469" y="0"/>
                                </a:lnTo>
                                <a:close/>
                                <a:moveTo>
                                  <a:pt x="2518" y="0"/>
                                </a:moveTo>
                                <a:lnTo>
                                  <a:pt x="2546" y="0"/>
                                </a:lnTo>
                                <a:lnTo>
                                  <a:pt x="2546" y="7"/>
                                </a:lnTo>
                                <a:lnTo>
                                  <a:pt x="2518" y="7"/>
                                </a:lnTo>
                                <a:lnTo>
                                  <a:pt x="2518" y="0"/>
                                </a:lnTo>
                                <a:close/>
                                <a:moveTo>
                                  <a:pt x="2568" y="0"/>
                                </a:moveTo>
                                <a:lnTo>
                                  <a:pt x="2596" y="0"/>
                                </a:lnTo>
                                <a:lnTo>
                                  <a:pt x="2596" y="7"/>
                                </a:lnTo>
                                <a:lnTo>
                                  <a:pt x="2568" y="7"/>
                                </a:lnTo>
                                <a:lnTo>
                                  <a:pt x="2568" y="0"/>
                                </a:lnTo>
                                <a:close/>
                                <a:moveTo>
                                  <a:pt x="2617" y="0"/>
                                </a:moveTo>
                                <a:lnTo>
                                  <a:pt x="2645" y="0"/>
                                </a:lnTo>
                                <a:lnTo>
                                  <a:pt x="2645" y="7"/>
                                </a:lnTo>
                                <a:lnTo>
                                  <a:pt x="2617" y="7"/>
                                </a:lnTo>
                                <a:lnTo>
                                  <a:pt x="2617" y="0"/>
                                </a:lnTo>
                                <a:close/>
                                <a:moveTo>
                                  <a:pt x="2667" y="0"/>
                                </a:moveTo>
                                <a:lnTo>
                                  <a:pt x="2695" y="0"/>
                                </a:lnTo>
                                <a:lnTo>
                                  <a:pt x="2695" y="7"/>
                                </a:lnTo>
                                <a:lnTo>
                                  <a:pt x="2667" y="7"/>
                                </a:lnTo>
                                <a:lnTo>
                                  <a:pt x="2667" y="0"/>
                                </a:lnTo>
                                <a:close/>
                                <a:moveTo>
                                  <a:pt x="2716" y="0"/>
                                </a:moveTo>
                                <a:lnTo>
                                  <a:pt x="2744" y="0"/>
                                </a:lnTo>
                                <a:lnTo>
                                  <a:pt x="2744" y="7"/>
                                </a:lnTo>
                                <a:lnTo>
                                  <a:pt x="2716" y="7"/>
                                </a:lnTo>
                                <a:lnTo>
                                  <a:pt x="2716" y="0"/>
                                </a:lnTo>
                                <a:close/>
                                <a:moveTo>
                                  <a:pt x="2765" y="0"/>
                                </a:moveTo>
                                <a:lnTo>
                                  <a:pt x="2793" y="0"/>
                                </a:lnTo>
                                <a:lnTo>
                                  <a:pt x="2793" y="7"/>
                                </a:lnTo>
                                <a:lnTo>
                                  <a:pt x="2765" y="7"/>
                                </a:lnTo>
                                <a:lnTo>
                                  <a:pt x="2765" y="0"/>
                                </a:lnTo>
                                <a:close/>
                                <a:moveTo>
                                  <a:pt x="2815" y="0"/>
                                </a:moveTo>
                                <a:lnTo>
                                  <a:pt x="2843" y="0"/>
                                </a:lnTo>
                                <a:lnTo>
                                  <a:pt x="2843" y="7"/>
                                </a:lnTo>
                                <a:lnTo>
                                  <a:pt x="2815" y="7"/>
                                </a:lnTo>
                                <a:lnTo>
                                  <a:pt x="2815" y="0"/>
                                </a:lnTo>
                                <a:close/>
                                <a:moveTo>
                                  <a:pt x="2864" y="0"/>
                                </a:moveTo>
                                <a:lnTo>
                                  <a:pt x="2892" y="0"/>
                                </a:lnTo>
                                <a:lnTo>
                                  <a:pt x="2892" y="7"/>
                                </a:lnTo>
                                <a:lnTo>
                                  <a:pt x="2864" y="7"/>
                                </a:lnTo>
                                <a:lnTo>
                                  <a:pt x="2864" y="0"/>
                                </a:lnTo>
                                <a:close/>
                                <a:moveTo>
                                  <a:pt x="2913" y="0"/>
                                </a:moveTo>
                                <a:lnTo>
                                  <a:pt x="2941" y="0"/>
                                </a:lnTo>
                                <a:lnTo>
                                  <a:pt x="2941" y="7"/>
                                </a:lnTo>
                                <a:lnTo>
                                  <a:pt x="2913" y="7"/>
                                </a:lnTo>
                                <a:lnTo>
                                  <a:pt x="2913" y="0"/>
                                </a:lnTo>
                                <a:close/>
                                <a:moveTo>
                                  <a:pt x="2963" y="0"/>
                                </a:moveTo>
                                <a:lnTo>
                                  <a:pt x="2991" y="0"/>
                                </a:lnTo>
                                <a:lnTo>
                                  <a:pt x="2991" y="7"/>
                                </a:lnTo>
                                <a:lnTo>
                                  <a:pt x="2963" y="7"/>
                                </a:lnTo>
                                <a:lnTo>
                                  <a:pt x="2963" y="0"/>
                                </a:lnTo>
                                <a:close/>
                                <a:moveTo>
                                  <a:pt x="3012" y="0"/>
                                </a:moveTo>
                                <a:lnTo>
                                  <a:pt x="3040" y="0"/>
                                </a:lnTo>
                                <a:lnTo>
                                  <a:pt x="3040" y="7"/>
                                </a:lnTo>
                                <a:lnTo>
                                  <a:pt x="3012" y="7"/>
                                </a:lnTo>
                                <a:lnTo>
                                  <a:pt x="3012" y="0"/>
                                </a:lnTo>
                                <a:close/>
                                <a:moveTo>
                                  <a:pt x="3061" y="0"/>
                                </a:moveTo>
                                <a:lnTo>
                                  <a:pt x="3089" y="0"/>
                                </a:lnTo>
                                <a:lnTo>
                                  <a:pt x="3089" y="7"/>
                                </a:lnTo>
                                <a:lnTo>
                                  <a:pt x="3061" y="7"/>
                                </a:lnTo>
                                <a:lnTo>
                                  <a:pt x="3061" y="0"/>
                                </a:lnTo>
                                <a:close/>
                                <a:moveTo>
                                  <a:pt x="3111" y="0"/>
                                </a:moveTo>
                                <a:lnTo>
                                  <a:pt x="3139" y="0"/>
                                </a:lnTo>
                                <a:lnTo>
                                  <a:pt x="3139" y="7"/>
                                </a:lnTo>
                                <a:lnTo>
                                  <a:pt x="3111" y="7"/>
                                </a:lnTo>
                                <a:lnTo>
                                  <a:pt x="3111" y="0"/>
                                </a:lnTo>
                                <a:close/>
                                <a:moveTo>
                                  <a:pt x="3160" y="0"/>
                                </a:moveTo>
                                <a:lnTo>
                                  <a:pt x="3189" y="0"/>
                                </a:lnTo>
                                <a:lnTo>
                                  <a:pt x="3189" y="7"/>
                                </a:lnTo>
                                <a:lnTo>
                                  <a:pt x="3160" y="7"/>
                                </a:lnTo>
                                <a:lnTo>
                                  <a:pt x="3160" y="0"/>
                                </a:lnTo>
                                <a:close/>
                                <a:moveTo>
                                  <a:pt x="3210" y="0"/>
                                </a:moveTo>
                                <a:lnTo>
                                  <a:pt x="3238" y="0"/>
                                </a:lnTo>
                                <a:lnTo>
                                  <a:pt x="3238" y="7"/>
                                </a:lnTo>
                                <a:lnTo>
                                  <a:pt x="3210" y="7"/>
                                </a:lnTo>
                                <a:lnTo>
                                  <a:pt x="3210" y="0"/>
                                </a:lnTo>
                                <a:close/>
                                <a:moveTo>
                                  <a:pt x="3259" y="0"/>
                                </a:moveTo>
                                <a:lnTo>
                                  <a:pt x="3287" y="0"/>
                                </a:lnTo>
                                <a:lnTo>
                                  <a:pt x="3287" y="7"/>
                                </a:lnTo>
                                <a:lnTo>
                                  <a:pt x="3259" y="7"/>
                                </a:lnTo>
                                <a:lnTo>
                                  <a:pt x="3259" y="0"/>
                                </a:lnTo>
                                <a:close/>
                                <a:moveTo>
                                  <a:pt x="3308" y="0"/>
                                </a:moveTo>
                                <a:lnTo>
                                  <a:pt x="3337" y="0"/>
                                </a:lnTo>
                                <a:lnTo>
                                  <a:pt x="3337" y="7"/>
                                </a:lnTo>
                                <a:lnTo>
                                  <a:pt x="3308" y="7"/>
                                </a:lnTo>
                                <a:lnTo>
                                  <a:pt x="3308" y="0"/>
                                </a:lnTo>
                                <a:close/>
                                <a:moveTo>
                                  <a:pt x="3358" y="0"/>
                                </a:moveTo>
                                <a:lnTo>
                                  <a:pt x="3386" y="0"/>
                                </a:lnTo>
                                <a:lnTo>
                                  <a:pt x="3386" y="7"/>
                                </a:lnTo>
                                <a:lnTo>
                                  <a:pt x="3358" y="7"/>
                                </a:lnTo>
                                <a:lnTo>
                                  <a:pt x="3358" y="0"/>
                                </a:lnTo>
                                <a:close/>
                                <a:moveTo>
                                  <a:pt x="3407" y="0"/>
                                </a:moveTo>
                                <a:lnTo>
                                  <a:pt x="3435" y="0"/>
                                </a:lnTo>
                                <a:lnTo>
                                  <a:pt x="3435" y="7"/>
                                </a:lnTo>
                                <a:lnTo>
                                  <a:pt x="3407" y="7"/>
                                </a:lnTo>
                                <a:lnTo>
                                  <a:pt x="3407" y="0"/>
                                </a:lnTo>
                                <a:close/>
                                <a:moveTo>
                                  <a:pt x="3456" y="0"/>
                                </a:moveTo>
                                <a:lnTo>
                                  <a:pt x="3485" y="0"/>
                                </a:lnTo>
                                <a:lnTo>
                                  <a:pt x="3485" y="7"/>
                                </a:lnTo>
                                <a:lnTo>
                                  <a:pt x="3456" y="7"/>
                                </a:lnTo>
                                <a:lnTo>
                                  <a:pt x="3456" y="0"/>
                                </a:lnTo>
                                <a:close/>
                                <a:moveTo>
                                  <a:pt x="3506" y="0"/>
                                </a:moveTo>
                                <a:lnTo>
                                  <a:pt x="3534" y="0"/>
                                </a:lnTo>
                                <a:lnTo>
                                  <a:pt x="3534" y="7"/>
                                </a:lnTo>
                                <a:lnTo>
                                  <a:pt x="3506" y="7"/>
                                </a:lnTo>
                                <a:lnTo>
                                  <a:pt x="3506" y="0"/>
                                </a:lnTo>
                                <a:close/>
                                <a:moveTo>
                                  <a:pt x="3555" y="0"/>
                                </a:moveTo>
                                <a:lnTo>
                                  <a:pt x="3584" y="0"/>
                                </a:lnTo>
                                <a:lnTo>
                                  <a:pt x="3584" y="7"/>
                                </a:lnTo>
                                <a:lnTo>
                                  <a:pt x="3555" y="7"/>
                                </a:lnTo>
                                <a:lnTo>
                                  <a:pt x="3555" y="0"/>
                                </a:lnTo>
                                <a:close/>
                                <a:moveTo>
                                  <a:pt x="3605" y="0"/>
                                </a:moveTo>
                                <a:lnTo>
                                  <a:pt x="3633" y="0"/>
                                </a:lnTo>
                                <a:lnTo>
                                  <a:pt x="3633" y="7"/>
                                </a:lnTo>
                                <a:lnTo>
                                  <a:pt x="3605" y="7"/>
                                </a:lnTo>
                                <a:lnTo>
                                  <a:pt x="3605" y="0"/>
                                </a:lnTo>
                                <a:close/>
                                <a:moveTo>
                                  <a:pt x="3654" y="0"/>
                                </a:moveTo>
                                <a:lnTo>
                                  <a:pt x="3682" y="0"/>
                                </a:lnTo>
                                <a:lnTo>
                                  <a:pt x="3682" y="7"/>
                                </a:lnTo>
                                <a:lnTo>
                                  <a:pt x="3654" y="7"/>
                                </a:lnTo>
                                <a:lnTo>
                                  <a:pt x="3654" y="0"/>
                                </a:lnTo>
                                <a:close/>
                                <a:moveTo>
                                  <a:pt x="3703" y="0"/>
                                </a:moveTo>
                                <a:lnTo>
                                  <a:pt x="3732" y="0"/>
                                </a:lnTo>
                                <a:lnTo>
                                  <a:pt x="3732" y="7"/>
                                </a:lnTo>
                                <a:lnTo>
                                  <a:pt x="3703" y="7"/>
                                </a:lnTo>
                                <a:lnTo>
                                  <a:pt x="3703" y="0"/>
                                </a:lnTo>
                                <a:close/>
                                <a:moveTo>
                                  <a:pt x="3753" y="0"/>
                                </a:moveTo>
                                <a:lnTo>
                                  <a:pt x="3781" y="0"/>
                                </a:lnTo>
                                <a:lnTo>
                                  <a:pt x="3781" y="7"/>
                                </a:lnTo>
                                <a:lnTo>
                                  <a:pt x="3753" y="7"/>
                                </a:lnTo>
                                <a:lnTo>
                                  <a:pt x="3753" y="0"/>
                                </a:lnTo>
                                <a:close/>
                                <a:moveTo>
                                  <a:pt x="3802" y="0"/>
                                </a:moveTo>
                                <a:lnTo>
                                  <a:pt x="3830" y="0"/>
                                </a:lnTo>
                                <a:lnTo>
                                  <a:pt x="3830" y="7"/>
                                </a:lnTo>
                                <a:lnTo>
                                  <a:pt x="3802" y="7"/>
                                </a:lnTo>
                                <a:lnTo>
                                  <a:pt x="3802" y="0"/>
                                </a:lnTo>
                                <a:close/>
                                <a:moveTo>
                                  <a:pt x="3851" y="0"/>
                                </a:moveTo>
                                <a:lnTo>
                                  <a:pt x="3880" y="0"/>
                                </a:lnTo>
                                <a:lnTo>
                                  <a:pt x="3880" y="7"/>
                                </a:lnTo>
                                <a:lnTo>
                                  <a:pt x="3851" y="7"/>
                                </a:lnTo>
                                <a:lnTo>
                                  <a:pt x="3851" y="0"/>
                                </a:lnTo>
                                <a:close/>
                                <a:moveTo>
                                  <a:pt x="3901" y="0"/>
                                </a:moveTo>
                                <a:lnTo>
                                  <a:pt x="3929" y="0"/>
                                </a:lnTo>
                                <a:lnTo>
                                  <a:pt x="3929" y="7"/>
                                </a:lnTo>
                                <a:lnTo>
                                  <a:pt x="3901" y="7"/>
                                </a:lnTo>
                                <a:lnTo>
                                  <a:pt x="3901" y="0"/>
                                </a:lnTo>
                                <a:close/>
                                <a:moveTo>
                                  <a:pt x="3950" y="0"/>
                                </a:moveTo>
                                <a:lnTo>
                                  <a:pt x="3979" y="0"/>
                                </a:lnTo>
                                <a:lnTo>
                                  <a:pt x="3979" y="7"/>
                                </a:lnTo>
                                <a:lnTo>
                                  <a:pt x="3950" y="7"/>
                                </a:lnTo>
                                <a:lnTo>
                                  <a:pt x="3950" y="0"/>
                                </a:lnTo>
                                <a:close/>
                                <a:moveTo>
                                  <a:pt x="4000" y="0"/>
                                </a:moveTo>
                                <a:lnTo>
                                  <a:pt x="4028" y="0"/>
                                </a:lnTo>
                                <a:lnTo>
                                  <a:pt x="4028" y="7"/>
                                </a:lnTo>
                                <a:lnTo>
                                  <a:pt x="4000" y="7"/>
                                </a:lnTo>
                                <a:lnTo>
                                  <a:pt x="4000" y="0"/>
                                </a:lnTo>
                                <a:close/>
                                <a:moveTo>
                                  <a:pt x="4049" y="0"/>
                                </a:moveTo>
                                <a:lnTo>
                                  <a:pt x="4077" y="0"/>
                                </a:lnTo>
                                <a:lnTo>
                                  <a:pt x="4077" y="7"/>
                                </a:lnTo>
                                <a:lnTo>
                                  <a:pt x="4049" y="7"/>
                                </a:lnTo>
                                <a:lnTo>
                                  <a:pt x="4049" y="0"/>
                                </a:lnTo>
                                <a:close/>
                                <a:moveTo>
                                  <a:pt x="4099" y="0"/>
                                </a:moveTo>
                                <a:lnTo>
                                  <a:pt x="4127" y="0"/>
                                </a:lnTo>
                                <a:lnTo>
                                  <a:pt x="4127" y="7"/>
                                </a:lnTo>
                                <a:lnTo>
                                  <a:pt x="4099" y="7"/>
                                </a:lnTo>
                                <a:lnTo>
                                  <a:pt x="4099" y="0"/>
                                </a:lnTo>
                                <a:close/>
                                <a:moveTo>
                                  <a:pt x="4148" y="0"/>
                                </a:moveTo>
                                <a:lnTo>
                                  <a:pt x="4176" y="0"/>
                                </a:lnTo>
                                <a:lnTo>
                                  <a:pt x="4176" y="7"/>
                                </a:lnTo>
                                <a:lnTo>
                                  <a:pt x="4148" y="7"/>
                                </a:lnTo>
                                <a:lnTo>
                                  <a:pt x="4148" y="0"/>
                                </a:lnTo>
                                <a:close/>
                                <a:moveTo>
                                  <a:pt x="4197" y="0"/>
                                </a:moveTo>
                                <a:lnTo>
                                  <a:pt x="4225" y="0"/>
                                </a:lnTo>
                                <a:lnTo>
                                  <a:pt x="4225" y="7"/>
                                </a:lnTo>
                                <a:lnTo>
                                  <a:pt x="4197" y="7"/>
                                </a:lnTo>
                                <a:lnTo>
                                  <a:pt x="4197" y="0"/>
                                </a:lnTo>
                                <a:close/>
                                <a:moveTo>
                                  <a:pt x="4247" y="0"/>
                                </a:moveTo>
                                <a:lnTo>
                                  <a:pt x="4275" y="0"/>
                                </a:lnTo>
                                <a:lnTo>
                                  <a:pt x="4275" y="7"/>
                                </a:lnTo>
                                <a:lnTo>
                                  <a:pt x="4247" y="7"/>
                                </a:lnTo>
                                <a:lnTo>
                                  <a:pt x="4247" y="0"/>
                                </a:lnTo>
                                <a:close/>
                                <a:moveTo>
                                  <a:pt x="4296" y="0"/>
                                </a:moveTo>
                                <a:lnTo>
                                  <a:pt x="4324" y="0"/>
                                </a:lnTo>
                                <a:lnTo>
                                  <a:pt x="4324" y="7"/>
                                </a:lnTo>
                                <a:lnTo>
                                  <a:pt x="4296" y="7"/>
                                </a:lnTo>
                                <a:lnTo>
                                  <a:pt x="4296" y="0"/>
                                </a:lnTo>
                                <a:close/>
                                <a:moveTo>
                                  <a:pt x="4345" y="0"/>
                                </a:moveTo>
                                <a:lnTo>
                                  <a:pt x="4373" y="0"/>
                                </a:lnTo>
                                <a:lnTo>
                                  <a:pt x="4373" y="7"/>
                                </a:lnTo>
                                <a:lnTo>
                                  <a:pt x="4345" y="7"/>
                                </a:lnTo>
                                <a:lnTo>
                                  <a:pt x="4345" y="0"/>
                                </a:lnTo>
                                <a:close/>
                                <a:moveTo>
                                  <a:pt x="4395" y="0"/>
                                </a:moveTo>
                                <a:lnTo>
                                  <a:pt x="4423" y="0"/>
                                </a:lnTo>
                                <a:lnTo>
                                  <a:pt x="4423" y="7"/>
                                </a:lnTo>
                                <a:lnTo>
                                  <a:pt x="4395" y="7"/>
                                </a:lnTo>
                                <a:lnTo>
                                  <a:pt x="4395" y="0"/>
                                </a:lnTo>
                                <a:close/>
                                <a:moveTo>
                                  <a:pt x="4444" y="0"/>
                                </a:moveTo>
                                <a:lnTo>
                                  <a:pt x="4473" y="0"/>
                                </a:lnTo>
                                <a:lnTo>
                                  <a:pt x="4473" y="7"/>
                                </a:lnTo>
                                <a:lnTo>
                                  <a:pt x="4444" y="7"/>
                                </a:lnTo>
                                <a:lnTo>
                                  <a:pt x="4444" y="0"/>
                                </a:lnTo>
                                <a:close/>
                                <a:moveTo>
                                  <a:pt x="4494" y="0"/>
                                </a:moveTo>
                                <a:lnTo>
                                  <a:pt x="4522" y="0"/>
                                </a:lnTo>
                                <a:lnTo>
                                  <a:pt x="4522" y="7"/>
                                </a:lnTo>
                                <a:lnTo>
                                  <a:pt x="4494" y="7"/>
                                </a:lnTo>
                                <a:lnTo>
                                  <a:pt x="4494" y="0"/>
                                </a:lnTo>
                                <a:close/>
                                <a:moveTo>
                                  <a:pt x="4543" y="0"/>
                                </a:moveTo>
                                <a:lnTo>
                                  <a:pt x="4571" y="0"/>
                                </a:lnTo>
                                <a:lnTo>
                                  <a:pt x="4571" y="7"/>
                                </a:lnTo>
                                <a:lnTo>
                                  <a:pt x="4543" y="7"/>
                                </a:lnTo>
                                <a:lnTo>
                                  <a:pt x="4543" y="0"/>
                                </a:lnTo>
                                <a:close/>
                                <a:moveTo>
                                  <a:pt x="4592" y="0"/>
                                </a:moveTo>
                                <a:lnTo>
                                  <a:pt x="4621" y="0"/>
                                </a:lnTo>
                                <a:lnTo>
                                  <a:pt x="4621" y="7"/>
                                </a:lnTo>
                                <a:lnTo>
                                  <a:pt x="4592" y="7"/>
                                </a:lnTo>
                                <a:lnTo>
                                  <a:pt x="4592" y="0"/>
                                </a:lnTo>
                                <a:close/>
                                <a:moveTo>
                                  <a:pt x="4642" y="0"/>
                                </a:moveTo>
                                <a:lnTo>
                                  <a:pt x="4670" y="0"/>
                                </a:lnTo>
                                <a:lnTo>
                                  <a:pt x="4670" y="7"/>
                                </a:lnTo>
                                <a:lnTo>
                                  <a:pt x="4642" y="7"/>
                                </a:lnTo>
                                <a:lnTo>
                                  <a:pt x="4642" y="0"/>
                                </a:lnTo>
                                <a:close/>
                                <a:moveTo>
                                  <a:pt x="4691" y="0"/>
                                </a:moveTo>
                                <a:lnTo>
                                  <a:pt x="4719" y="0"/>
                                </a:lnTo>
                                <a:lnTo>
                                  <a:pt x="4719" y="7"/>
                                </a:lnTo>
                                <a:lnTo>
                                  <a:pt x="4691" y="7"/>
                                </a:lnTo>
                                <a:lnTo>
                                  <a:pt x="4691" y="0"/>
                                </a:lnTo>
                                <a:close/>
                                <a:moveTo>
                                  <a:pt x="4740" y="0"/>
                                </a:moveTo>
                                <a:lnTo>
                                  <a:pt x="4769" y="0"/>
                                </a:lnTo>
                                <a:lnTo>
                                  <a:pt x="4769" y="7"/>
                                </a:lnTo>
                                <a:lnTo>
                                  <a:pt x="4740" y="7"/>
                                </a:lnTo>
                                <a:lnTo>
                                  <a:pt x="4740" y="0"/>
                                </a:lnTo>
                                <a:close/>
                                <a:moveTo>
                                  <a:pt x="4790" y="0"/>
                                </a:moveTo>
                                <a:lnTo>
                                  <a:pt x="4818" y="0"/>
                                </a:lnTo>
                                <a:lnTo>
                                  <a:pt x="4818" y="7"/>
                                </a:lnTo>
                                <a:lnTo>
                                  <a:pt x="4790" y="7"/>
                                </a:lnTo>
                                <a:lnTo>
                                  <a:pt x="4790" y="0"/>
                                </a:lnTo>
                                <a:close/>
                                <a:moveTo>
                                  <a:pt x="4839" y="0"/>
                                </a:moveTo>
                                <a:lnTo>
                                  <a:pt x="4868" y="0"/>
                                </a:lnTo>
                                <a:lnTo>
                                  <a:pt x="4868" y="7"/>
                                </a:lnTo>
                                <a:lnTo>
                                  <a:pt x="4839" y="7"/>
                                </a:lnTo>
                                <a:lnTo>
                                  <a:pt x="4839" y="0"/>
                                </a:lnTo>
                                <a:close/>
                                <a:moveTo>
                                  <a:pt x="4889" y="0"/>
                                </a:moveTo>
                                <a:lnTo>
                                  <a:pt x="4917" y="0"/>
                                </a:lnTo>
                                <a:lnTo>
                                  <a:pt x="4917" y="7"/>
                                </a:lnTo>
                                <a:lnTo>
                                  <a:pt x="4889" y="7"/>
                                </a:lnTo>
                                <a:lnTo>
                                  <a:pt x="4889" y="0"/>
                                </a:lnTo>
                                <a:close/>
                                <a:moveTo>
                                  <a:pt x="4938" y="0"/>
                                </a:moveTo>
                                <a:lnTo>
                                  <a:pt x="4966" y="0"/>
                                </a:lnTo>
                                <a:lnTo>
                                  <a:pt x="4966" y="7"/>
                                </a:lnTo>
                                <a:lnTo>
                                  <a:pt x="4938" y="7"/>
                                </a:lnTo>
                                <a:lnTo>
                                  <a:pt x="4938" y="0"/>
                                </a:lnTo>
                                <a:close/>
                                <a:moveTo>
                                  <a:pt x="4987" y="0"/>
                                </a:moveTo>
                                <a:lnTo>
                                  <a:pt x="5016" y="0"/>
                                </a:lnTo>
                                <a:lnTo>
                                  <a:pt x="5016" y="7"/>
                                </a:lnTo>
                                <a:lnTo>
                                  <a:pt x="4987" y="7"/>
                                </a:lnTo>
                                <a:lnTo>
                                  <a:pt x="4987" y="0"/>
                                </a:lnTo>
                                <a:close/>
                                <a:moveTo>
                                  <a:pt x="5037" y="0"/>
                                </a:moveTo>
                                <a:lnTo>
                                  <a:pt x="5065" y="0"/>
                                </a:lnTo>
                                <a:lnTo>
                                  <a:pt x="5065" y="7"/>
                                </a:lnTo>
                                <a:lnTo>
                                  <a:pt x="5037" y="7"/>
                                </a:lnTo>
                                <a:lnTo>
                                  <a:pt x="5037" y="0"/>
                                </a:lnTo>
                                <a:close/>
                                <a:moveTo>
                                  <a:pt x="5086" y="0"/>
                                </a:moveTo>
                                <a:lnTo>
                                  <a:pt x="5114" y="0"/>
                                </a:lnTo>
                                <a:lnTo>
                                  <a:pt x="5114" y="7"/>
                                </a:lnTo>
                                <a:lnTo>
                                  <a:pt x="5086" y="7"/>
                                </a:lnTo>
                                <a:lnTo>
                                  <a:pt x="5086" y="0"/>
                                </a:lnTo>
                                <a:close/>
                                <a:moveTo>
                                  <a:pt x="5135" y="0"/>
                                </a:moveTo>
                                <a:lnTo>
                                  <a:pt x="5164" y="0"/>
                                </a:lnTo>
                                <a:lnTo>
                                  <a:pt x="5164" y="7"/>
                                </a:lnTo>
                                <a:lnTo>
                                  <a:pt x="5135" y="7"/>
                                </a:lnTo>
                                <a:lnTo>
                                  <a:pt x="5135" y="0"/>
                                </a:lnTo>
                                <a:close/>
                                <a:moveTo>
                                  <a:pt x="5185" y="0"/>
                                </a:moveTo>
                                <a:lnTo>
                                  <a:pt x="5213" y="0"/>
                                </a:lnTo>
                                <a:lnTo>
                                  <a:pt x="5213" y="7"/>
                                </a:lnTo>
                                <a:lnTo>
                                  <a:pt x="5185" y="7"/>
                                </a:lnTo>
                                <a:lnTo>
                                  <a:pt x="5185" y="0"/>
                                </a:lnTo>
                                <a:close/>
                                <a:moveTo>
                                  <a:pt x="5234" y="0"/>
                                </a:moveTo>
                                <a:lnTo>
                                  <a:pt x="5262" y="0"/>
                                </a:lnTo>
                                <a:lnTo>
                                  <a:pt x="5262" y="7"/>
                                </a:lnTo>
                                <a:lnTo>
                                  <a:pt x="5234" y="7"/>
                                </a:lnTo>
                                <a:lnTo>
                                  <a:pt x="5234" y="0"/>
                                </a:lnTo>
                                <a:close/>
                                <a:moveTo>
                                  <a:pt x="5284" y="0"/>
                                </a:moveTo>
                                <a:lnTo>
                                  <a:pt x="5312" y="0"/>
                                </a:lnTo>
                                <a:lnTo>
                                  <a:pt x="5312" y="7"/>
                                </a:lnTo>
                                <a:lnTo>
                                  <a:pt x="5284" y="7"/>
                                </a:lnTo>
                                <a:lnTo>
                                  <a:pt x="5284" y="0"/>
                                </a:lnTo>
                                <a:close/>
                                <a:moveTo>
                                  <a:pt x="5333" y="0"/>
                                </a:moveTo>
                                <a:lnTo>
                                  <a:pt x="5361" y="0"/>
                                </a:lnTo>
                                <a:lnTo>
                                  <a:pt x="5361" y="7"/>
                                </a:lnTo>
                                <a:lnTo>
                                  <a:pt x="5333" y="7"/>
                                </a:lnTo>
                                <a:lnTo>
                                  <a:pt x="5333" y="0"/>
                                </a:lnTo>
                                <a:close/>
                                <a:moveTo>
                                  <a:pt x="5383" y="0"/>
                                </a:moveTo>
                                <a:lnTo>
                                  <a:pt x="5411" y="0"/>
                                </a:lnTo>
                                <a:lnTo>
                                  <a:pt x="5411" y="7"/>
                                </a:lnTo>
                                <a:lnTo>
                                  <a:pt x="5383" y="7"/>
                                </a:lnTo>
                                <a:lnTo>
                                  <a:pt x="5383" y="0"/>
                                </a:lnTo>
                                <a:close/>
                                <a:moveTo>
                                  <a:pt x="5432" y="0"/>
                                </a:moveTo>
                                <a:lnTo>
                                  <a:pt x="5460" y="0"/>
                                </a:lnTo>
                                <a:lnTo>
                                  <a:pt x="5460" y="7"/>
                                </a:lnTo>
                                <a:lnTo>
                                  <a:pt x="5432" y="7"/>
                                </a:lnTo>
                                <a:lnTo>
                                  <a:pt x="5432" y="0"/>
                                </a:lnTo>
                                <a:close/>
                                <a:moveTo>
                                  <a:pt x="5481" y="0"/>
                                </a:moveTo>
                                <a:lnTo>
                                  <a:pt x="5509" y="0"/>
                                </a:lnTo>
                                <a:lnTo>
                                  <a:pt x="5509" y="7"/>
                                </a:lnTo>
                                <a:lnTo>
                                  <a:pt x="5481" y="7"/>
                                </a:lnTo>
                                <a:lnTo>
                                  <a:pt x="5481" y="0"/>
                                </a:lnTo>
                                <a:close/>
                                <a:moveTo>
                                  <a:pt x="5531" y="0"/>
                                </a:moveTo>
                                <a:lnTo>
                                  <a:pt x="5559" y="0"/>
                                </a:lnTo>
                                <a:lnTo>
                                  <a:pt x="5559" y="7"/>
                                </a:lnTo>
                                <a:lnTo>
                                  <a:pt x="5531" y="7"/>
                                </a:lnTo>
                                <a:lnTo>
                                  <a:pt x="5531" y="0"/>
                                </a:lnTo>
                                <a:close/>
                                <a:moveTo>
                                  <a:pt x="5580" y="0"/>
                                </a:moveTo>
                                <a:lnTo>
                                  <a:pt x="5608" y="0"/>
                                </a:lnTo>
                                <a:lnTo>
                                  <a:pt x="5608" y="7"/>
                                </a:lnTo>
                                <a:lnTo>
                                  <a:pt x="5580" y="7"/>
                                </a:lnTo>
                                <a:lnTo>
                                  <a:pt x="5580" y="0"/>
                                </a:lnTo>
                                <a:close/>
                                <a:moveTo>
                                  <a:pt x="5629" y="0"/>
                                </a:moveTo>
                                <a:lnTo>
                                  <a:pt x="5657" y="0"/>
                                </a:lnTo>
                                <a:lnTo>
                                  <a:pt x="5657" y="7"/>
                                </a:lnTo>
                                <a:lnTo>
                                  <a:pt x="5629" y="7"/>
                                </a:lnTo>
                                <a:lnTo>
                                  <a:pt x="5629" y="0"/>
                                </a:lnTo>
                                <a:close/>
                                <a:moveTo>
                                  <a:pt x="5679" y="0"/>
                                </a:moveTo>
                                <a:lnTo>
                                  <a:pt x="5707" y="0"/>
                                </a:lnTo>
                                <a:lnTo>
                                  <a:pt x="5707" y="7"/>
                                </a:lnTo>
                                <a:lnTo>
                                  <a:pt x="5679" y="7"/>
                                </a:lnTo>
                                <a:lnTo>
                                  <a:pt x="5679" y="0"/>
                                </a:lnTo>
                                <a:close/>
                                <a:moveTo>
                                  <a:pt x="5728" y="0"/>
                                </a:moveTo>
                                <a:lnTo>
                                  <a:pt x="5757" y="0"/>
                                </a:lnTo>
                                <a:lnTo>
                                  <a:pt x="5757" y="7"/>
                                </a:lnTo>
                                <a:lnTo>
                                  <a:pt x="5728" y="7"/>
                                </a:lnTo>
                                <a:lnTo>
                                  <a:pt x="5728" y="0"/>
                                </a:lnTo>
                                <a:close/>
                                <a:moveTo>
                                  <a:pt x="5778" y="0"/>
                                </a:moveTo>
                                <a:lnTo>
                                  <a:pt x="5806" y="0"/>
                                </a:lnTo>
                                <a:lnTo>
                                  <a:pt x="5806" y="7"/>
                                </a:lnTo>
                                <a:lnTo>
                                  <a:pt x="5778" y="7"/>
                                </a:lnTo>
                                <a:lnTo>
                                  <a:pt x="5778" y="0"/>
                                </a:lnTo>
                                <a:close/>
                                <a:moveTo>
                                  <a:pt x="5827" y="0"/>
                                </a:moveTo>
                                <a:lnTo>
                                  <a:pt x="5855" y="0"/>
                                </a:lnTo>
                                <a:lnTo>
                                  <a:pt x="5855" y="7"/>
                                </a:lnTo>
                                <a:lnTo>
                                  <a:pt x="5827" y="7"/>
                                </a:lnTo>
                                <a:lnTo>
                                  <a:pt x="5827" y="0"/>
                                </a:lnTo>
                                <a:close/>
                                <a:moveTo>
                                  <a:pt x="5876" y="0"/>
                                </a:moveTo>
                                <a:lnTo>
                                  <a:pt x="5905" y="0"/>
                                </a:lnTo>
                                <a:lnTo>
                                  <a:pt x="5905" y="7"/>
                                </a:lnTo>
                                <a:lnTo>
                                  <a:pt x="5876" y="7"/>
                                </a:lnTo>
                                <a:lnTo>
                                  <a:pt x="5876" y="0"/>
                                </a:lnTo>
                                <a:close/>
                                <a:moveTo>
                                  <a:pt x="5926" y="0"/>
                                </a:moveTo>
                                <a:lnTo>
                                  <a:pt x="5954" y="0"/>
                                </a:lnTo>
                                <a:lnTo>
                                  <a:pt x="5954" y="7"/>
                                </a:lnTo>
                                <a:lnTo>
                                  <a:pt x="5926" y="7"/>
                                </a:lnTo>
                                <a:lnTo>
                                  <a:pt x="5926" y="0"/>
                                </a:lnTo>
                                <a:close/>
                                <a:moveTo>
                                  <a:pt x="5975" y="0"/>
                                </a:moveTo>
                                <a:lnTo>
                                  <a:pt x="6003" y="0"/>
                                </a:lnTo>
                                <a:lnTo>
                                  <a:pt x="6003" y="7"/>
                                </a:lnTo>
                                <a:lnTo>
                                  <a:pt x="5975" y="7"/>
                                </a:lnTo>
                                <a:lnTo>
                                  <a:pt x="5975" y="0"/>
                                </a:lnTo>
                                <a:close/>
                                <a:moveTo>
                                  <a:pt x="6024" y="0"/>
                                </a:moveTo>
                                <a:lnTo>
                                  <a:pt x="6053" y="0"/>
                                </a:lnTo>
                                <a:lnTo>
                                  <a:pt x="6053" y="7"/>
                                </a:lnTo>
                                <a:lnTo>
                                  <a:pt x="6024" y="7"/>
                                </a:lnTo>
                                <a:lnTo>
                                  <a:pt x="6024" y="0"/>
                                </a:lnTo>
                                <a:close/>
                                <a:moveTo>
                                  <a:pt x="6074" y="0"/>
                                </a:moveTo>
                                <a:lnTo>
                                  <a:pt x="6102" y="0"/>
                                </a:lnTo>
                                <a:lnTo>
                                  <a:pt x="6102" y="7"/>
                                </a:lnTo>
                                <a:lnTo>
                                  <a:pt x="6074" y="7"/>
                                </a:lnTo>
                                <a:lnTo>
                                  <a:pt x="6074" y="0"/>
                                </a:lnTo>
                                <a:close/>
                                <a:moveTo>
                                  <a:pt x="6123" y="0"/>
                                </a:moveTo>
                                <a:lnTo>
                                  <a:pt x="6152" y="0"/>
                                </a:lnTo>
                                <a:lnTo>
                                  <a:pt x="6152" y="7"/>
                                </a:lnTo>
                                <a:lnTo>
                                  <a:pt x="6123" y="7"/>
                                </a:lnTo>
                                <a:lnTo>
                                  <a:pt x="6123" y="0"/>
                                </a:lnTo>
                                <a:close/>
                                <a:moveTo>
                                  <a:pt x="6173" y="0"/>
                                </a:moveTo>
                                <a:lnTo>
                                  <a:pt x="6201" y="0"/>
                                </a:lnTo>
                                <a:lnTo>
                                  <a:pt x="6201" y="7"/>
                                </a:lnTo>
                                <a:lnTo>
                                  <a:pt x="6173" y="7"/>
                                </a:lnTo>
                                <a:lnTo>
                                  <a:pt x="6173" y="0"/>
                                </a:lnTo>
                                <a:close/>
                                <a:moveTo>
                                  <a:pt x="6222" y="0"/>
                                </a:moveTo>
                                <a:lnTo>
                                  <a:pt x="6250" y="0"/>
                                </a:lnTo>
                                <a:lnTo>
                                  <a:pt x="6250" y="7"/>
                                </a:lnTo>
                                <a:lnTo>
                                  <a:pt x="6222" y="7"/>
                                </a:lnTo>
                                <a:lnTo>
                                  <a:pt x="6222" y="0"/>
                                </a:lnTo>
                                <a:close/>
                                <a:moveTo>
                                  <a:pt x="6271" y="0"/>
                                </a:moveTo>
                                <a:lnTo>
                                  <a:pt x="6300" y="0"/>
                                </a:lnTo>
                                <a:lnTo>
                                  <a:pt x="6300" y="7"/>
                                </a:lnTo>
                                <a:lnTo>
                                  <a:pt x="6271" y="7"/>
                                </a:lnTo>
                                <a:lnTo>
                                  <a:pt x="6271" y="0"/>
                                </a:lnTo>
                                <a:close/>
                                <a:moveTo>
                                  <a:pt x="6321" y="0"/>
                                </a:moveTo>
                                <a:lnTo>
                                  <a:pt x="6349" y="0"/>
                                </a:lnTo>
                                <a:lnTo>
                                  <a:pt x="6349" y="7"/>
                                </a:lnTo>
                                <a:lnTo>
                                  <a:pt x="6321" y="7"/>
                                </a:lnTo>
                                <a:lnTo>
                                  <a:pt x="6321" y="0"/>
                                </a:lnTo>
                                <a:close/>
                                <a:moveTo>
                                  <a:pt x="6370" y="0"/>
                                </a:moveTo>
                                <a:lnTo>
                                  <a:pt x="6398" y="0"/>
                                </a:lnTo>
                                <a:lnTo>
                                  <a:pt x="6398" y="7"/>
                                </a:lnTo>
                                <a:lnTo>
                                  <a:pt x="6370" y="7"/>
                                </a:lnTo>
                                <a:lnTo>
                                  <a:pt x="6370" y="0"/>
                                </a:lnTo>
                                <a:close/>
                                <a:moveTo>
                                  <a:pt x="6419" y="0"/>
                                </a:moveTo>
                                <a:lnTo>
                                  <a:pt x="6448" y="0"/>
                                </a:lnTo>
                                <a:lnTo>
                                  <a:pt x="6448" y="7"/>
                                </a:lnTo>
                                <a:lnTo>
                                  <a:pt x="6419" y="7"/>
                                </a:lnTo>
                                <a:lnTo>
                                  <a:pt x="6419" y="0"/>
                                </a:lnTo>
                                <a:close/>
                                <a:moveTo>
                                  <a:pt x="6469" y="0"/>
                                </a:moveTo>
                                <a:lnTo>
                                  <a:pt x="6497" y="0"/>
                                </a:lnTo>
                                <a:lnTo>
                                  <a:pt x="6497" y="7"/>
                                </a:lnTo>
                                <a:lnTo>
                                  <a:pt x="6469" y="7"/>
                                </a:lnTo>
                                <a:lnTo>
                                  <a:pt x="6469" y="0"/>
                                </a:lnTo>
                                <a:close/>
                                <a:moveTo>
                                  <a:pt x="6518" y="0"/>
                                </a:moveTo>
                                <a:lnTo>
                                  <a:pt x="6546" y="0"/>
                                </a:lnTo>
                                <a:lnTo>
                                  <a:pt x="6546" y="7"/>
                                </a:lnTo>
                                <a:lnTo>
                                  <a:pt x="6518" y="7"/>
                                </a:lnTo>
                                <a:lnTo>
                                  <a:pt x="6518" y="0"/>
                                </a:lnTo>
                                <a:close/>
                                <a:moveTo>
                                  <a:pt x="6567" y="0"/>
                                </a:moveTo>
                                <a:lnTo>
                                  <a:pt x="6596" y="0"/>
                                </a:lnTo>
                                <a:lnTo>
                                  <a:pt x="6596" y="7"/>
                                </a:lnTo>
                                <a:lnTo>
                                  <a:pt x="6567" y="7"/>
                                </a:lnTo>
                                <a:lnTo>
                                  <a:pt x="6567" y="0"/>
                                </a:lnTo>
                                <a:close/>
                                <a:moveTo>
                                  <a:pt x="6617" y="0"/>
                                </a:moveTo>
                                <a:lnTo>
                                  <a:pt x="6645" y="0"/>
                                </a:lnTo>
                                <a:lnTo>
                                  <a:pt x="6645" y="7"/>
                                </a:lnTo>
                                <a:lnTo>
                                  <a:pt x="6617" y="7"/>
                                </a:lnTo>
                                <a:lnTo>
                                  <a:pt x="6617" y="0"/>
                                </a:lnTo>
                                <a:close/>
                                <a:moveTo>
                                  <a:pt x="6667" y="0"/>
                                </a:moveTo>
                                <a:lnTo>
                                  <a:pt x="6695" y="0"/>
                                </a:lnTo>
                                <a:lnTo>
                                  <a:pt x="6695" y="7"/>
                                </a:lnTo>
                                <a:lnTo>
                                  <a:pt x="6667" y="7"/>
                                </a:lnTo>
                                <a:lnTo>
                                  <a:pt x="6667" y="0"/>
                                </a:lnTo>
                                <a:close/>
                                <a:moveTo>
                                  <a:pt x="6716" y="0"/>
                                </a:moveTo>
                                <a:lnTo>
                                  <a:pt x="6730" y="0"/>
                                </a:lnTo>
                                <a:lnTo>
                                  <a:pt x="6730" y="7"/>
                                </a:lnTo>
                                <a:lnTo>
                                  <a:pt x="6716" y="7"/>
                                </a:lnTo>
                                <a:lnTo>
                                  <a:pt x="6716"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76" name="Rectangle 98"/>
                        <wps:cNvSpPr>
                          <a:spLocks noChangeArrowheads="1"/>
                        </wps:cNvSpPr>
                        <wps:spPr bwMode="auto">
                          <a:xfrm>
                            <a:off x="112395" y="1754945"/>
                            <a:ext cx="14732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6"/>
                                  <w:szCs w:val="26"/>
                                  <w:lang w:val="en-US"/>
                                </w:rPr>
                                <w:t></w:t>
                              </w:r>
                            </w:p>
                          </w:txbxContent>
                        </wps:txbx>
                        <wps:bodyPr rot="0" vert="horz" wrap="none" lIns="0" tIns="0" rIns="0" bIns="0" anchor="t" anchorCtr="0">
                          <a:spAutoFit/>
                        </wps:bodyPr>
                      </wps:wsp>
                      <wps:wsp>
                        <wps:cNvPr id="977" name="Rectangle 99"/>
                        <wps:cNvSpPr>
                          <a:spLocks noChangeArrowheads="1"/>
                        </wps:cNvSpPr>
                        <wps:spPr bwMode="auto">
                          <a:xfrm>
                            <a:off x="1284606" y="1020506"/>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6C6C25" w:rsidRDefault="0059726E">
                              <w:pPr>
                                <w:rPr>
                                  <w:rFonts w:asciiTheme="minorHAnsi" w:hAnsiTheme="minorHAnsi"/>
                                  <w:sz w:val="18"/>
                                  <w:szCs w:val="18"/>
                                  <w:lang w:val="ru-RU"/>
                                </w:rPr>
                              </w:pPr>
                              <w:r w:rsidRPr="006C6C25">
                                <w:rPr>
                                  <w:rFonts w:asciiTheme="minorHAnsi" w:hAnsiTheme="minorHAnsi"/>
                                  <w:b/>
                                  <w:bCs/>
                                  <w:color w:val="000000"/>
                                  <w:sz w:val="18"/>
                                  <w:szCs w:val="18"/>
                                  <w:lang w:val="ru-RU"/>
                                </w:rPr>
                                <w:t>СПП</w:t>
                              </w:r>
                            </w:p>
                          </w:txbxContent>
                        </wps:txbx>
                        <wps:bodyPr rot="0" vert="horz" wrap="none" lIns="0" tIns="0" rIns="0" bIns="0" anchor="t" anchorCtr="0">
                          <a:spAutoFit/>
                        </wps:bodyPr>
                      </wps:wsp>
                      <wps:wsp>
                        <wps:cNvPr id="983" name="Freeform 103"/>
                        <wps:cNvSpPr>
                          <a:spLocks noEditPoints="1"/>
                        </wps:cNvSpPr>
                        <wps:spPr bwMode="auto">
                          <a:xfrm>
                            <a:off x="2540" y="2096575"/>
                            <a:ext cx="4269105" cy="35560"/>
                          </a:xfrm>
                          <a:custGeom>
                            <a:avLst/>
                            <a:gdLst>
                              <a:gd name="T0" fmla="*/ 0 w 6723"/>
                              <a:gd name="T1" fmla="*/ 0 h 56"/>
                              <a:gd name="T2" fmla="*/ 6723 w 6723"/>
                              <a:gd name="T3" fmla="*/ 0 h 56"/>
                              <a:gd name="T4" fmla="*/ 6723 w 6723"/>
                              <a:gd name="T5" fmla="*/ 9 h 56"/>
                              <a:gd name="T6" fmla="*/ 0 w 6723"/>
                              <a:gd name="T7" fmla="*/ 9 h 56"/>
                              <a:gd name="T8" fmla="*/ 0 w 6723"/>
                              <a:gd name="T9" fmla="*/ 0 h 56"/>
                              <a:gd name="T10" fmla="*/ 0 w 6723"/>
                              <a:gd name="T11" fmla="*/ 19 h 56"/>
                              <a:gd name="T12" fmla="*/ 6723 w 6723"/>
                              <a:gd name="T13" fmla="*/ 19 h 56"/>
                              <a:gd name="T14" fmla="*/ 6723 w 6723"/>
                              <a:gd name="T15" fmla="*/ 38 h 56"/>
                              <a:gd name="T16" fmla="*/ 0 w 6723"/>
                              <a:gd name="T17" fmla="*/ 38 h 56"/>
                              <a:gd name="T18" fmla="*/ 0 w 6723"/>
                              <a:gd name="T19" fmla="*/ 19 h 56"/>
                              <a:gd name="T20" fmla="*/ 0 w 6723"/>
                              <a:gd name="T21" fmla="*/ 47 h 56"/>
                              <a:gd name="T22" fmla="*/ 6723 w 6723"/>
                              <a:gd name="T23" fmla="*/ 47 h 56"/>
                              <a:gd name="T24" fmla="*/ 6723 w 6723"/>
                              <a:gd name="T25" fmla="*/ 56 h 56"/>
                              <a:gd name="T26" fmla="*/ 0 w 6723"/>
                              <a:gd name="T27" fmla="*/ 56 h 56"/>
                              <a:gd name="T28" fmla="*/ 0 w 6723"/>
                              <a:gd name="T29" fmla="*/ 47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723" h="56">
                                <a:moveTo>
                                  <a:pt x="0" y="0"/>
                                </a:moveTo>
                                <a:lnTo>
                                  <a:pt x="6723" y="0"/>
                                </a:lnTo>
                                <a:lnTo>
                                  <a:pt x="6723" y="9"/>
                                </a:lnTo>
                                <a:lnTo>
                                  <a:pt x="0" y="9"/>
                                </a:lnTo>
                                <a:lnTo>
                                  <a:pt x="0" y="0"/>
                                </a:lnTo>
                                <a:close/>
                                <a:moveTo>
                                  <a:pt x="0" y="19"/>
                                </a:moveTo>
                                <a:lnTo>
                                  <a:pt x="6723" y="19"/>
                                </a:lnTo>
                                <a:lnTo>
                                  <a:pt x="6723" y="38"/>
                                </a:lnTo>
                                <a:lnTo>
                                  <a:pt x="0" y="38"/>
                                </a:lnTo>
                                <a:lnTo>
                                  <a:pt x="0" y="19"/>
                                </a:lnTo>
                                <a:close/>
                                <a:moveTo>
                                  <a:pt x="0" y="47"/>
                                </a:moveTo>
                                <a:lnTo>
                                  <a:pt x="6723" y="47"/>
                                </a:lnTo>
                                <a:lnTo>
                                  <a:pt x="6723" y="56"/>
                                </a:lnTo>
                                <a:lnTo>
                                  <a:pt x="0" y="56"/>
                                </a:lnTo>
                                <a:lnTo>
                                  <a:pt x="0" y="47"/>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984" name="Rectangle 104"/>
                        <wps:cNvSpPr>
                          <a:spLocks noChangeArrowheads="1"/>
                        </wps:cNvSpPr>
                        <wps:spPr bwMode="auto">
                          <a:xfrm>
                            <a:off x="1176655" y="2174680"/>
                            <a:ext cx="1570990" cy="200660"/>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5" name="Freeform 105"/>
                        <wps:cNvSpPr>
                          <a:spLocks noEditPoints="1"/>
                        </wps:cNvSpPr>
                        <wps:spPr bwMode="auto">
                          <a:xfrm>
                            <a:off x="1174750" y="2172140"/>
                            <a:ext cx="1575435" cy="205740"/>
                          </a:xfrm>
                          <a:custGeom>
                            <a:avLst/>
                            <a:gdLst>
                              <a:gd name="T0" fmla="*/ 0 w 2481"/>
                              <a:gd name="T1" fmla="*/ 0 h 324"/>
                              <a:gd name="T2" fmla="*/ 2481 w 2481"/>
                              <a:gd name="T3" fmla="*/ 0 h 324"/>
                              <a:gd name="T4" fmla="*/ 2481 w 2481"/>
                              <a:gd name="T5" fmla="*/ 324 h 324"/>
                              <a:gd name="T6" fmla="*/ 0 w 2481"/>
                              <a:gd name="T7" fmla="*/ 324 h 324"/>
                              <a:gd name="T8" fmla="*/ 0 w 2481"/>
                              <a:gd name="T9" fmla="*/ 0 h 324"/>
                              <a:gd name="T10" fmla="*/ 7 w 2481"/>
                              <a:gd name="T11" fmla="*/ 320 h 324"/>
                              <a:gd name="T12" fmla="*/ 3 w 2481"/>
                              <a:gd name="T13" fmla="*/ 317 h 324"/>
                              <a:gd name="T14" fmla="*/ 2477 w 2481"/>
                              <a:gd name="T15" fmla="*/ 317 h 324"/>
                              <a:gd name="T16" fmla="*/ 2474 w 2481"/>
                              <a:gd name="T17" fmla="*/ 320 h 324"/>
                              <a:gd name="T18" fmla="*/ 2474 w 2481"/>
                              <a:gd name="T19" fmla="*/ 4 h 324"/>
                              <a:gd name="T20" fmla="*/ 2477 w 2481"/>
                              <a:gd name="T21" fmla="*/ 7 h 324"/>
                              <a:gd name="T22" fmla="*/ 3 w 2481"/>
                              <a:gd name="T23" fmla="*/ 7 h 324"/>
                              <a:gd name="T24" fmla="*/ 7 w 2481"/>
                              <a:gd name="T25" fmla="*/ 4 h 324"/>
                              <a:gd name="T26" fmla="*/ 7 w 2481"/>
                              <a:gd name="T27" fmla="*/ 320 h 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481" h="324">
                                <a:moveTo>
                                  <a:pt x="0" y="0"/>
                                </a:moveTo>
                                <a:lnTo>
                                  <a:pt x="2481" y="0"/>
                                </a:lnTo>
                                <a:lnTo>
                                  <a:pt x="2481" y="324"/>
                                </a:lnTo>
                                <a:lnTo>
                                  <a:pt x="0" y="324"/>
                                </a:lnTo>
                                <a:lnTo>
                                  <a:pt x="0" y="0"/>
                                </a:lnTo>
                                <a:close/>
                                <a:moveTo>
                                  <a:pt x="7" y="320"/>
                                </a:moveTo>
                                <a:lnTo>
                                  <a:pt x="3" y="317"/>
                                </a:lnTo>
                                <a:lnTo>
                                  <a:pt x="2477" y="317"/>
                                </a:lnTo>
                                <a:lnTo>
                                  <a:pt x="2474" y="320"/>
                                </a:lnTo>
                                <a:lnTo>
                                  <a:pt x="2474" y="4"/>
                                </a:lnTo>
                                <a:lnTo>
                                  <a:pt x="2477" y="7"/>
                                </a:lnTo>
                                <a:lnTo>
                                  <a:pt x="3" y="7"/>
                                </a:lnTo>
                                <a:lnTo>
                                  <a:pt x="7" y="4"/>
                                </a:lnTo>
                                <a:lnTo>
                                  <a:pt x="7" y="32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86" name="Rectangle 106"/>
                        <wps:cNvSpPr>
                          <a:spLocks noChangeArrowheads="1"/>
                        </wps:cNvSpPr>
                        <wps:spPr bwMode="auto">
                          <a:xfrm>
                            <a:off x="3047365" y="2165790"/>
                            <a:ext cx="1190625" cy="205105"/>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 name="Freeform 107"/>
                        <wps:cNvSpPr>
                          <a:spLocks noEditPoints="1"/>
                        </wps:cNvSpPr>
                        <wps:spPr bwMode="auto">
                          <a:xfrm>
                            <a:off x="3045460" y="2163250"/>
                            <a:ext cx="1195070" cy="210185"/>
                          </a:xfrm>
                          <a:custGeom>
                            <a:avLst/>
                            <a:gdLst>
                              <a:gd name="T0" fmla="*/ 0 w 1882"/>
                              <a:gd name="T1" fmla="*/ 0 h 331"/>
                              <a:gd name="T2" fmla="*/ 1882 w 1882"/>
                              <a:gd name="T3" fmla="*/ 0 h 331"/>
                              <a:gd name="T4" fmla="*/ 1882 w 1882"/>
                              <a:gd name="T5" fmla="*/ 331 h 331"/>
                              <a:gd name="T6" fmla="*/ 0 w 1882"/>
                              <a:gd name="T7" fmla="*/ 331 h 331"/>
                              <a:gd name="T8" fmla="*/ 0 w 1882"/>
                              <a:gd name="T9" fmla="*/ 0 h 331"/>
                              <a:gd name="T10" fmla="*/ 7 w 1882"/>
                              <a:gd name="T11" fmla="*/ 327 h 331"/>
                              <a:gd name="T12" fmla="*/ 3 w 1882"/>
                              <a:gd name="T13" fmla="*/ 324 h 331"/>
                              <a:gd name="T14" fmla="*/ 1878 w 1882"/>
                              <a:gd name="T15" fmla="*/ 324 h 331"/>
                              <a:gd name="T16" fmla="*/ 1874 w 1882"/>
                              <a:gd name="T17" fmla="*/ 327 h 331"/>
                              <a:gd name="T18" fmla="*/ 1874 w 1882"/>
                              <a:gd name="T19" fmla="*/ 4 h 331"/>
                              <a:gd name="T20" fmla="*/ 1878 w 1882"/>
                              <a:gd name="T21" fmla="*/ 7 h 331"/>
                              <a:gd name="T22" fmla="*/ 3 w 1882"/>
                              <a:gd name="T23" fmla="*/ 7 h 331"/>
                              <a:gd name="T24" fmla="*/ 7 w 1882"/>
                              <a:gd name="T25" fmla="*/ 4 h 331"/>
                              <a:gd name="T26" fmla="*/ 7 w 1882"/>
                              <a:gd name="T27" fmla="*/ 327 h 3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82" h="331">
                                <a:moveTo>
                                  <a:pt x="0" y="0"/>
                                </a:moveTo>
                                <a:lnTo>
                                  <a:pt x="1882" y="0"/>
                                </a:lnTo>
                                <a:lnTo>
                                  <a:pt x="1882" y="331"/>
                                </a:lnTo>
                                <a:lnTo>
                                  <a:pt x="0" y="331"/>
                                </a:lnTo>
                                <a:lnTo>
                                  <a:pt x="0" y="0"/>
                                </a:lnTo>
                                <a:close/>
                                <a:moveTo>
                                  <a:pt x="7" y="327"/>
                                </a:moveTo>
                                <a:lnTo>
                                  <a:pt x="3" y="324"/>
                                </a:lnTo>
                                <a:lnTo>
                                  <a:pt x="1878" y="324"/>
                                </a:lnTo>
                                <a:lnTo>
                                  <a:pt x="1874" y="327"/>
                                </a:lnTo>
                                <a:lnTo>
                                  <a:pt x="1874" y="4"/>
                                </a:lnTo>
                                <a:lnTo>
                                  <a:pt x="1878" y="7"/>
                                </a:lnTo>
                                <a:lnTo>
                                  <a:pt x="3" y="7"/>
                                </a:lnTo>
                                <a:lnTo>
                                  <a:pt x="7" y="4"/>
                                </a:lnTo>
                                <a:lnTo>
                                  <a:pt x="7" y="32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90" name="Rectangle 110"/>
                        <wps:cNvSpPr>
                          <a:spLocks noChangeArrowheads="1"/>
                        </wps:cNvSpPr>
                        <wps:spPr bwMode="auto">
                          <a:xfrm>
                            <a:off x="346346" y="2216838"/>
                            <a:ext cx="75628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AC54DF" w:rsidRDefault="0059726E">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wps:txbx>
                        <wps:bodyPr rot="0" vert="horz" wrap="none" lIns="0" tIns="0" rIns="0" bIns="0" anchor="t" anchorCtr="0">
                          <a:spAutoFit/>
                        </wps:bodyPr>
                      </wps:wsp>
                      <wps:wsp>
                        <wps:cNvPr id="991" name="Rectangle 111"/>
                        <wps:cNvSpPr>
                          <a:spLocks noChangeArrowheads="1"/>
                        </wps:cNvSpPr>
                        <wps:spPr bwMode="auto">
                          <a:xfrm>
                            <a:off x="166302" y="2175292"/>
                            <a:ext cx="6794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pPr>
                                <w:rPr>
                                  <w:rFonts w:asciiTheme="minorHAnsi" w:hAnsiTheme="minorHAnsi"/>
                                  <w:lang w:val="ru-RU"/>
                                </w:rPr>
                              </w:pPr>
                              <w:r>
                                <w:rPr>
                                  <w:rFonts w:asciiTheme="minorHAnsi" w:hAnsiTheme="minorHAnsi" w:cs="SimSun"/>
                                  <w:b/>
                                  <w:bCs/>
                                  <w:color w:val="000000"/>
                                  <w:lang w:val="ru-RU"/>
                                </w:rPr>
                                <w:t>6</w:t>
                              </w:r>
                            </w:p>
                          </w:txbxContent>
                        </wps:txbx>
                        <wps:bodyPr rot="0" vert="horz" wrap="none" lIns="0" tIns="0" rIns="0" bIns="0" anchor="t" anchorCtr="0">
                          <a:spAutoFit/>
                        </wps:bodyPr>
                      </wps:wsp>
                      <wps:wsp>
                        <wps:cNvPr id="974" name="Rectangle 96"/>
                        <wps:cNvSpPr>
                          <a:spLocks noChangeArrowheads="1"/>
                        </wps:cNvSpPr>
                        <wps:spPr bwMode="auto">
                          <a:xfrm>
                            <a:off x="332118" y="1709815"/>
                            <a:ext cx="824694"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rsidP="001762AA">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wps:txbx>
                        <wps:bodyPr rot="0" vert="horz" wrap="square" lIns="0" tIns="0" rIns="0" bIns="0" anchor="t" anchorCtr="0">
                          <a:spAutoFit/>
                        </wps:bodyPr>
                      </wps:wsp>
                      <wps:wsp>
                        <wps:cNvPr id="240" name="Rectangle 240"/>
                        <wps:cNvSpPr>
                          <a:spLocks noChangeArrowheads="1"/>
                        </wps:cNvSpPr>
                        <wps:spPr bwMode="auto">
                          <a:xfrm>
                            <a:off x="1875634" y="654653"/>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6C6C25">
                              <w:r>
                                <w:rPr>
                                  <w:rFonts w:cs="DaunPenh"/>
                                  <w:b/>
                                  <w:bCs/>
                                  <w:color w:val="000000"/>
                                  <w:sz w:val="18"/>
                                  <w:szCs w:val="18"/>
                                </w:rPr>
                                <w:t>КТСОП</w:t>
                              </w:r>
                            </w:p>
                          </w:txbxContent>
                        </wps:txbx>
                        <wps:bodyPr rot="0" vert="horz" wrap="none" lIns="0" tIns="0" rIns="0" bIns="0" anchor="t" anchorCtr="0">
                          <a:spAutoFit/>
                        </wps:bodyPr>
                      </wps:wsp>
                      <wps:wsp>
                        <wps:cNvPr id="241" name="Rectangle 241"/>
                        <wps:cNvSpPr>
                          <a:spLocks noChangeArrowheads="1"/>
                        </wps:cNvSpPr>
                        <wps:spPr bwMode="auto">
                          <a:xfrm>
                            <a:off x="2103846" y="994100"/>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6C6C25">
                              <w:r>
                                <w:rPr>
                                  <w:rFonts w:cs="DaunPenh"/>
                                  <w:b/>
                                  <w:bCs/>
                                  <w:color w:val="000000"/>
                                  <w:sz w:val="18"/>
                                  <w:szCs w:val="18"/>
                                </w:rPr>
                                <w:t>КТСОП</w:t>
                              </w:r>
                            </w:p>
                          </w:txbxContent>
                        </wps:txbx>
                        <wps:bodyPr rot="0" vert="horz" wrap="none" lIns="0" tIns="0" rIns="0" bIns="0" anchor="t" anchorCtr="0">
                          <a:spAutoFit/>
                        </wps:bodyPr>
                      </wps:wsp>
                      <wps:wsp>
                        <wps:cNvPr id="242" name="Rectangle 242"/>
                        <wps:cNvSpPr>
                          <a:spLocks noChangeArrowheads="1"/>
                        </wps:cNvSpPr>
                        <wps:spPr bwMode="auto">
                          <a:xfrm>
                            <a:off x="2385493" y="1374410"/>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6C6C25">
                              <w:r>
                                <w:rPr>
                                  <w:rFonts w:cs="DaunPenh"/>
                                  <w:b/>
                                  <w:bCs/>
                                  <w:color w:val="000000"/>
                                  <w:sz w:val="18"/>
                                  <w:szCs w:val="18"/>
                                </w:rPr>
                                <w:t>КТСОП</w:t>
                              </w:r>
                            </w:p>
                          </w:txbxContent>
                        </wps:txbx>
                        <wps:bodyPr rot="0" vert="horz" wrap="none" lIns="0" tIns="0" rIns="0" bIns="0" anchor="t" anchorCtr="0">
                          <a:spAutoFit/>
                        </wps:bodyPr>
                      </wps:wsp>
                      <wps:wsp>
                        <wps:cNvPr id="243" name="Rectangle 243"/>
                        <wps:cNvSpPr>
                          <a:spLocks noChangeArrowheads="1"/>
                        </wps:cNvSpPr>
                        <wps:spPr bwMode="auto">
                          <a:xfrm>
                            <a:off x="1578223" y="1400837"/>
                            <a:ext cx="272689"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r>
                                <w:rPr>
                                  <w:b/>
                                  <w:bCs/>
                                  <w:color w:val="000000"/>
                                  <w:sz w:val="18"/>
                                  <w:szCs w:val="18"/>
                                </w:rPr>
                                <w:t>СПП</w:t>
                              </w:r>
                            </w:p>
                          </w:txbxContent>
                        </wps:txbx>
                        <wps:bodyPr rot="0" vert="horz" wrap="square" lIns="0" tIns="0" rIns="0" bIns="0" anchor="t" anchorCtr="0">
                          <a:spAutoFit/>
                        </wps:bodyPr>
                      </wps:wsp>
                      <wps:wsp>
                        <wps:cNvPr id="244" name="Rectangle 244"/>
                        <wps:cNvSpPr>
                          <a:spLocks noChangeArrowheads="1"/>
                        </wps:cNvSpPr>
                        <wps:spPr bwMode="auto">
                          <a:xfrm>
                            <a:off x="1823188" y="1762653"/>
                            <a:ext cx="25005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r>
                                <w:rPr>
                                  <w:b/>
                                  <w:bCs/>
                                  <w:color w:val="000000"/>
                                  <w:sz w:val="18"/>
                                  <w:szCs w:val="18"/>
                                </w:rPr>
                                <w:t>СПП</w:t>
                              </w:r>
                            </w:p>
                          </w:txbxContent>
                        </wps:txbx>
                        <wps:bodyPr rot="0" vert="horz" wrap="square" lIns="0" tIns="0" rIns="0" bIns="0" anchor="t" anchorCtr="0">
                          <a:spAutoFit/>
                        </wps:bodyPr>
                      </wps:wsp>
                      <wps:wsp>
                        <wps:cNvPr id="247" name="Rectangle 247"/>
                        <wps:cNvSpPr>
                          <a:spLocks noChangeArrowheads="1"/>
                        </wps:cNvSpPr>
                        <wps:spPr bwMode="auto">
                          <a:xfrm>
                            <a:off x="3194804" y="1404333"/>
                            <a:ext cx="2724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pPr>
                                <w:spacing w:before="0"/>
                              </w:pPr>
                              <w:r>
                                <w:rPr>
                                  <w:b/>
                                  <w:bCs/>
                                  <w:color w:val="000000"/>
                                  <w:sz w:val="18"/>
                                  <w:szCs w:val="18"/>
                                </w:rPr>
                                <w:t>СПП</w:t>
                              </w:r>
                            </w:p>
                          </w:txbxContent>
                        </wps:txbx>
                        <wps:bodyPr rot="0" vert="horz" wrap="square" lIns="0" tIns="0" rIns="0" bIns="0" anchor="t" anchorCtr="0">
                          <a:spAutoFit/>
                        </wps:bodyPr>
                      </wps:wsp>
                      <wps:wsp>
                        <wps:cNvPr id="248" name="Rectangle 248"/>
                        <wps:cNvSpPr>
                          <a:spLocks noChangeArrowheads="1"/>
                        </wps:cNvSpPr>
                        <wps:spPr bwMode="auto">
                          <a:xfrm>
                            <a:off x="3386523" y="1767419"/>
                            <a:ext cx="2724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pPr>
                                <w:spacing w:before="0"/>
                              </w:pPr>
                              <w:r>
                                <w:rPr>
                                  <w:b/>
                                  <w:bCs/>
                                  <w:color w:val="000000"/>
                                  <w:sz w:val="18"/>
                                  <w:szCs w:val="18"/>
                                </w:rPr>
                                <w:t>СПП</w:t>
                              </w:r>
                            </w:p>
                          </w:txbxContent>
                        </wps:txbx>
                        <wps:bodyPr rot="0" vert="horz" wrap="square" lIns="0" tIns="0" rIns="0" bIns="0" anchor="t" anchorCtr="0">
                          <a:spAutoFit/>
                        </wps:bodyPr>
                      </wps:wsp>
                      <wps:wsp>
                        <wps:cNvPr id="249" name="Rectangle 249"/>
                        <wps:cNvSpPr>
                          <a:spLocks noChangeArrowheads="1"/>
                        </wps:cNvSpPr>
                        <wps:spPr bwMode="auto">
                          <a:xfrm>
                            <a:off x="3512514" y="2215852"/>
                            <a:ext cx="2724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pPr>
                                <w:spacing w:before="0"/>
                              </w:pPr>
                              <w:r>
                                <w:rPr>
                                  <w:b/>
                                  <w:bCs/>
                                  <w:color w:val="000000"/>
                                  <w:sz w:val="18"/>
                                  <w:szCs w:val="18"/>
                                </w:rPr>
                                <w:t>СПП</w:t>
                              </w:r>
                            </w:p>
                          </w:txbxContent>
                        </wps:txbx>
                        <wps:bodyPr rot="0" vert="horz" wrap="square" lIns="0" tIns="0" rIns="0" bIns="0" anchor="t" anchorCtr="0">
                          <a:spAutoFit/>
                        </wps:bodyPr>
                      </wps:wsp>
                      <wps:wsp>
                        <wps:cNvPr id="250" name="Rectangle 250"/>
                        <wps:cNvSpPr>
                          <a:spLocks noChangeArrowheads="1"/>
                        </wps:cNvSpPr>
                        <wps:spPr bwMode="auto">
                          <a:xfrm>
                            <a:off x="3310550" y="654586"/>
                            <a:ext cx="80962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r>
                                <w:rPr>
                                  <w:rFonts w:cs="DaunPenh"/>
                                  <w:b/>
                                  <w:bCs/>
                                  <w:color w:val="000000"/>
                                  <w:sz w:val="12"/>
                                  <w:szCs w:val="12"/>
                                </w:rPr>
                                <w:t>Существующие связи</w:t>
                              </w:r>
                            </w:p>
                          </w:txbxContent>
                        </wps:txbx>
                        <wps:bodyPr rot="0" vert="horz" wrap="square" lIns="0" tIns="0" rIns="0" bIns="0" anchor="t" anchorCtr="0">
                          <a:spAutoFit/>
                        </wps:bodyPr>
                      </wps:wsp>
                      <wps:wsp>
                        <wps:cNvPr id="251" name="Rectangle 251"/>
                        <wps:cNvSpPr>
                          <a:spLocks noChangeArrowheads="1"/>
                        </wps:cNvSpPr>
                        <wps:spPr bwMode="auto">
                          <a:xfrm>
                            <a:off x="3467219" y="948590"/>
                            <a:ext cx="808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791B2F">
                              <w:r>
                                <w:rPr>
                                  <w:rFonts w:cs="DaunPenh"/>
                                  <w:b/>
                                  <w:bCs/>
                                  <w:color w:val="000000"/>
                                  <w:sz w:val="12"/>
                                  <w:szCs w:val="12"/>
                                </w:rPr>
                                <w:t>Существующие связи</w:t>
                              </w:r>
                            </w:p>
                          </w:txbxContent>
                        </wps:txbx>
                        <wps:bodyPr rot="0" vert="horz" wrap="square" lIns="0" tIns="0" rIns="0" bIns="0" anchor="t" anchorCtr="0">
                          <a:spAutoFit/>
                        </wps:bodyPr>
                      </wps:wsp>
                    </wpc:wpc>
                  </a:graphicData>
                </a:graphic>
              </wp:inline>
            </w:drawing>
          </mc:Choice>
          <mc:Fallback>
            <w:pict>
              <v:group id="Canvas 68" o:spid="_x0000_s1061" editas="canvas" style="width:378.55pt;height:198.2pt;mso-position-horizontal-relative:char;mso-position-vertical-relative:line" coordsize="48069,25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">
                <v:shape id="_x0000_s1062" type="#_x0000_t75" style="position:absolute;width:48069;height:25165;visibility:visible;mso-wrap-style:square" filled="t" fillcolor="white [3212]">
                  <v:fill o:detectmouseclick="t"/>
                  <v:path o:connecttype="none"/>
                </v:shape>
                <v:rect id="Rectangle 57" o:spid="_x0000_s1063" style="position:absolute;left:30429;top:2823;width:11862;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xTscUA&#10;AADbAAAADwAAAGRycy9kb3ducmV2LnhtbESPQWvCQBSE74L/YXlCL1I3DSo1dZW2oOhNYy+9vWZf&#10;k9Ds23R31dhf3xUEj8PMfMPMl51pxImcry0reBolIIgLq2suFXwcVo/PIHxA1thYJgUX8rBc9Htz&#10;zLQ9855OeShFhLDPUEEVQptJ6YuKDPqRbYmj922dwRClK6V2eI5w08g0SabSYM1xocKW3isqfvKj&#10;UdD+frHbjme7Nf59vs2Gdeq7MlXqYdC9voAI1IV7+NbeaAWTCVy/xB8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nFOxxQAAANsAAAAPAAAAAAAAAAAAAAAAAJgCAABkcnMv&#10;ZG93bnJldi54bWxQSwUGAAAAAAQABAD1AAAAigMAAAAA&#10;" fillcolor="lime" stroked="f"/>
                <v:shape id="Freeform 58" o:spid="_x0000_s1064" style="position:absolute;left:30410;top:2798;width:11900;height:2102;visibility:visible;mso-wrap-style:square;v-text-anchor:top" coordsize="1874,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QMQA&#10;AADbAAAADwAAAGRycy9kb3ducmV2LnhtbESPQWvCQBSE74L/YXlCL6KbCg2SukoMlPZYNaLeHtnX&#10;JJh9G7LbmP77riB4HGbmG2a1GUwjeupcbVnB6zwCQVxYXXOpID98zJYgnEfW2FgmBX/kYLMej1aY&#10;aHvjHfV7X4oAYZeggsr7NpHSFRUZdHPbEgfvx3YGfZBdKXWHtwA3jVxEUSwN1hwWKmwpq6i47n+N&#10;gs8sP6eLDK99nk7Px+94ay6nrVIvkyF9B+Fp8M/wo/2lFbzF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P0kDEAAAA2wAAAA8AAAAAAAAAAAAAAAAAmAIAAGRycy9k&#10;b3ducmV2LnhtbFBLBQYAAAAABAAEAPUAAACJAwAAAAA=&#10;" path="m,l1874,r,331l,331,,xm7,327l3,324r1868,l1867,327r,-323l1871,7,3,7,7,4r,323xe" fillcolor="black" strokeweight="0">
                  <v:path arrowok="t" o:connecttype="custom" o:connectlocs="0,0;1189990,0;1189990,210185;0,210185;0,0;4445,207645;1905,205740;1188085,205740;1185545,207645;1185545,2540;1188085,4445;1905,4445;4445,2540;4445,207645" o:connectangles="0,0,0,0,0,0,0,0,0,0,0,0,0,0"/>
                  <o:lock v:ext="edit" verticies="t"/>
                </v:shape>
                <v:shape id="Freeform 59" o:spid="_x0000_s1065" style="position:absolute;left:30473;top:7376;width:11818;height:12764;visibility:visible;mso-wrap-style:square;v-text-anchor:top" coordsize="1861,2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TMIA&#10;AADcAAAADwAAAGRycy9kb3ducmV2LnhtbERPy2rCQBTdF/yH4QpuipkoRW3MKFKw7a74gG4vmWsm&#10;mrmTZqaa5us7C8Hl4bzzdWdrcaXWV44VTJIUBHHhdMWlguNhO16A8AFZY+2YFPyRh/Vq8JRjpt2N&#10;d3Tdh1LEEPYZKjAhNJmUvjBk0SeuIY7cybUWQ4RtKXWLtxhuazlN05m0WHFsMNjQm6Hisv+1CqqP&#10;vqFvbeh9e3yd91/n559+R0qNht1mCSJQFx7iu/tTK3hZxP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aVMwgAAANwAAAAPAAAAAAAAAAAAAAAAAJgCAABkcnMvZG93&#10;bnJldi54bWxQSwUGAAAAAAQABAD1AAAAhwMAAAAA&#10;" path="m,2010l,,1861,2010,,2010xe" fillcolor="#f3b200" stroked="f">
                  <v:path arrowok="t" o:connecttype="custom" o:connectlocs="0,1276350;0,0;1181735,1276350;0,1276350" o:connectangles="0,0,0,0"/>
                </v:shape>
                <v:shape id="Freeform 60" o:spid="_x0000_s1066" style="position:absolute;left:30454;top:7319;width:11887;height:12840;visibility:visible;mso-wrap-style:square;v-text-anchor:top" coordsize="1872,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snscA&#10;AADcAAAADwAAAGRycy9kb3ducmV2LnhtbESPW2vCQBSE3wv9D8sp9E03ihRN3UgRBbF4adqXvh2y&#10;J5c2ezZmtzH+e1cQ+jjMzDfMfNGbWnTUusqygtEwAkGcWV1xoeDrcz2YgnAeWWNtmRRcyMEieXyY&#10;Y6ztmT+oS30hAoRdjApK75tYSpeVZNANbUMcvNy2Bn2QbSF1i+cAN7UcR9GLNFhxWCixoWVJ2W/6&#10;ZxRs31fb0/GyW33vddos81F3+qkOSj0/9W+vIDz1/j98b2+0gsl0Brcz4QjI5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l7J7HAAAA3AAAAA8AAAAAAAAAAAAAAAAAmAIAAGRy&#10;cy9kb3ducmV2LnhtbFBLBQYAAAAABAAEAPUAAACMAwAAAAA=&#10;" path="m,2022l,,1872,2022,,2022xm1864,2015r-2,6l1,11,7,9r,2010l3,2015r1861,xe" fillcolor="black" strokeweight="0">
                  <v:path arrowok="t" o:connecttype="custom" o:connectlocs="0,1283970;0,0;1188720,1283970;0,1283970;1183640,1279525;1182370,1283335;635,6985;4445,5715;4445,1282065;1905,1279525;1183640,1279525" o:connectangles="0,0,0,0,0,0,0,0,0,0,0"/>
                  <o:lock v:ext="edit" verticies="t"/>
                </v:shape>
                <v:shape id="Freeform 61" o:spid="_x0000_s1067" style="position:absolute;left:30473;top:6125;width:11906;height:12942;visibility:visible;mso-wrap-style:square;v-text-anchor:top" coordsize="1875,2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LmsMA&#10;AADcAAAADwAAAGRycy9kb3ducmV2LnhtbERPW2vCMBR+F/Yfwhn4IjN1iGjXVMZgKBQmujFfD83p&#10;hTUnNYm1+/fLw8DHj++ebUfTiYGcby0rWMwTEMSl1S3XCr4+35/WIHxA1thZJgW/5GGbP0wyTLW9&#10;8ZGGU6hFDGGfooImhD6V0pcNGfRz2xNHrrLOYIjQ1VI7vMVw08nnJFlJgy3HhgZ7emuo/DldjYKP&#10;y3Au6m5XbFYzV1ldHM7fu0qp6eP4+gIi0Bju4n/3XitYbuL8eCYeAZ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dLmsMAAADcAAAADwAAAAAAAAAAAAAAAACYAgAAZHJzL2Rv&#10;d25yZXYueG1sUEsFBgAAAAAEAAQA9QAAAIgDAAAAAA==&#10;" path="m1875,r,2038l,,1875,xe" fillcolor="lime" stroked="f">
                  <v:path arrowok="t" o:connecttype="custom" o:connectlocs="1190625,0;1190625,1294130;0,0;1190625,0" o:connectangles="0,0,0,0"/>
                </v:shape>
                <v:shape id="Freeform 62" o:spid="_x0000_s1068" style="position:absolute;left:30422;top:6100;width:11983;height:13024;visibility:visible;mso-wrap-style:square;v-text-anchor:top" coordsize="1887,2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268UA&#10;AADcAAAADwAAAGRycy9kb3ducmV2LnhtbESP0WrCQBRE3wX/YbkF38ymIq1Ns4oatIIgNO0HXLK3&#10;Sdrs3ZBdY9qvdwuCj8PMnGHS1WAa0VPnassKHqMYBHFhdc2lgs+P3XQBwnlkjY1lUvBLDlbL8SjF&#10;RNsLv1Of+1IECLsEFVTet4mUrqjIoItsSxy8L9sZ9EF2pdQdXgLcNHIWx0/SYM1hocKWthUVP/nZ&#10;KBj+8iYr9seNp/LNUXz6XtvnTKnJw7B+BeFp8PfwrX3QCuYvM/g/E4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brxQAAANwAAAAPAAAAAAAAAAAAAAAAAJgCAABkcnMv&#10;ZG93bnJldi54bWxQSwUGAAAAAAQABAD1AAAAigMAAAAA&#10;" path="m1887,r,2051l,,1887,xm8,7l11,2,1886,2040r-7,2l1879,4r4,3l8,7xe" fillcolor="black" strokeweight="0">
                  <v:path arrowok="t" o:connecttype="custom" o:connectlocs="1198245,0;1198245,1302385;0,0;1198245,0;5080,4445;6985,1270;1197610,1295400;1193165,1296670;1193165,2540;1195705,4445;5080,4445" o:connectangles="0,0,0,0,0,0,0,0,0,0,0"/>
                  <o:lock v:ext="edit" verticies="t"/>
                </v:shape>
                <v:rect id="Rectangle 63" o:spid="_x0000_s1069" style="position:absolute;left:11588;top:2823;width:15710;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d9gcYA&#10;AADcAAAADwAAAGRycy9kb3ducmV2LnhtbESPT2vCQBTE74LfYXlCL6VujCJN6iq2UKk3/128vWaf&#10;STD7Nt3datpP3xUKHoeZ+Q0zW3SmERdyvrasYDRMQBAXVtdcKjjs35+eQfiArLGxTAp+yMNi3u/N&#10;MNf2ylu67EIpIoR9jgqqENpcSl9UZNAPbUscvZN1BkOUrpTa4TXCTSPTJJlKgzXHhQpbequoOO++&#10;jYL265PdepJtVvh7fM0e69R3ZarUw6BbvoAI1IV7+L/9oRVMsjHczs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d9gcYAAADcAAAADwAAAAAAAAAAAAAAAACYAgAAZHJz&#10;L2Rvd25yZXYueG1sUEsFBgAAAAAEAAQA9QAAAIsDAAAAAA==&#10;" fillcolor="lime" stroked="f"/>
                <v:shape id="Freeform 64" o:spid="_x0000_s1070" style="position:absolute;left:11569;top:2798;width:15755;height:2102;visibility:visible;mso-wrap-style:square;v-text-anchor:top" coordsize="2481,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V5z8MA&#10;AADcAAAADwAAAGRycy9kb3ducmV2LnhtbESPQYvCMBSE7wv+h/AEb2uq6KLVKFJQBC9uV++P5tlW&#10;m5fSxFr99WZhYY/DzHzDLNedqURLjSstKxgNIxDEmdUl5wpOP9vPGQjnkTVWlknBkxysV72PJcba&#10;Pvib2tTnIkDYxaig8L6OpXRZQQbd0NbEwbvYxqAPssmlbvAR4KaS4yj6kgZLDgsF1pQUlN3Su1Ew&#10;26TT6+7M7SFJypyPl9dOT19KDfrdZgHCU+f/w3/tvVYwmU/g90w4AnL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V5z8MAAADcAAAADwAAAAAAAAAAAAAAAACYAgAAZHJzL2Rv&#10;d25yZXYueG1sUEsFBgAAAAAEAAQA9QAAAIgDAAAAAA==&#10;" path="m,l2481,r,331l,331,,xm7,327l3,324r2474,l2473,327r,-323l2477,7,3,7,7,4r,323xe" fillcolor="black" strokeweight="0">
                  <v:path arrowok="t" o:connecttype="custom" o:connectlocs="0,0;1575435,0;1575435,210185;0,210185;0,0;4445,207645;1905,205740;1572895,205740;1570355,207645;1570355,2540;1572895,4445;1905,4445;4445,2540;4445,207645" o:connectangles="0,0,0,0,0,0,0,0,0,0,0,0,0,0"/>
                  <o:lock v:ext="edit" verticies="t"/>
                </v:shape>
                <v:shape id="Freeform 65" o:spid="_x0000_s1071" style="position:absolute;left:11677;top:6125;width:15710;height:12897;visibility:visible;mso-wrap-style:square;v-text-anchor:top" coordsize="2474,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r+gMYA&#10;AADcAAAADwAAAGRycy9kb3ducmV2LnhtbESPQWsCMRSE70L/Q3hCL1KzFhXdGkW0Yg89VFtKj4/N&#10;cxO6eVk26br++0YQPA4z8w2zWHWuEi01wXpWMBpmIIgLry2XCr4+d08zECEia6w8k4ILBVgtH3oL&#10;zLU/84HaYyxFgnDIUYGJsc6lDIUhh2Hoa+LknXzjMCbZlFI3eE5wV8nnLJtKh5bTgsGaNoaK3+Of&#10;U9C+D6zZ6tduXo0+6GdbfO/tzCn12O/WLyAidfEevrXftILxfALXM+kI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r+gMYAAADcAAAADwAAAAAAAAAAAAAAAACYAgAAZHJz&#10;L2Rvd25yZXYueG1sUEsFBgAAAAAEAAQA9QAAAIsDAAAAAA==&#10;" path="m2474,r,2031l,,2474,xe" fillcolor="lime" stroked="f">
                  <v:path arrowok="t" o:connecttype="custom" o:connectlocs="1570990,0;1570990,1289685;0,0;1570990,0" o:connectangles="0,0,0,0"/>
                </v:shape>
                <v:shape id="Freeform 66" o:spid="_x0000_s1072" style="position:absolute;left:11620;top:6100;width:15792;height:12973;visibility:visible;mso-wrap-style:square;v-text-anchor:top" coordsize="2487,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j6w8UA&#10;AADcAAAADwAAAGRycy9kb3ducmV2LnhtbESPQWvCQBSE74X+h+UJvRTdWCRodBUpWHsTter1uftM&#10;gtm3IbuN6b93BaHHYWa+YWaLzlaipcaXjhUMBwkIYu1MybmCn/2qPwbhA7LByjEp+CMPi/nrywwz&#10;4268pXYXchEh7DNUUIRQZ1J6XZBFP3A1cfQurrEYomxyaRq8Rbit5EeSpNJiyXGhwJo+C9LX3a9V&#10;YJfH8vqeTvToK98f1qdxq9fnjVJvvW45BRGoC//hZ/vbKBhNUn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PrDxQAAANwAAAAPAAAAAAAAAAAAAAAAAJgCAABkcnMv&#10;ZG93bnJldi54bWxQSwUGAAAAAAQABAD1AAAAigMAAAAA&#10;" path="m2487,r,2043l,,2487,xm9,7l12,1,2486,2032r-6,3l2480,4r3,3l9,7xe" fillcolor="black" strokeweight="0">
                  <v:path arrowok="t" o:connecttype="custom" o:connectlocs="1579245,0;1579245,1297305;0,0;1579245,0;5715,4445;7620,635;1578610,1290320;1574800,1292225;1574800,2540;1576705,4445;5715,4445" o:connectangles="0,0,0,0,0,0,0,0,0,0,0"/>
                  <o:lock v:ext="edit" verticies="t"/>
                </v:shape>
                <v:shape id="Freeform 67" o:spid="_x0000_s1073" style="position:absolute;left:11722;top:7599;width:15443;height:12674;visibility:visible;mso-wrap-style:square;v-text-anchor:top" coordsize="2432,19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ivBcQA&#10;AADcAAAADwAAAGRycy9kb3ducmV2LnhtbESPQWsCMRSE7wX/Q3hCbzWrFW1Xo4hQKELFqvT82Dw3&#10;225etknqbv+9EQSPw8x8w8yXna3FmXyoHCsYDjIQxIXTFZcKjoe3pxcQISJrrB2Tgn8KsFz0HuaY&#10;a9fyJ533sRQJwiFHBSbGJpcyFIYshoFriJN3ct5iTNKXUntsE9zWcpRlE2mx4rRgsKG1oeJn/2cV&#10;bJzfrodfH/53OjnuyDwf6th+K/XY71YzEJG6eA/f2u9awfh1Ctcz6Qj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YrwXEAAAA3AAAAA8AAAAAAAAAAAAAAAAAmAIAAGRycy9k&#10;b3ducmV2LnhtbFBLBQYAAAAABAAEAPUAAACJAwAAAAA=&#10;" path="m,1996l,,2432,1996,,1996xe" fillcolor="#f3b200" stroked="f">
                  <v:path arrowok="t" o:connecttype="custom" o:connectlocs="0,1267460;0,0;1544320,1267460;0,1267460" o:connectangles="0,0,0,0"/>
                </v:shape>
                <v:shape id="Freeform 68" o:spid="_x0000_s1074" style="position:absolute;left:11703;top:7554;width:15525;height:12738;visibility:visible;mso-wrap-style:square;v-text-anchor:top" coordsize="2445,2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89t8IA&#10;AADcAAAADwAAAGRycy9kb3ducmV2LnhtbERPTU/CQBC9k/AfNmPiDbYaJVJZCDHREE9SFeJt0h26&#10;Dd3Z2l1p/ffMgYTjy/terAbfqBN1sQ5s4G6agSIug625MvD1+Tp5AhUTssUmMBn4pwir5Xi0wNyG&#10;nrd0KlKlJIRjjgZcSm2udSwdeYzT0BILdwidxySwq7TtsJdw3+j7LJtpjzVLg8OWXhyVx+LPS8m+&#10;CG733f/y2+H9+GE3P+2+fzTm9mZYP4NKNKSr+OLeWAMPc1krZ+QI6OUZ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fz23wgAAANwAAAAPAAAAAAAAAAAAAAAAAJgCAABkcnMvZG93&#10;bnJldi54bWxQSwUGAAAAAAQABAD1AAAAhwMAAAAA&#10;" path="m,2006l,,2445,2006,,2006xm2435,1999r-2,7l1,10,7,7r,1996l3,1999r2432,xe" fillcolor="black" strokeweight="0">
                  <v:path arrowok="t" o:connecttype="custom" o:connectlocs="0,1273810;0,0;1552575,1273810;0,1273810;1546225,1269365;1544955,1273810;635,6350;4445,4445;4445,1271905;1905,1269365;1546225,1269365" o:connectangles="0,0,0,0,0,0,0,0,0,0,0"/>
                  <o:lock v:ext="edit" verticies="t"/>
                </v:shape>
                <v:rect id="_x0000_s1075" style="position:absolute;left:3327;top:6513;width:835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VtB8UA&#10;AADcAAAADwAAAGRycy9kb3ducmV2LnhtbESPQWvCQBSE70L/w/IKXqRuFBGTukopCB4KYvRgb4/s&#10;azZt9m3Irib117uC4HGYmW+Y5bq3tbhQ6yvHCibjBARx4XTFpYLjYfO2AOEDssbaMSn4Jw/r1ctg&#10;iZl2He/pkodSRAj7DBWYEJpMSl8YsujHriGO3o9rLYYo21LqFrsIt7WcJslcWqw4Lhhs6NNQ8Zef&#10;rYLN7lQRX+V+lC4691tMv3Pz1Sg1fO0/3kEE6sMz/GhvtYJZmsL9TD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W0HxQAAANwAAAAPAAAAAAAAAAAAAAAAAJgCAABkcnMv&#10;ZG93bnJldi54bWxQSwUGAAAAAAQABAD1AAAAigMAAAAA&#10;" filled="f" stroked="f">
                  <v:textbox style="mso-fit-shape-to-text:t" inset="0,0,0,0">
                    <w:txbxContent>
                      <w:p w:rsidR="0059726E" w:rsidRPr="008B08B5" w:rsidRDefault="0059726E">
                        <w:pPr>
                          <w:rPr>
                            <w:rFonts w:asciiTheme="minorHAnsi" w:hAnsiTheme="minorHAnsi"/>
                            <w:sz w:val="14"/>
                            <w:szCs w:val="14"/>
                            <w:lang w:val="ru-RU"/>
                          </w:rPr>
                        </w:pPr>
                        <w:r>
                          <w:rPr>
                            <w:rFonts w:asciiTheme="minorHAnsi" w:hAnsiTheme="minorHAnsi" w:cs="DaunPenh"/>
                            <w:b/>
                            <w:bCs/>
                            <w:color w:val="000000"/>
                            <w:sz w:val="14"/>
                            <w:szCs w:val="14"/>
                            <w:lang w:val="ru-RU"/>
                          </w:rPr>
                          <w:t>Инфраструктура СПП</w:t>
                        </w:r>
                        <w:r>
                          <w:rPr>
                            <w:rFonts w:asciiTheme="minorHAnsi" w:hAnsiTheme="minorHAnsi" w:cs="DaunPenh"/>
                            <w:b/>
                            <w:bCs/>
                            <w:color w:val="000000"/>
                            <w:sz w:val="14"/>
                            <w:szCs w:val="14"/>
                            <w:lang w:val="ru-RU"/>
                          </w:rPr>
                          <w:br/>
                          <w:t>с наложением</w:t>
                        </w:r>
                      </w:p>
                    </w:txbxContent>
                  </v:textbox>
                </v:rect>
                <v:rect id="Rectangle 71" o:spid="_x0000_s1076" style="position:absolute;left:3327;top:10119;width:843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j7G8UA&#10;AADcAAAADwAAAGRycy9kb3ducmV2LnhtbESPQWvCQBSE7wX/w/IEL6IbhYpGV5GC4KFQjB709sg+&#10;s9Hs25DdmrS/visIPQ4z8w2z2nS2Eg9qfOlYwWScgCDOnS65UHA67kZzED4ga6wck4If8rBZ995W&#10;mGrX8oEeWShEhLBPUYEJoU6l9Lkhi37sauLoXV1jMUTZFFI32Ea4reQ0SWbSYslxwWBNH4bye/Zt&#10;Fey+ziXxrzwMF/PW3fLpJTOftVKDfrddggjUhf/wq73XCt6TCTzP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WPsbxQAAANwAAAAPAAAAAAAAAAAAAAAAAJgCAABkcnMv&#10;ZG93bnJldi54bWxQSwUGAAAAAAQABAD1AAAAigMAAAAA&#10;" filled="f" stroked="f">
                  <v:textbox style="mso-fit-shape-to-text:t" inset="0,0,0,0">
                    <w:txbxContent>
                      <w:p w:rsidR="0059726E" w:rsidRPr="008B08B5" w:rsidRDefault="0059726E">
                        <w:pPr>
                          <w:rPr>
                            <w:rFonts w:asciiTheme="minorHAnsi" w:hAnsiTheme="minorHAnsi"/>
                            <w:sz w:val="14"/>
                            <w:szCs w:val="14"/>
                            <w:lang w:val="ru-RU"/>
                          </w:rPr>
                        </w:pPr>
                        <w:r w:rsidRPr="008B08B5">
                          <w:rPr>
                            <w:rFonts w:asciiTheme="minorHAnsi" w:hAnsiTheme="minorHAnsi" w:cs="DaunPenh"/>
                            <w:b/>
                            <w:bCs/>
                            <w:color w:val="000000"/>
                            <w:sz w:val="14"/>
                            <w:szCs w:val="14"/>
                            <w:lang w:val="ru-RU"/>
                          </w:rPr>
                          <w:t>Расширение</w:t>
                        </w:r>
                        <w:r>
                          <w:rPr>
                            <w:rFonts w:asciiTheme="minorHAnsi" w:hAnsiTheme="minorHAnsi" w:cs="DaunPenh"/>
                            <w:b/>
                            <w:bCs/>
                            <w:color w:val="000000"/>
                            <w:sz w:val="14"/>
                            <w:szCs w:val="14"/>
                            <w:lang w:val="ru-RU"/>
                          </w:rPr>
                          <w:t xml:space="preserve"> исполь-</w:t>
                        </w:r>
                        <w:r>
                          <w:rPr>
                            <w:rFonts w:asciiTheme="minorHAnsi" w:hAnsiTheme="minorHAnsi" w:cs="DaunPenh"/>
                            <w:b/>
                            <w:bCs/>
                            <w:color w:val="000000"/>
                            <w:sz w:val="14"/>
                            <w:szCs w:val="14"/>
                            <w:lang w:val="ru-RU"/>
                          </w:rPr>
                          <w:br/>
                          <w:t>зования</w:t>
                        </w:r>
                        <w:r w:rsidRPr="008B08B5">
                          <w:rPr>
                            <w:rFonts w:asciiTheme="minorHAnsi" w:hAnsiTheme="minorHAnsi" w:cs="DaunPenh"/>
                            <w:b/>
                            <w:bCs/>
                            <w:color w:val="000000"/>
                            <w:sz w:val="14"/>
                            <w:szCs w:val="14"/>
                            <w:lang w:val="en-US"/>
                          </w:rPr>
                          <w:t xml:space="preserve"> </w:t>
                        </w:r>
                        <w:r>
                          <w:rPr>
                            <w:rFonts w:asciiTheme="minorHAnsi" w:hAnsiTheme="minorHAnsi" w:cs="DaunPenh"/>
                            <w:b/>
                            <w:bCs/>
                            <w:color w:val="000000"/>
                            <w:sz w:val="14"/>
                            <w:szCs w:val="14"/>
                            <w:lang w:val="ru-RU"/>
                          </w:rPr>
                          <w:t>СПП</w:t>
                        </w:r>
                      </w:p>
                    </w:txbxContent>
                  </v:textbox>
                </v:rect>
                <v:rect id="Rectangle 73" o:spid="_x0000_s1077" style="position:absolute;left:3325;top:13409;width:824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bA98YA&#10;AADcAAAADwAAAGRycy9kb3ducmV2LnhtbESPQWvCQBSE70L/w/IKXkQ3VSyauoZSCPQgFFMPentk&#10;n9m02bchu5q0v75bEDwOM/MNs8kG24grdb52rOBploAgLp2uuVJw+MynKxA+IGtsHJOCH/KQbR9G&#10;G0y163lP1yJUIkLYp6jAhNCmUvrSkEU/cy1x9M6usxii7CqpO+wj3DZyniTP0mLNccFgS2+Gyu/i&#10;YhXkH8ea+FfuJ+tV777K+akwu1ap8ePw+gIi0BDu4Vv7XStYJgv4PxOP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bA98YAAADcAAAADwAAAAAAAAAAAAAAAACYAgAAZHJz&#10;L2Rvd25yZXYueG1sUEsFBgAAAAAEAAQA9QAAAIsDAAAAAA==&#10;" filled="f" stroked="f">
                  <v:textbox style="mso-fit-shape-to-text:t" inset="0,0,0,0">
                    <w:txbxContent>
                      <w:p w:rsidR="0059726E" w:rsidRPr="002A32CF" w:rsidRDefault="0059726E">
                        <w:pPr>
                          <w:rPr>
                            <w:rFonts w:asciiTheme="minorHAnsi" w:hAnsiTheme="minorHAnsi"/>
                            <w:spacing w:val="-6"/>
                            <w:sz w:val="14"/>
                            <w:szCs w:val="14"/>
                          </w:rPr>
                        </w:pPr>
                        <w:r w:rsidRPr="002A32CF">
                          <w:rPr>
                            <w:rFonts w:asciiTheme="minorHAnsi" w:hAnsiTheme="minorHAnsi" w:cs="DaunPenh"/>
                            <w:b/>
                            <w:bCs/>
                            <w:color w:val="000000"/>
                            <w:spacing w:val="-6"/>
                            <w:sz w:val="14"/>
                            <w:szCs w:val="14"/>
                            <w:lang w:val="ru-RU"/>
                          </w:rPr>
                          <w:t>Замена оставшейся</w:t>
                        </w:r>
                        <w:r w:rsidRPr="002A32CF">
                          <w:rPr>
                            <w:rFonts w:asciiTheme="minorHAnsi" w:hAnsiTheme="minorHAnsi" w:cs="DaunPenh"/>
                            <w:b/>
                            <w:bCs/>
                            <w:color w:val="000000"/>
                            <w:spacing w:val="-6"/>
                            <w:sz w:val="14"/>
                            <w:szCs w:val="14"/>
                            <w:lang w:val="ru-RU"/>
                          </w:rPr>
                          <w:br/>
                          <w:t>части инфраструктуры</w:t>
                        </w:r>
                        <w:r w:rsidRPr="002A32CF">
                          <w:rPr>
                            <w:rFonts w:asciiTheme="minorHAnsi" w:hAnsiTheme="minorHAnsi" w:cs="DaunPenh"/>
                            <w:b/>
                            <w:bCs/>
                            <w:color w:val="000000"/>
                            <w:spacing w:val="-6"/>
                            <w:sz w:val="14"/>
                            <w:szCs w:val="14"/>
                            <w:lang w:val="en-US"/>
                          </w:rPr>
                          <w:t xml:space="preserve"> </w:t>
                        </w:r>
                      </w:p>
                    </w:txbxContent>
                  </v:textbox>
                </v:rect>
                <v:rect id="_x0000_s1078" style="position:absolute;left:3327;top:2817;width:8985;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Fjb8UA&#10;AADcAAAADwAAAGRycy9kb3ducmV2LnhtbESPQWvCQBSE7wX/w/IEL6KbChWNriIFwYNQjB709sg+&#10;s9Hs25BdTdpf3y0IPQ4z8w2zXHe2Ek9qfOlYwfs4AUGcO11yoeB03I5mIHxA1lg5JgXf5GG96r0t&#10;MdWu5QM9s1CICGGfogITQp1K6XNDFv3Y1cTRu7rGYoiyKaRusI1wW8lJkkylxZLjgsGaPg3l9+xh&#10;FWy/ziXxjzwM57PW3fLJJTP7WqlBv9ssQATqwn/41d5pBR/J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WNvxQAAANwAAAAPAAAAAAAAAAAAAAAAAJgCAABkcnMv&#10;ZG93bnJldi54bWxQSwUGAAAAAAQABAD1AAAAigMAAAAA&#10;" filled="f" stroked="f">
                  <v:textbox style="mso-fit-shape-to-text:t" inset="0,0,0,0">
                    <w:txbxContent>
                      <w:p w:rsidR="0059726E" w:rsidRPr="008B08B5" w:rsidRDefault="0059726E">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v:textbox>
                </v:rect>
                <v:rect id="_x0000_s1079" style="position:absolute;left:18509;top:3207;width:3308;height:13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f8b4A&#10;AADcAAAADwAAAGRycy9kb3ducmV2LnhtbERPy2oCMRTdC/5DuEJ3mii0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iH/G+AAAA3AAAAA8AAAAAAAAAAAAAAAAAmAIAAGRycy9kb3ducmV2&#10;LnhtbFBLBQYAAAAABAAEAPUAAACDAwAAAAA=&#10;" filled="f" stroked="f">
                  <v:textbox style="mso-fit-shape-to-text:t" inset="0,0,0,0">
                    <w:txbxContent>
                      <w:p w:rsidR="0059726E" w:rsidRPr="006C6C25" w:rsidRDefault="0059726E" w:rsidP="006C6C25">
                        <w:pPr>
                          <w:spacing w:before="0"/>
                          <w:rPr>
                            <w:rFonts w:asciiTheme="minorHAnsi" w:hAnsiTheme="minorHAnsi"/>
                            <w:sz w:val="18"/>
                            <w:szCs w:val="18"/>
                            <w:lang w:val="ru-RU"/>
                          </w:rPr>
                        </w:pPr>
                        <w:r>
                          <w:rPr>
                            <w:rFonts w:asciiTheme="minorHAnsi" w:hAnsiTheme="minorHAnsi" w:cs="DaunPenh"/>
                            <w:b/>
                            <w:bCs/>
                            <w:color w:val="000000"/>
                            <w:sz w:val="18"/>
                            <w:szCs w:val="18"/>
                            <w:lang w:val="ru-RU"/>
                          </w:rPr>
                          <w:t>КТСОП</w:t>
                        </w:r>
                      </w:p>
                    </w:txbxContent>
                  </v:textbox>
                </v:rect>
                <v:rect id="_x0000_s1080" style="position:absolute;left:14897;top:360;width:8128;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66asIA&#10;AADcAAAADwAAAGRycy9kb3ducmV2LnhtbESP3WoCMRSE74W+QzgF7zSpUL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rrpqwgAAANwAAAAPAAAAAAAAAAAAAAAAAJgCAABkcnMvZG93&#10;bnJldi54bWxQSwUGAAAAAAQABAD1AAAAhwMAAAAA&#10;" filled="f" stroked="f">
                  <v:textbox style="mso-fit-shape-to-text:t" inset="0,0,0,0">
                    <w:txbxContent>
                      <w:p w:rsidR="0059726E" w:rsidRPr="008B08B5" w:rsidRDefault="0059726E">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v:textbox>
                </v:rect>
                <v:rect id="_x0000_s1081" style="position:absolute;left:34032;top:359;width:7175;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3IXcIA&#10;AADcAAAADwAAAGRycy9kb3ducmV2LnhtbERPTYvCMBC9C/6HMIIX0VRB0a5RRBD2IIjdPezehma2&#10;qTaT0mRt9debg+Dx8b7X285W4kaNLx0rmE4SEMS50yUXCr6/DuMlCB+QNVaOScGdPGw3/d4aU+1a&#10;PtMtC4WIIexTVGBCqFMpfW7Iop+4mjhyf66xGCJsCqkbbGO4reQsSRbSYsmxwWBNe0P5Nfu3Cg6n&#10;n5L4Ic+j1bJ1l3z2m5ljrdRw0O0+QATqwlv8cn9qBfNpnB/Px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zchdwgAAANwAAAAPAAAAAAAAAAAAAAAAAJgCAABkcnMvZG93&#10;bnJldi54bWxQSwUGAAAAAAQABAD1AAAAhwMAAAAA&#10;" filled="f" stroked="f">
                  <v:textbox style="mso-fit-shape-to-text:t" inset="0,0,0,0">
                    <w:txbxContent>
                      <w:p w:rsidR="0059726E" w:rsidRPr="008B08B5" w:rsidRDefault="0059726E">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v:textbox>
                </v:rect>
                <v:rect id="_x0000_s1082" style="position:absolute;left:33108;top:2817;width:8102;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txsYA&#10;AADcAAAADwAAAGRycy9kb3ducmV2LnhtbESPQWvCQBSE74X+h+UVvBTdRLBozEZKQfAgFGMP9fbI&#10;vmbTZt+G7NbE/npXEHocZuYbJt+MthVn6n3jWEE6S0AQV043XCv4OG6nSxA+IGtsHZOCC3nYFI8P&#10;OWbaDXygcxlqESHsM1RgQugyKX1lyKKfuY44el+utxii7Gupexwi3LZyniQv0mLDccFgR2+Gqp/y&#10;1yrYvn82xH/y8LxaDu67mp9Ks++UmjyNr2sQgcbwH763d1rBIk3hdiYe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FtxsYAAADcAAAADwAAAAAAAAAAAAAAAACYAgAAZHJz&#10;L2Rvd25yZXYueG1sUEsFBgAAAAAEAAQA9QAAAIsDAAAAAA==&#10;" filled="f" stroked="f">
                  <v:textbox style="mso-fit-shape-to-text:t" inset="0,0,0,0">
                    <w:txbxContent>
                      <w:p w:rsidR="0059726E" w:rsidRPr="00791B2F" w:rsidRDefault="0059726E" w:rsidP="00791B2F">
                        <w:pPr>
                          <w:rPr>
                            <w:lang w:val="ru-RU"/>
                          </w:rPr>
                        </w:pPr>
                        <w:r>
                          <w:rPr>
                            <w:rFonts w:asciiTheme="minorHAnsi" w:hAnsiTheme="minorHAnsi" w:cs="DaunPenh"/>
                            <w:b/>
                            <w:bCs/>
                            <w:color w:val="000000"/>
                            <w:sz w:val="12"/>
                            <w:szCs w:val="12"/>
                            <w:lang w:val="ru-RU"/>
                          </w:rPr>
                          <w:t>Существующие связи</w:t>
                        </w:r>
                      </w:p>
                    </w:txbxContent>
                  </v:textbox>
                </v:rect>
                <v:rect id="Rectangle 86" o:spid="_x0000_s1083" style="position:absolute;left:1123;top:2613;width:788;height:23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fsIA&#10;AADcAAAADwAAAGRycy9kb3ducmV2LnhtbESPzYoCMRCE74LvEFrwphlFxB2NIoKgy14c9wGaSc8P&#10;Jp0hic749puFhT0WVfUVtTsM1ogX+dA6VrCYZyCIS6dbrhV838+zDYgQkTUax6TgTQEO+/Foh7l2&#10;Pd/oVcRaJAiHHBU0MXa5lKFsyGKYu444eZXzFmOSvpbaY5/g1shllq2lxZbTQoMdnRoqH8XTKpD3&#10;4txvCuMz97msvsz1cqvIKTWdDMctiEhD/A//tS9awcd6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4QV+wgAAANwAAAAPAAAAAAAAAAAAAAAAAJgCAABkcnMvZG93&#10;bnJldi54bWxQSwUGAAAAAAQABAD1AAAAhwMAAAAA&#10;" filled="f" stroked="f">
                  <v:textbox style="mso-fit-shape-to-text:t" inset="0,0,0,0">
                    <w:txbxContent>
                      <w:p w:rsidR="0059726E" w:rsidRPr="00791B2F" w:rsidRDefault="0059726E">
                        <w:pPr>
                          <w:rPr>
                            <w:lang w:val="ru-RU"/>
                          </w:rPr>
                        </w:pPr>
                      </w:p>
                    </w:txbxContent>
                  </v:textbox>
                </v:rect>
                <v:rect id="Rectangle 87" o:spid="_x0000_s1084" style="position:absolute;left:1123;top:13745;width:1474;height:25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2g5cIA&#10;AADcAAAADwAAAGRycy9kb3ducmV2LnhtbESPzYoCMRCE74LvEFrwphkFxR2NIoKgy14c9wGaSc8P&#10;Jp0hic749puFhT0WVfUVtTsM1ogX+dA6VrCYZyCIS6dbrhV838+zDYgQkTUax6TgTQEO+/Foh7l2&#10;Pd/oVcRaJAiHHBU0MXa5lKFsyGKYu444eZXzFmOSvpbaY5/g1shllq2lxZbTQoMdnRoqH8XTKpD3&#10;4txvCuMz97msvsz1cqvIKTWdDMctiEhD/A//tS9awcd6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aDl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sz w:val="26"/>
                            <w:szCs w:val="26"/>
                            <w:lang w:val="en-US"/>
                          </w:rPr>
                          <w:t></w:t>
                        </w:r>
                      </w:p>
                    </w:txbxContent>
                  </v:textbox>
                </v:rect>
                <v:rect id="Rectangle 88" o:spid="_x0000_s1085" style="position:absolute;left:1123;top:9942;width:1474;height:25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ksIA&#10;AADcAAAADwAAAGRycy9kb3ducmV2LnhtbESPzYoCMRCE7wv7DqGFva0ZPQzuaBQRBBUvjj5AM+n5&#10;waQzJFlnfHuzIOyxqKqvqNVmtEY8yIfOsYLZNANBXDndcaPgdt1/L0CEiKzROCYFTwqwWX9+rLDQ&#10;buALPcrYiAThUKCCNsa+kDJULVkMU9cTJ6923mJM0jdSexwS3Bo5z7JcWuw4LbTY066l6l7+WgXy&#10;Wu6HRWl85k7z+myOh0tNTqmvybhdgog0xv/wu33QCn7y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z6S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sz w:val="26"/>
                            <w:szCs w:val="26"/>
                            <w:lang w:val="en-US"/>
                          </w:rPr>
                          <w:t></w:t>
                        </w:r>
                      </w:p>
                    </w:txbxContent>
                  </v:textbox>
                </v:rect>
                <v:rect id="Rectangle 89" o:spid="_x0000_s1086" style="position:absolute;left:1123;top:6322;width:1474;height:25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bCcIA&#10;AADcAAAADwAAAGRycy9kb3ducmV2LnhtbESPzYoCMRCE7wu+Q2jB25rRg+uORhFBUNmL4z5AM+n5&#10;waQzJNEZ394IC3ssquorar0drBEP8qF1rGA2zUAQl063XCv4vR4+lyBCRNZoHJOCJwXYbkYfa8y1&#10;6/lCjyLWIkE45KigibHLpQxlQxbD1HXEyauctxiT9LXUHvsEt0bOs2whLbacFhrsaN9QeSvuVoG8&#10;Fod+WRifufO8+jGn46Uip9RkPOxWICIN8T/81z5qBd+LL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5sJ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sz w:val="26"/>
                            <w:szCs w:val="26"/>
                            <w:lang w:val="en-US"/>
                          </w:rPr>
                          <w:t></w:t>
                        </w:r>
                      </w:p>
                    </w:txbxContent>
                  </v:textbox>
                </v:rect>
                <v:shape id="Freeform 90" o:spid="_x0000_s1087" style="position:absolute;left:514;top:5300;width:42735;height:355;visibility:visible;mso-wrap-style:square;v-text-anchor:top" coordsize="673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sCsMA&#10;AADcAAAADwAAAGRycy9kb3ducmV2LnhtbERPXWvCMBR9H+w/hDvwbU11UrrOKJswFEFlzs3XS3PX&#10;lDU3pYla/715EHw8nO/JrLeNOFHna8cKhkkKgrh0uuZKwf778zkH4QOyxsYxKbiQh9n08WGChXZn&#10;/qLTLlQihrAvUIEJoS2k9KUhiz5xLXHk/lxnMUTYVVJ3eI7htpGjNM2kxZpjg8GW5obK/93RKsh/&#10;96sfftkO7SZfm+wjO4zTxUGpwVP//gYiUB/u4pt7qRW8ZnFtPBOPgJ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YsCsMAAADcAAAADwAAAAAAAAAAAAAAAACYAgAAZHJzL2Rv&#10;d25yZXYueG1sUEsFBgAAAAAEAAQA9QAAAIgDAAAAAA==&#10;" path="m,l6730,r,10l,10,,xm,19r6730,l6730,38,,38,,19xm,47r6730,l6730,56,,56,,47xe" fillcolor="#9c0" strokecolor="#9c0" strokeweight="0">
                  <v:path arrowok="t" o:connecttype="custom" o:connectlocs="0,0;4273550,0;4273550,6350;0,6350;0,0;0,12065;4273550,12065;4273550,24130;0,24130;0,12065;0,29845;4273550,29845;4273550,35560;0,35560;0,29845" o:connectangles="0,0,0,0,0,0,0,0,0,0,0,0,0,0,0"/>
                  <o:lock v:ext="edit" verticies="t"/>
                </v:shape>
                <v:shape id="Freeform 91" o:spid="_x0000_s1088" style="position:absolute;left:539;top:9269;width:42736;height:44;visibility:visible;mso-wrap-style:square;v-text-anchor:top" coordsize="6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gO8QA&#10;AADcAAAADwAAAGRycy9kb3ducmV2LnhtbESPQWvCQBSE7wX/w/IKXorZRCGY1DVIoaCHClUheHtk&#10;X5PQ7NuQXTX++64g9DjMzDfMqhhNJ640uNaygiSKQRBXVrdcKzgdP2dLEM4ja+wsk4I7OSjWk5cV&#10;5tre+JuuB1+LAGGXo4LG+z6X0lUNGXSR7YmD92MHgz7IoZZ6wFuAm07O4ziVBlsOCw329NFQ9Xu4&#10;GAVfbmfO9GbThdmXscVjUma+U2r6Om7eQXga/X/42d5qBVmaweN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YYDvEAAAA3AAAAA8AAAAAAAAAAAAAAAAAmAIAAGRycy9k&#10;b3ducmV2LnhtbFBLBQYAAAAABAAEAPUAAACJAwAAAAA=&#10;" path="m,l28,r,7l,7,,xm49,l78,r,7l49,7,49,xm99,r28,l127,7,99,7,99,xm148,r28,l176,7r-28,l148,xm197,r29,l226,7r-29,l197,xm247,r28,l275,7r-28,l247,xm296,r28,l324,7r-28,l296,xm345,r29,l374,7r-29,l345,xm395,r28,l423,7r-28,l395,xm444,r29,l473,7r-29,l444,xm494,r28,l522,7r-28,l494,xm543,r28,l571,7r-28,l543,xm592,r29,l621,7r-29,l592,xm642,r28,l670,7r-28,l642,xm691,r28,l719,7r-28,l691,xm740,r29,l769,7r-29,l740,xm790,r28,l818,7r-28,l790,xm839,r28,l867,7r-28,l839,xm888,r29,l917,7r-29,l888,xm938,r28,l966,7r-28,l938,xm988,r28,l1016,7r-28,l988,xm1037,r28,l1065,7r-28,l1037,xm1086,r28,l1114,7r-28,l1086,xm1136,r28,l1164,7r-28,l1136,xm1185,r28,l1213,7r-28,l1185,xm1234,r28,l1262,7r-28,l1234,xm1284,r28,l1312,7r-28,l1284,xm1333,r29,l1362,7r-29,l1333,xm1383,r28,l1411,7r-28,l1383,xm1432,r28,l1460,7r-28,l1432,xm1481,r29,l1510,7r-29,l1481,xm1531,r28,l1559,7r-28,l1531,xm1580,r28,l1608,7r-28,l1580,xm1629,r29,l1658,7r-29,l1629,xm1679,r28,l1707,7r-28,l1679,xm1728,r28,l1756,7r-28,l1728,xm1778,r28,l1806,7r-28,l1778,xm1827,r28,l1855,7r-28,l1827,xm1876,r29,l1905,7r-29,l1876,xm1926,r28,l1954,7r-28,l1926,xm1975,r28,l2003,7r-28,l1975,xm2024,r29,l2053,7r-29,l2024,xm2074,r28,l2102,7r-28,l2074,xm2123,r28,l2151,7r-28,l2123,xm2172,r29,l2201,7r-29,l2172,xm2222,r28,l2250,7r-28,l2222,xm2272,r28,l2300,7r-28,l2272,xm2321,r28,l2349,7r-28,l2321,xm2370,r28,l2398,7r-28,l2370,xm2420,r28,l2448,7r-28,l2420,xm2469,r28,l2497,7r-28,l2469,xm2518,r28,l2546,7r-28,l2518,xm2568,r28,l2596,7r-28,l2568,xm2617,r28,l2645,7r-28,l2617,xm2667,r28,l2695,7r-28,l2667,xm2716,r28,l2744,7r-28,l2716,xm2765,r28,l2793,7r-28,l2765,xm2815,r28,l2843,7r-28,l2815,xm2864,r28,l2892,7r-28,l2864,xm2913,r28,l2941,7r-28,l2913,xm2963,r28,l2991,7r-28,l2963,xm3012,r28,l3040,7r-28,l3012,xm3061,r28,l3089,7r-28,l3061,xm3111,r28,l3139,7r-28,l3111,xm3160,r29,l3189,7r-29,l3160,xm3210,r28,l3238,7r-28,l3210,xm3259,r28,l3287,7r-28,l3259,xm3308,r29,l3337,7r-29,l3308,xm3358,r28,l3386,7r-28,l3358,xm3407,r28,l3435,7r-28,l3407,xm3456,r29,l3485,7r-29,l3456,xm3506,r28,l3534,7r-28,l3506,xm3555,r29,l3584,7r-29,l3555,xm3605,r28,l3633,7r-28,l3605,xm3654,r28,l3682,7r-28,l3654,xm3703,r29,l3732,7r-29,l3703,xm3753,r28,l3781,7r-28,l3753,xm3802,r28,l3830,7r-28,l3802,xm3851,r29,l3880,7r-29,l3851,xm3901,r28,l3929,7r-28,l3901,xm3950,r29,l3979,7r-29,l3950,xm4000,r28,l4028,7r-28,l4000,xm4049,r28,l4077,7r-28,l4049,xm4099,r28,l4127,7r-28,l4099,xm4148,r28,l4176,7r-28,l4148,xm4197,r28,l4225,7r-28,l4197,xm4247,r28,l4275,7r-28,l4247,xm4296,r28,l4324,7r-28,l4296,xm4345,r28,l4373,7r-28,l4345,xm4395,r28,l4423,7r-28,l4395,xm4444,r29,l4473,7r-29,l4444,xm4494,r28,l4522,7r-28,l4494,xm4543,r28,l4571,7r-28,l4543,xm4592,r29,l4621,7r-29,l4592,xm4642,r28,l4670,7r-28,l4642,xm4691,r28,l4719,7r-28,l4691,xm4740,r29,l4769,7r-29,l4740,xm4790,r28,l4818,7r-28,l4790,xm4839,r29,l4868,7r-29,l4839,xm4889,r28,l4917,7r-28,l4889,xm4938,r28,l4966,7r-28,l4938,xm4987,r29,l5016,7r-29,l4987,xm5037,r28,l5065,7r-28,l5037,xm5086,r28,l5114,7r-28,l5086,xm5135,r29,l5164,7r-29,l5135,xm5185,r28,l5213,7r-28,l5185,xm5234,r28,l5262,7r-28,l5234,xm5284,r28,l5312,7r-28,l5284,xm5333,r28,l5361,7r-28,l5333,xm5383,r28,l5411,7r-28,l5383,xm5432,r28,l5460,7r-28,l5432,xm5481,r28,l5509,7r-28,l5481,xm5531,r28,l5559,7r-28,l5531,xm5580,r28,l5608,7r-28,l5580,xm5629,r28,l5657,7r-28,l5629,xm5679,r28,l5707,7r-28,l5679,xm5728,r29,l5757,7r-29,l5728,xm5778,r28,l5806,7r-28,l5778,xm5827,r28,l5855,7r-28,l5827,xm5876,r29,l5905,7r-29,l5876,xm5926,r28,l5954,7r-28,l5926,xm5975,r28,l6003,7r-28,l5975,xm6024,r29,l6053,7r-29,l6024,xm6074,r28,l6102,7r-28,l6074,xm6123,r29,l6152,7r-29,l6123,xm6173,r28,l6201,7r-28,l6173,xm6222,r28,l6250,7r-28,l6222,xm6271,r29,l6300,7r-29,l6271,xm6321,r28,l6349,7r-28,l6321,xm6370,r28,l6398,7r-28,l6370,xm6419,r29,l6448,7r-29,l6419,xm6469,r28,l6497,7r-28,l6469,xm6518,r28,l6546,7r-28,l6518,xm6567,r29,l6596,7r-29,l6567,xm6617,r28,l6645,7r-28,l6617,xm6667,r28,l6695,7r-28,l6667,xm6716,r14,l6730,7r-14,l6716,xe" fillcolor="black" strokeweight="0">
                  <v:path arrowok="t" o:connecttype="custom" o:connectlocs="62865,0;143510,0;205740,4445;250825,4445;313690,0;407670,0;488315,0;550545,4445;595630,4445;658495,0;752475,0;833120,0;895985,4445;940435,4445;1003300,0;1097280,0;1177925,0;1240790,4445;1285240,4445;1348105,0;1442720,0;1522730,0;1585595,4445;1630680,4445;1693545,0;1787525,0;1867535,0;1930400,4445;1975485,4445;2038350,0;2132330,0;2212975,0;2275840,4445;2320290,4445;2383155,0;2477135,0;2557780,0;2620645,4445;2665095,4445;2727960,0;2821940,0;2902585,0;2965450,4445;3009900,4445;3072765,0;3166745,0;3247390,0;3310255,4445;3355340,4445;3418205,0;3512185,0;3592195,0;3655695,4445;3700145,4445;3763010,0;3856990,0;3937635,0;4000500,4445;4044950,4445;4107815,0;4201795,0;4273550,0" o:connectangles="0,0,0,0,0,0,0,0,0,0,0,0,0,0,0,0,0,0,0,0,0,0,0,0,0,0,0,0,0,0,0,0,0,0,0,0,0,0,0,0,0,0,0,0,0,0,0,0,0,0,0,0,0,0,0,0,0,0,0,0,0,0"/>
                  <o:lock v:ext="edit" verticies="t"/>
                </v:shape>
                <v:shape id="Freeform 92" o:spid="_x0000_s1089" style="position:absolute;left:539;top:13021;width:42736;height:45;visibility:visible;mso-wrap-style:square;v-text-anchor:top" coordsize="6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tfe74A&#10;AADcAAAADwAAAGRycy9kb3ducmV2LnhtbERPyQrCMBC9C/5DGMGLaKqCSzWKCIIeFFxAvA3N2Bab&#10;SWmi1r83B8Hj4+3zZW0K8aLK5ZYV9HsRCOLE6pxTBZfzpjsB4TyyxsIyKfiQg+Wi2ZhjrO2bj/Q6&#10;+VSEEHYxKsi8L2MpXZKRQdezJXHg7rYy6AOsUqkrfIdwU8hBFI2kwZxDQ4YlrTNKHqenUbB3O3Oj&#10;jh0NzeEaWTz3r1NfKNVu1asZCE+1/4t/7q1WMB2H+eFMOAJy8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T7X3u+AAAA3AAAAA8AAAAAAAAAAAAAAAAAmAIAAGRycy9kb3ducmV2&#10;LnhtbFBLBQYAAAAABAAEAPUAAACDAwAAAAA=&#10;" path="m,l28,r,7l,7,,xm49,l78,r,7l49,7,49,xm99,r28,l127,7,99,7,99,xm148,r28,l176,7r-28,l148,xm197,r29,l226,7r-29,l197,xm247,r28,l275,7r-28,l247,xm296,r28,l324,7r-28,l296,xm345,r29,l374,7r-29,l345,xm395,r28,l423,7r-28,l395,xm444,r29,l473,7r-29,l444,xm494,r28,l522,7r-28,l494,xm543,r28,l571,7r-28,l543,xm592,r29,l621,7r-29,l592,xm642,r28,l670,7r-28,l642,xm691,r28,l719,7r-28,l691,xm740,r29,l769,7r-29,l740,xm790,r28,l818,7r-28,l790,xm839,r28,l867,7r-28,l839,xm888,r29,l917,7r-29,l888,xm938,r28,l966,7r-28,l938,xm988,r28,l1016,7r-28,l988,xm1037,r28,l1065,7r-28,l1037,xm1086,r28,l1114,7r-28,l1086,xm1136,r28,l1164,7r-28,l1136,xm1185,r28,l1213,7r-28,l1185,xm1234,r28,l1262,7r-28,l1234,xm1284,r28,l1312,7r-28,l1284,xm1333,r29,l1362,7r-29,l1333,xm1383,r28,l1411,7r-28,l1383,xm1432,r28,l1460,7r-28,l1432,xm1481,r29,l1510,7r-29,l1481,xm1531,r28,l1559,7r-28,l1531,xm1580,r28,l1608,7r-28,l1580,xm1629,r29,l1658,7r-29,l1629,xm1679,r28,l1707,7r-28,l1679,xm1728,r28,l1756,7r-28,l1728,xm1778,r28,l1806,7r-28,l1778,xm1827,r28,l1855,7r-28,l1827,xm1876,r29,l1905,7r-29,l1876,xm1926,r28,l1954,7r-28,l1926,xm1975,r28,l2003,7r-28,l1975,xm2024,r29,l2053,7r-29,l2024,xm2074,r28,l2102,7r-28,l2074,xm2123,r28,l2151,7r-28,l2123,xm2172,r29,l2201,7r-29,l2172,xm2222,r28,l2250,7r-28,l2222,xm2272,r28,l2300,7r-28,l2272,xm2321,r28,l2349,7r-28,l2321,xm2370,r28,l2398,7r-28,l2370,xm2420,r28,l2448,7r-28,l2420,xm2469,r28,l2497,7r-28,l2469,xm2518,r28,l2546,7r-28,l2518,xm2568,r28,l2596,7r-28,l2568,xm2617,r28,l2645,7r-28,l2617,xm2667,r28,l2695,7r-28,l2667,xm2716,r28,l2744,7r-28,l2716,xm2765,r28,l2793,7r-28,l2765,xm2815,r28,l2843,7r-28,l2815,xm2864,r28,l2892,7r-28,l2864,xm2913,r28,l2941,7r-28,l2913,xm2963,r28,l2991,7r-28,l2963,xm3012,r28,l3040,7r-28,l3012,xm3061,r28,l3089,7r-28,l3061,xm3111,r28,l3139,7r-28,l3111,xm3160,r29,l3189,7r-29,l3160,xm3210,r28,l3238,7r-28,l3210,xm3259,r28,l3287,7r-28,l3259,xm3308,r29,l3337,7r-29,l3308,xm3358,r28,l3386,7r-28,l3358,xm3407,r28,l3435,7r-28,l3407,xm3456,r29,l3485,7r-29,l3456,xm3506,r28,l3534,7r-28,l3506,xm3555,r29,l3584,7r-29,l3555,xm3605,r28,l3633,7r-28,l3605,xm3654,r28,l3682,7r-28,l3654,xm3703,r29,l3732,7r-29,l3703,xm3753,r28,l3781,7r-28,l3753,xm3802,r28,l3830,7r-28,l3802,xm3851,r29,l3880,7r-29,l3851,xm3901,r28,l3929,7r-28,l3901,xm3950,r29,l3979,7r-29,l3950,xm4000,r28,l4028,7r-28,l4000,xm4049,r28,l4077,7r-28,l4049,xm4099,r28,l4127,7r-28,l4099,xm4148,r28,l4176,7r-28,l4148,xm4197,r28,l4225,7r-28,l4197,xm4247,r28,l4275,7r-28,l4247,xm4296,r28,l4324,7r-28,l4296,xm4345,r28,l4373,7r-28,l4345,xm4395,r28,l4423,7r-28,l4395,xm4444,r29,l4473,7r-29,l4444,xm4494,r28,l4522,7r-28,l4494,xm4543,r28,l4571,7r-28,l4543,xm4592,r29,l4621,7r-29,l4592,xm4642,r28,l4670,7r-28,l4642,xm4691,r28,l4719,7r-28,l4691,xm4740,r29,l4769,7r-29,l4740,xm4790,r28,l4818,7r-28,l4790,xm4839,r29,l4868,7r-29,l4839,xm4889,r28,l4917,7r-28,l4889,xm4938,r28,l4966,7r-28,l4938,xm4987,r29,l5016,7r-29,l4987,xm5037,r28,l5065,7r-28,l5037,xm5086,r28,l5114,7r-28,l5086,xm5135,r29,l5164,7r-29,l5135,xm5185,r28,l5213,7r-28,l5185,xm5234,r28,l5262,7r-28,l5234,xm5284,r28,l5312,7r-28,l5284,xm5333,r28,l5361,7r-28,l5333,xm5383,r28,l5411,7r-28,l5383,xm5432,r28,l5460,7r-28,l5432,xm5481,r28,l5509,7r-28,l5481,xm5531,r28,l5559,7r-28,l5531,xm5580,r28,l5608,7r-28,l5580,xm5629,r28,l5657,7r-28,l5629,xm5679,r28,l5707,7r-28,l5679,xm5728,r29,l5757,7r-29,l5728,xm5778,r28,l5806,7r-28,l5778,xm5827,r28,l5855,7r-28,l5827,xm5876,r29,l5905,7r-29,l5876,xm5926,r28,l5954,7r-28,l5926,xm5975,r28,l6003,7r-28,l5975,xm6024,r29,l6053,7r-29,l6024,xm6074,r28,l6102,7r-28,l6074,xm6123,r29,l6152,7r-29,l6123,xm6173,r28,l6201,7r-28,l6173,xm6222,r28,l6250,7r-28,l6222,xm6271,r29,l6300,7r-29,l6271,xm6321,r28,l6349,7r-28,l6321,xm6370,r28,l6398,7r-28,l6370,xm6419,r29,l6448,7r-29,l6419,xm6469,r28,l6497,7r-28,l6469,xm6518,r28,l6546,7r-28,l6518,xm6567,r29,l6596,7r-29,l6567,xm6617,r28,l6645,7r-28,l6617,xm6667,r28,l6695,7r-28,l6667,xm6716,r14,l6730,7r-14,l6716,xe" fillcolor="black" strokeweight="0">
                  <v:path arrowok="t" o:connecttype="custom" o:connectlocs="62865,0;143510,0;205740,4445;250825,4445;313690,0;407670,0;488315,0;550545,4445;595630,4445;658495,0;752475,0;833120,0;895985,4445;940435,4445;1003300,0;1097280,0;1177925,0;1240790,4445;1285240,4445;1348105,0;1442720,0;1522730,0;1585595,4445;1630680,4445;1693545,0;1787525,0;1867535,0;1930400,4445;1975485,4445;2038350,0;2132330,0;2212975,0;2275840,4445;2320290,4445;2383155,0;2477135,0;2557780,0;2620645,4445;2665095,4445;2727960,0;2821940,0;2902585,0;2965450,4445;3009900,4445;3072765,0;3166745,0;3247390,0;3310255,4445;3355340,4445;3418205,0;3512185,0;3592195,0;3655695,4445;3700145,4445;3763010,0;3856990,0;3937635,0;4000500,4445;4044950,4445;4107815,0;4201795,0;4273550,0" o:connectangles="0,0,0,0,0,0,0,0,0,0,0,0,0,0,0,0,0,0,0,0,0,0,0,0,0,0,0,0,0,0,0,0,0,0,0,0,0,0,0,0,0,0,0,0,0,0,0,0,0,0,0,0,0,0,0,0,0,0,0,0,0,0"/>
                  <o:lock v:ext="edit" verticies="t"/>
                </v:shape>
                <v:shape id="Freeform 95" o:spid="_x0000_s1090" style="position:absolute;left:539;top:16857;width:42736;height:44;visibility:visible;mso-wrap-style:square;v-text-anchor:top" coordsize="6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BDMQA&#10;AADcAAAADwAAAGRycy9kb3ducmV2LnhtbESPT4vCMBTE7wt+h/AEL4tNVVBbjSKCoIdd8A+It0fz&#10;bIvNS2mi1m+/EYQ9DjPzG2a+bE0lHtS40rKCQRSDIM6sLjlXcDpu+lMQziNrrCyTghc5WC46X3NM&#10;tX3ynh4Hn4sAYZeigsL7OpXSZQUZdJGtiYN3tY1BH2STS93gM8BNJYdxPJYGSw4LBda0Lii7He5G&#10;wY/bmQt92/HI/J5ji8fBOfGVUr1uu5qB8NT6//CnvdUKkskI3mfC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pwQzEAAAA3AAAAA8AAAAAAAAAAAAAAAAAmAIAAGRycy9k&#10;b3ducmV2LnhtbFBLBQYAAAAABAAEAPUAAACJAwAAAAA=&#10;" path="m,l28,r,7l,7,,xm49,l78,r,7l49,7,49,xm99,r28,l127,7,99,7,99,xm148,r28,l176,7r-28,l148,xm197,r29,l226,7r-29,l197,xm247,r28,l275,7r-28,l247,xm296,r28,l324,7r-28,l296,xm345,r29,l374,7r-29,l345,xm395,r28,l423,7r-28,l395,xm444,r29,l473,7r-29,l444,xm494,r28,l522,7r-28,l494,xm543,r28,l571,7r-28,l543,xm592,r29,l621,7r-29,l592,xm642,r28,l670,7r-28,l642,xm691,r28,l719,7r-28,l691,xm740,r29,l769,7r-29,l740,xm790,r28,l818,7r-28,l790,xm839,r28,l867,7r-28,l839,xm888,r29,l917,7r-29,l888,xm938,r28,l966,7r-28,l938,xm988,r28,l1016,7r-28,l988,xm1037,r28,l1065,7r-28,l1037,xm1086,r28,l1114,7r-28,l1086,xm1136,r28,l1164,7r-28,l1136,xm1185,r28,l1213,7r-28,l1185,xm1234,r28,l1262,7r-28,l1234,xm1284,r28,l1312,7r-28,l1284,xm1333,r29,l1362,7r-29,l1333,xm1383,r28,l1411,7r-28,l1383,xm1432,r28,l1460,7r-28,l1432,xm1481,r29,l1510,7r-29,l1481,xm1531,r28,l1559,7r-28,l1531,xm1580,r28,l1608,7r-28,l1580,xm1629,r29,l1658,7r-29,l1629,xm1679,r28,l1707,7r-28,l1679,xm1728,r28,l1756,7r-28,l1728,xm1778,r28,l1806,7r-28,l1778,xm1827,r28,l1855,7r-28,l1827,xm1876,r29,l1905,7r-29,l1876,xm1926,r28,l1954,7r-28,l1926,xm1975,r28,l2003,7r-28,l1975,xm2024,r29,l2053,7r-29,l2024,xm2074,r28,l2102,7r-28,l2074,xm2123,r28,l2151,7r-28,l2123,xm2172,r29,l2201,7r-29,l2172,xm2222,r28,l2250,7r-28,l2222,xm2272,r28,l2300,7r-28,l2272,xm2321,r28,l2349,7r-28,l2321,xm2370,r28,l2398,7r-28,l2370,xm2420,r28,l2448,7r-28,l2420,xm2469,r28,l2497,7r-28,l2469,xm2518,r28,l2546,7r-28,l2518,xm2568,r28,l2596,7r-28,l2568,xm2617,r28,l2645,7r-28,l2617,xm2667,r28,l2695,7r-28,l2667,xm2716,r28,l2744,7r-28,l2716,xm2765,r28,l2793,7r-28,l2765,xm2815,r28,l2843,7r-28,l2815,xm2864,r28,l2892,7r-28,l2864,xm2913,r28,l2941,7r-28,l2913,xm2963,r28,l2991,7r-28,l2963,xm3012,r28,l3040,7r-28,l3012,xm3061,r28,l3089,7r-28,l3061,xm3111,r28,l3139,7r-28,l3111,xm3160,r29,l3189,7r-29,l3160,xm3210,r28,l3238,7r-28,l3210,xm3259,r28,l3287,7r-28,l3259,xm3308,r29,l3337,7r-29,l3308,xm3358,r28,l3386,7r-28,l3358,xm3407,r28,l3435,7r-28,l3407,xm3456,r29,l3485,7r-29,l3456,xm3506,r28,l3534,7r-28,l3506,xm3555,r29,l3584,7r-29,l3555,xm3605,r28,l3633,7r-28,l3605,xm3654,r28,l3682,7r-28,l3654,xm3703,r29,l3732,7r-29,l3703,xm3753,r28,l3781,7r-28,l3753,xm3802,r28,l3830,7r-28,l3802,xm3851,r29,l3880,7r-29,l3851,xm3901,r28,l3929,7r-28,l3901,xm3950,r29,l3979,7r-29,l3950,xm4000,r28,l4028,7r-28,l4000,xm4049,r28,l4077,7r-28,l4049,xm4099,r28,l4127,7r-28,l4099,xm4148,r28,l4176,7r-28,l4148,xm4197,r28,l4225,7r-28,l4197,xm4247,r28,l4275,7r-28,l4247,xm4296,r28,l4324,7r-28,l4296,xm4345,r28,l4373,7r-28,l4345,xm4395,r28,l4423,7r-28,l4395,xm4444,r29,l4473,7r-29,l4444,xm4494,r28,l4522,7r-28,l4494,xm4543,r28,l4571,7r-28,l4543,xm4592,r29,l4621,7r-29,l4592,xm4642,r28,l4670,7r-28,l4642,xm4691,r28,l4719,7r-28,l4691,xm4740,r29,l4769,7r-29,l4740,xm4790,r28,l4818,7r-28,l4790,xm4839,r29,l4868,7r-29,l4839,xm4889,r28,l4917,7r-28,l4889,xm4938,r28,l4966,7r-28,l4938,xm4987,r29,l5016,7r-29,l4987,xm5037,r28,l5065,7r-28,l5037,xm5086,r28,l5114,7r-28,l5086,xm5135,r29,l5164,7r-29,l5135,xm5185,r28,l5213,7r-28,l5185,xm5234,r28,l5262,7r-28,l5234,xm5284,r28,l5312,7r-28,l5284,xm5333,r28,l5361,7r-28,l5333,xm5383,r28,l5411,7r-28,l5383,xm5432,r28,l5460,7r-28,l5432,xm5481,r28,l5509,7r-28,l5481,xm5531,r28,l5559,7r-28,l5531,xm5580,r28,l5608,7r-28,l5580,xm5629,r28,l5657,7r-28,l5629,xm5679,r28,l5707,7r-28,l5679,xm5728,r29,l5757,7r-29,l5728,xm5778,r28,l5806,7r-28,l5778,xm5827,r28,l5855,7r-28,l5827,xm5876,r29,l5905,7r-29,l5876,xm5926,r28,l5954,7r-28,l5926,xm5975,r28,l6003,7r-28,l5975,xm6024,r29,l6053,7r-29,l6024,xm6074,r28,l6102,7r-28,l6074,xm6123,r29,l6152,7r-29,l6123,xm6173,r28,l6201,7r-28,l6173,xm6222,r28,l6250,7r-28,l6222,xm6271,r29,l6300,7r-29,l6271,xm6321,r28,l6349,7r-28,l6321,xm6370,r28,l6398,7r-28,l6370,xm6419,r29,l6448,7r-29,l6419,xm6469,r28,l6497,7r-28,l6469,xm6518,r28,l6546,7r-28,l6518,xm6567,r29,l6596,7r-29,l6567,xm6617,r28,l6645,7r-28,l6617,xm6667,r28,l6695,7r-28,l6667,xm6716,r14,l6730,7r-14,l6716,xe" fillcolor="black" strokeweight="0">
                  <v:path arrowok="t" o:connecttype="custom" o:connectlocs="62865,0;143510,0;205740,4445;250825,4445;313690,0;407670,0;488315,0;550545,4445;595630,4445;658495,0;752475,0;833120,0;895985,4445;940435,4445;1003300,0;1097280,0;1177925,0;1240790,4445;1285240,4445;1348105,0;1442720,0;1522730,0;1585595,4445;1630680,4445;1693545,0;1787525,0;1867535,0;1930400,4445;1975485,4445;2038350,0;2132330,0;2212975,0;2275840,4445;2320290,4445;2383155,0;2477135,0;2557780,0;2620645,4445;2665095,4445;2727960,0;2821940,0;2902585,0;2965450,4445;3009900,4445;3072765,0;3166745,0;3247390,0;3310255,4445;3355340,4445;3418205,0;3512185,0;3592195,0;3655695,4445;3700145,4445;3763010,0;3856990,0;3937635,0;4000500,4445;4044950,4445;4107815,0;4201795,0;4273550,0" o:connectangles="0,0,0,0,0,0,0,0,0,0,0,0,0,0,0,0,0,0,0,0,0,0,0,0,0,0,0,0,0,0,0,0,0,0,0,0,0,0,0,0,0,0,0,0,0,0,0,0,0,0,0,0,0,0,0,0,0,0,0,0,0,0"/>
                  <o:lock v:ext="edit" verticies="t"/>
                </v:shape>
                <v:rect id="Rectangle 98" o:spid="_x0000_s1091" style="position:absolute;left:1123;top:17549;width:1474;height:25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aoT8IA&#10;AADcAAAADwAAAGRycy9kb3ducmV2LnhtbESPzYoCMRCE7wu+Q2jB25rRg+uORhFBUNmL4z5AM+n5&#10;waQzJNEZ394IC3ssquorar0drBEP8qF1rGA2zUAQl063XCv4vR4+lyBCRNZoHJOCJwXYbkYfa8y1&#10;6/lCjyLWIkE45KigibHLpQxlQxbD1HXEyauctxiT9LXUHvsEt0bOs2whLbacFhrsaN9QeSvuVoG8&#10;Fod+WRifufO8+jGn46Uip9RkPOxWICIN8T/81z5qBd9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qhP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sz w:val="26"/>
                            <w:szCs w:val="26"/>
                            <w:lang w:val="en-US"/>
                          </w:rPr>
                          <w:t></w:t>
                        </w:r>
                      </w:p>
                    </w:txbxContent>
                  </v:textbox>
                </v:rect>
                <v:rect id="Rectangle 99" o:spid="_x0000_s1092" style="position:absolute;left:12846;top:10205;width:2051;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N1MIA&#10;AADcAAAADwAAAGRycy9kb3ducmV2LnhtbESPzYoCMRCE74LvEFrwphk9qDsaRQRBl7047gM0k54f&#10;TDpDEp3x7TcLC3ssquorancYrBEv8qF1rGAxz0AQl063XCv4vp9nGxAhIms0jknBmwIc9uPRDnPt&#10;er7Rq4i1SBAOOSpoYuxyKUPZkMUwdx1x8irnLcYkfS21xz7BrZHLLFtJiy2nhQY7OjVUPoqnVSDv&#10;xbnfFMZn7nNZfZnr5VaRU2o6GY5bEJGG+B/+a1+0go/1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g3UwgAAANwAAAAPAAAAAAAAAAAAAAAAAJgCAABkcnMvZG93&#10;bnJldi54bWxQSwUGAAAAAAQABAD1AAAAhwMAAAAA&#10;" filled="f" stroked="f">
                  <v:textbox style="mso-fit-shape-to-text:t" inset="0,0,0,0">
                    <w:txbxContent>
                      <w:p w:rsidR="0059726E" w:rsidRPr="006C6C25" w:rsidRDefault="0059726E">
                        <w:pPr>
                          <w:rPr>
                            <w:rFonts w:asciiTheme="minorHAnsi" w:hAnsiTheme="minorHAnsi"/>
                            <w:sz w:val="18"/>
                            <w:szCs w:val="18"/>
                            <w:lang w:val="ru-RU"/>
                          </w:rPr>
                        </w:pPr>
                        <w:r w:rsidRPr="006C6C25">
                          <w:rPr>
                            <w:rFonts w:asciiTheme="minorHAnsi" w:hAnsiTheme="minorHAnsi"/>
                            <w:b/>
                            <w:bCs/>
                            <w:color w:val="000000"/>
                            <w:sz w:val="18"/>
                            <w:szCs w:val="18"/>
                            <w:lang w:val="ru-RU"/>
                          </w:rPr>
                          <w:t>СПП</w:t>
                        </w:r>
                      </w:p>
                    </w:txbxContent>
                  </v:textbox>
                </v:rect>
                <v:shape id="Freeform 103" o:spid="_x0000_s1093" style="position:absolute;left:25;top:20965;width:42691;height:356;visibility:visible;mso-wrap-style:square;v-text-anchor:top" coordsize="672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CmMIA&#10;AADcAAAADwAAAGRycy9kb3ducmV2LnhtbESPS4sCMRCE74L/IbTgTTOu4OpoFBEWXBTE57mZ9Dx0&#10;0hkmWR3/vREWPBZV9RU1WzSmFHeqXWFZwaAfgSBOrC44U3A6/vTGIJxH1lhaJgVPcrCYt1szjLV9&#10;8J7uB5+JAGEXo4Lc+yqW0iU5GXR9WxEHL7W1QR9knUld4yPATSm/omgkDRYcFnKsaJVTcjv8GQVX&#10;Y+x39bvZpmd9Wg3d80Lp7qJUt9MspyA8Nf4T/m+vtYLJeAjvM+E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4YKYwgAAANwAAAAPAAAAAAAAAAAAAAAAAJgCAABkcnMvZG93&#10;bnJldi54bWxQSwUGAAAAAAQABAD1AAAAhwMAAAAA&#10;" path="m,l6723,r,9l,9,,xm,19r6723,l6723,38,,38,,19xm,47r6723,l6723,56,,56,,47xe" fillcolor="#9c0" strokecolor="#9c0" strokeweight="0">
                  <v:path arrowok="t" o:connecttype="custom" o:connectlocs="0,0;4269105,0;4269105,5715;0,5715;0,0;0,12065;4269105,12065;4269105,24130;0,24130;0,12065;0,29845;4269105,29845;4269105,35560;0,35560;0,29845" o:connectangles="0,0,0,0,0,0,0,0,0,0,0,0,0,0,0"/>
                  <o:lock v:ext="edit" verticies="t"/>
                </v:shape>
                <v:rect id="Rectangle 104" o:spid="_x0000_s1094" style="position:absolute;left:11766;top:21746;width:15710;height:2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MrsUA&#10;AADcAAAADwAAAGRycy9kb3ducmV2LnhtbESPQWvCQBSE74X+h+UVvIjZ1FrRNKvEUsWrqai9PbKv&#10;STD7NmS3mv77riD0OMzMN0y67E0jLtS52rKC5ygGQVxYXXOpYP+5Hs1AOI+ssbFMCn7JwXLx+JBi&#10;ou2Vd3TJfSkChF2CCirv20RKV1Rk0EW2JQ7et+0M+iC7UuoOrwFuGjmO46k0WHNYqLCl94qKc/5j&#10;FLwe1wd/Hg+zFdEke3FTu/n4Oik1eOqzNxCeev8fvre3WsF8NoHb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YyuxQAAANwAAAAPAAAAAAAAAAAAAAAAAJgCAABkcnMv&#10;ZG93bnJldi54bWxQSwUGAAAAAAQABAD1AAAAigMAAAAA&#10;" fillcolor="#f3b200" stroked="f"/>
                <v:shape id="Freeform 105" o:spid="_x0000_s1095" style="position:absolute;left:11747;top:21721;width:15754;height:2057;visibility:visible;mso-wrap-style:square;v-text-anchor:top" coordsize="248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2rQsMA&#10;AADcAAAADwAAAGRycy9kb3ducmV2LnhtbESPQWsCMRSE74X+h/AKXqRmKyq6GqVUrL1qe+jxsXkm&#10;SzcvSxLd9d83guBxmJlvmNWmd424UIi1ZwVvowIEceV1zUbBz/fudQ4iJmSNjWdScKUIm/Xz0wpL&#10;7Ts+0OWYjMgQjiUqsCm1pZSxsuQwjnxLnL2TDw5TlsFIHbDLcNfIcVHMpMOa84LFlj4sVX/Hs1PQ&#10;2fM+bH9n01iEkzPmc7gfT4ZKDV769yWIRH16hO/tL61gMZ/C7Uw+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2rQsMAAADcAAAADwAAAAAAAAAAAAAAAACYAgAAZHJzL2Rv&#10;d25yZXYueG1sUEsFBgAAAAAEAAQA9QAAAIgDAAAAAA==&#10;" path="m,l2481,r,324l,324,,xm7,320l3,317r2474,l2474,320r,-316l2477,7,3,7,7,4r,316xe" fillcolor="black" strokeweight="0">
                  <v:path arrowok="t" o:connecttype="custom" o:connectlocs="0,0;1575435,0;1575435,205740;0,205740;0,0;4445,203200;1905,201295;1572895,201295;1570990,203200;1570990,2540;1572895,4445;1905,4445;4445,2540;4445,203200" o:connectangles="0,0,0,0,0,0,0,0,0,0,0,0,0,0"/>
                  <o:lock v:ext="edit" verticies="t"/>
                </v:shape>
                <v:rect id="Rectangle 106" o:spid="_x0000_s1096" style="position:absolute;left:30473;top:21657;width:11906;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u3QsUA&#10;AADcAAAADwAAAGRycy9kb3ducmV2LnhtbESPQWvCQBSE70L/w/IKvUjdVG3Q6CppqcVrrdh6e2Sf&#10;STD7NmS3Sfz3XUHwOMzMN8xy3ZtKtNS40rKCl1EEgjizuuRcwf578zwD4TyyxsoyKbiQg/XqYbDE&#10;RNuOv6jd+VwECLsEFRTe14mULivIoBvZmjh4J9sY9EE2udQNdgFuKjmOolgaLDksFFjTe0HZefdn&#10;FLz+bA7+PB6mb0TTdOJi+/lx/FXq6bFPFyA89f4evrW3WsF8FsP1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7dCxQAAANwAAAAPAAAAAAAAAAAAAAAAAJgCAABkcnMv&#10;ZG93bnJldi54bWxQSwUGAAAAAAQABAD1AAAAigMAAAAA&#10;" fillcolor="#f3b200" stroked="f"/>
                <v:shape id="Freeform 107" o:spid="_x0000_s1097" style="position:absolute;left:30454;top:21632;width:11951;height:2102;visibility:visible;mso-wrap-style:square;v-text-anchor:top" coordsize="1882,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mScYA&#10;AADcAAAADwAAAGRycy9kb3ducmV2LnhtbESPX2vCQBDE3wv9DscW+lYvWqgaPaUUSlvog38i+Ljk&#10;1iSY24u3V43fvicU+jjMzG+Y+bJ3rTpTkMazgeEgA0VcettwZaDYvj9NQElEtth6JgNXElgu7u/m&#10;mFt/4TWdN7FSCcKSo4E6xi7XWsqaHMrAd8TJO/jgMCYZKm0DXhLctXqUZS/aYcNpocaO3moqj5sf&#10;Z+DjKjK0q/2q2D7vTlP5jsVXsMY8PvSvM1CR+vgf/mt/WgPTyRhuZ9IR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QmScYAAADcAAAADwAAAAAAAAAAAAAAAACYAgAAZHJz&#10;L2Rvd25yZXYueG1sUEsFBgAAAAAEAAQA9QAAAIsDAAAAAA==&#10;" path="m,l1882,r,331l,331,,xm7,327l3,324r1875,l1874,327r,-323l1878,7,3,7,7,4r,323xe" fillcolor="black" strokeweight="0">
                  <v:path arrowok="t" o:connecttype="custom" o:connectlocs="0,0;1195070,0;1195070,210185;0,210185;0,0;4445,207645;1905,205740;1192530,205740;1189990,207645;1189990,2540;1192530,4445;1905,4445;4445,2540;4445,207645" o:connectangles="0,0,0,0,0,0,0,0,0,0,0,0,0,0"/>
                  <o:lock v:ext="edit" verticies="t"/>
                </v:shape>
                <v:rect id="_x0000_s1098" style="position:absolute;left:3463;top:22168;width:7563;height:18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9zWsAA&#10;AADcAAAADwAAAGRycy9kb3ducmV2LnhtbERPS2rDMBDdF3IHMYHuGjlelNiNEkogkJRsYvcAgzX+&#10;UGlkJMV2b18tClk+3n9/XKwRE/kwOFaw3WQgiBunB+4UfNfntx2IEJE1Gsek4JcCHA+rlz2W2s18&#10;p6mKnUghHEpU0Mc4llKGpieLYeNG4sS1zluMCfpOao9zCrdG5ln2Li0OnBp6HOnUU/NTPawCWVfn&#10;eVcZn7mvvL2Z6+XeklPqdb18foCItMSn+N990QqKI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9zWsAAAADcAAAADwAAAAAAAAAAAAAAAACYAgAAZHJzL2Rvd25y&#10;ZXYueG1sUEsFBgAAAAAEAAQA9QAAAIUDAAAAAA==&#10;" filled="f" stroked="f">
                  <v:textbox style="mso-fit-shape-to-text:t" inset="0,0,0,0">
                    <w:txbxContent>
                      <w:p w:rsidR="0059726E" w:rsidRPr="00AC54DF" w:rsidRDefault="0059726E">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v:textbox>
                </v:rect>
                <v:rect id="_x0000_s1099" style="position:absolute;left:1663;top:21752;width:679;height:23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WwcEA&#10;AADcAAAADwAAAGRycy9kb3ducmV2LnhtbESPzYoCMRCE7wu+Q2jB25rRg+hoFBEEV/bi6AM0k54f&#10;TDpDEp3ZtzcLgseiqr6iNrvBGvEkH1rHCmbTDARx6XTLtYLb9fi9BBEiskbjmBT8UYDddvS1wVy7&#10;ni/0LGItEoRDjgqaGLtcylA2ZDFMXUecvMp5izFJX0vtsU9wa+Q8yxbSYstpocGODg2V9+JhFchr&#10;ceyXhfGZO8+rX/NzulTklJqMh/0aRKQhfsLv9kkrWK1m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D1sHBAAAA3AAAAA8AAAAAAAAAAAAAAAAAmAIAAGRycy9kb3du&#10;cmV2LnhtbFBLBQYAAAAABAAEAPUAAACGAwAAAAA=&#10;" filled="f" stroked="f">
                  <v:textbox style="mso-fit-shape-to-text:t" inset="0,0,0,0">
                    <w:txbxContent>
                      <w:p w:rsidR="0059726E" w:rsidRPr="002A32CF" w:rsidRDefault="0059726E">
                        <w:pPr>
                          <w:rPr>
                            <w:rFonts w:asciiTheme="minorHAnsi" w:hAnsiTheme="minorHAnsi"/>
                            <w:lang w:val="ru-RU"/>
                          </w:rPr>
                        </w:pPr>
                        <w:r>
                          <w:rPr>
                            <w:rFonts w:asciiTheme="minorHAnsi" w:hAnsiTheme="minorHAnsi" w:cs="SimSun"/>
                            <w:b/>
                            <w:bCs/>
                            <w:color w:val="000000"/>
                            <w:lang w:val="ru-RU"/>
                          </w:rPr>
                          <w:t>6</w:t>
                        </w:r>
                      </w:p>
                    </w:txbxContent>
                  </v:textbox>
                </v:rect>
                <v:rect id="_x0000_s1100" style="position:absolute;left:3321;top:17098;width:8247;height:5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e1MUA&#10;AADcAAAADwAAAGRycy9kb3ducmV2LnhtbESPQWvCQBSE74X+h+UVeim6UcRqdJUiCD0IYuxBb4/s&#10;MxubfRuyW5P6611B8DjMzDfMfNnZSlyo8aVjBYN+AoI4d7rkQsHPft2bgPABWWPlmBT8k4fl4vVl&#10;jql2Le/okoVCRAj7FBWYEOpUSp8bsuj7riaO3sk1FkOUTSF1g22E20oOk2QsLZYcFwzWtDKU/2Z/&#10;VsF6eyiJr3L3MZ207pwPj5nZ1Eq9v3VfMxCBuvAMP9rfWsH0cwT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N7UxQAAANwAAAAPAAAAAAAAAAAAAAAAAJgCAABkcnMv&#10;ZG93bnJldi54bWxQSwUGAAAAAAQABAD1AAAAigMAAAAA&#10;" filled="f" stroked="f">
                  <v:textbox style="mso-fit-shape-to-text:t" inset="0,0,0,0">
                    <w:txbxContent>
                      <w:p w:rsidR="0059726E" w:rsidRPr="002A32CF" w:rsidRDefault="0059726E" w:rsidP="001762AA">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v:textbox>
                </v:rect>
                <v:rect id="Rectangle 240" o:spid="_x0000_s1101" style="position:absolute;left:18756;top:6546;width:3308;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59726E" w:rsidRDefault="0059726E" w:rsidP="006C6C25">
                        <w:r>
                          <w:rPr>
                            <w:rFonts w:cs="DaunPenh"/>
                            <w:b/>
                            <w:bCs/>
                            <w:color w:val="000000"/>
                            <w:sz w:val="18"/>
                            <w:szCs w:val="18"/>
                          </w:rPr>
                          <w:t>КТСОП</w:t>
                        </w:r>
                      </w:p>
                    </w:txbxContent>
                  </v:textbox>
                </v:rect>
                <v:rect id="Rectangle 241" o:spid="_x0000_s1102" style="position:absolute;left:21038;top:9941;width:3308;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rsidR="0059726E" w:rsidRDefault="0059726E" w:rsidP="006C6C25">
                        <w:r>
                          <w:rPr>
                            <w:rFonts w:cs="DaunPenh"/>
                            <w:b/>
                            <w:bCs/>
                            <w:color w:val="000000"/>
                            <w:sz w:val="18"/>
                            <w:szCs w:val="18"/>
                          </w:rPr>
                          <w:t>КТСОП</w:t>
                        </w:r>
                      </w:p>
                    </w:txbxContent>
                  </v:textbox>
                </v:rect>
                <v:rect id="Rectangle 242" o:spid="_x0000_s1103" style="position:absolute;left:23854;top:13744;width:3309;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59726E" w:rsidRDefault="0059726E" w:rsidP="006C6C25">
                        <w:r>
                          <w:rPr>
                            <w:rFonts w:cs="DaunPenh"/>
                            <w:b/>
                            <w:bCs/>
                            <w:color w:val="000000"/>
                            <w:sz w:val="18"/>
                            <w:szCs w:val="18"/>
                          </w:rPr>
                          <w:t>КТСОП</w:t>
                        </w:r>
                      </w:p>
                    </w:txbxContent>
                  </v:textbox>
                </v:rect>
                <v:rect id="Rectangle 243" o:spid="_x0000_s1104" style="position:absolute;left:15782;top:14008;width:2727;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0UsYA&#10;AADcAAAADwAAAGRycy9kb3ducmV2LnhtbESPQWvCQBSE74X+h+UJvRTdNBaJ0VVKQehBKEYPentk&#10;n9lo9m3Ibk3aX98tFDwOM/MNs1wPthE36nztWMHLJAFBXDpdc6XgsN+MMxA+IGtsHJOCb/KwXj0+&#10;LDHXrucd3YpQiQhhn6MCE0KbS+lLQxb9xLXE0Tu7zmKIsquk7rCPcNvINElm0mLNccFgS++Gymvx&#10;ZRVsPo818Y/cPc+z3l3K9FSYbavU02h4W4AINIR7+L/9oRWkr1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a0UsYAAADcAAAADwAAAAAAAAAAAAAAAACYAgAAZHJz&#10;L2Rvd25yZXYueG1sUEsFBgAAAAAEAAQA9QAAAIsDAAAAAA==&#10;" filled="f" stroked="f">
                  <v:textbox style="mso-fit-shape-to-text:t" inset="0,0,0,0">
                    <w:txbxContent>
                      <w:p w:rsidR="0059726E" w:rsidRDefault="0059726E" w:rsidP="00791B2F">
                        <w:r>
                          <w:rPr>
                            <w:b/>
                            <w:bCs/>
                            <w:color w:val="000000"/>
                            <w:sz w:val="18"/>
                            <w:szCs w:val="18"/>
                          </w:rPr>
                          <w:t>СПП</w:t>
                        </w:r>
                      </w:p>
                    </w:txbxContent>
                  </v:textbox>
                </v:rect>
                <v:rect id="Rectangle 244" o:spid="_x0000_s1105" style="position:absolute;left:18231;top:17626;width:2501;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8sJsYA&#10;AADcAAAADwAAAGRycy9kb3ducmV2LnhtbESPQWvCQBSE7wX/w/IEL0U3DVI0ZiNSEHoQitGD3h7Z&#10;12xq9m3Ibk3aX98tFHocZuYbJt+OthV36n3jWMHTIgFBXDndcK3gfNrPVyB8QNbYOiYFX+RhW0we&#10;csy0G/hI9zLUIkLYZ6jAhNBlUvrKkEW/cB1x9N5dbzFE2ddS9zhEuG1lmiTP0mLDccFgRy+Gqlv5&#10;aRXs3y4N8bc8Pq5Xg/uo0mtpDp1Ss+m424AINIb/8F/7VStIl0v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8sJsYAAADcAAAADwAAAAAAAAAAAAAAAACYAgAAZHJz&#10;L2Rvd25yZXYueG1sUEsFBgAAAAAEAAQA9QAAAIsDAAAAAA==&#10;" filled="f" stroked="f">
                  <v:textbox style="mso-fit-shape-to-text:t" inset="0,0,0,0">
                    <w:txbxContent>
                      <w:p w:rsidR="0059726E" w:rsidRDefault="0059726E" w:rsidP="00791B2F">
                        <w:r>
                          <w:rPr>
                            <w:b/>
                            <w:bCs/>
                            <w:color w:val="000000"/>
                            <w:sz w:val="18"/>
                            <w:szCs w:val="18"/>
                          </w:rPr>
                          <w:t>СПП</w:t>
                        </w:r>
                      </w:p>
                    </w:txbxContent>
                  </v:textbox>
                </v:rect>
                <v:rect id="Rectangle 247" o:spid="_x0000_s1106" style="position:absolute;left:31948;top:14043;width:2724;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yUcYA&#10;AADcAAAADwAAAGRycy9kb3ducmV2LnhtbESPQWvCQBSE74X+h+UJvRTdNEiN0VVKQehBKEYPentk&#10;n9lo9m3Ibk3aX98tFDwOM/MNs1wPthE36nztWMHLJAFBXDpdc6XgsN+MMxA+IGtsHJOCb/KwXj0+&#10;LDHXrucd3YpQiQhhn6MCE0KbS+lLQxb9xLXE0Tu7zmKIsquk7rCPcNvINElepcWa44LBlt4Nldfi&#10;yyrYfB5r4h+5e55nvbuU6akw21app9HwtgARaAj38H/7QytIpz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2yUcYAAADcAAAADwAAAAAAAAAAAAAAAACYAgAAZHJz&#10;L2Rvd25yZXYueG1sUEsFBgAAAAAEAAQA9QAAAIsDAAAAAA==&#10;" filled="f" stroked="f">
                  <v:textbox style="mso-fit-shape-to-text:t" inset="0,0,0,0">
                    <w:txbxContent>
                      <w:p w:rsidR="0059726E" w:rsidRDefault="0059726E" w:rsidP="00791B2F">
                        <w:pPr>
                          <w:spacing w:before="0"/>
                        </w:pPr>
                        <w:r>
                          <w:rPr>
                            <w:b/>
                            <w:bCs/>
                            <w:color w:val="000000"/>
                            <w:sz w:val="18"/>
                            <w:szCs w:val="18"/>
                          </w:rPr>
                          <w:t>СПП</w:t>
                        </w:r>
                      </w:p>
                    </w:txbxContent>
                  </v:textbox>
                </v:rect>
                <v:rect id="Rectangle 248" o:spid="_x0000_s1107" style="position:absolute;left:33865;top:17674;width:2724;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ImI8IA&#10;AADcAAAADwAAAGRycy9kb3ducmV2LnhtbERPz2vCMBS+D/Y/hDfYZWhqkVGrUYYgeBiIdYd5ezTP&#10;pq55KU201b/eHIQdP77fi9VgG3GlzteOFUzGCQji0umaKwU/h80oA+EDssbGMSm4kYfV8vVlgbl2&#10;Pe/pWoRKxBD2OSowIbS5lL40ZNGPXUscuZPrLIYIu0rqDvsYbhuZJsmntFhzbDDY0tpQ+VdcrILN&#10;7rcmvsv9xyzr3blMj4X5bpV6fxu+5iACDeFf/HRvtYJ0G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iYjwgAAANwAAAAPAAAAAAAAAAAAAAAAAJgCAABkcnMvZG93&#10;bnJldi54bWxQSwUGAAAAAAQABAD1AAAAhwMAAAAA&#10;" filled="f" stroked="f">
                  <v:textbox style="mso-fit-shape-to-text:t" inset="0,0,0,0">
                    <w:txbxContent>
                      <w:p w:rsidR="0059726E" w:rsidRDefault="0059726E" w:rsidP="00791B2F">
                        <w:pPr>
                          <w:spacing w:before="0"/>
                        </w:pPr>
                        <w:r>
                          <w:rPr>
                            <w:b/>
                            <w:bCs/>
                            <w:color w:val="000000"/>
                            <w:sz w:val="18"/>
                            <w:szCs w:val="18"/>
                          </w:rPr>
                          <w:t>СПП</w:t>
                        </w:r>
                      </w:p>
                    </w:txbxContent>
                  </v:textbox>
                </v:rect>
                <v:rect id="Rectangle 249" o:spid="_x0000_s1108" style="position:absolute;left:35125;top:22158;width:2724;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6DuMYA&#10;AADcAAAADwAAAGRycy9kb3ducmV2LnhtbESPQWvCQBSE74X+h+UVvJS6MUjR6CaUguBBKMYe2tsj&#10;+8xGs29DdjWxv94tFHocZuYbZl2MthVX6n3jWMFsmoAgrpxuuFbwedi8LED4gKyxdUwKbuShyB8f&#10;1phpN/CermWoRYSwz1CBCaHLpPSVIYt+6jri6B1dbzFE2ddS9zhEuG1lmiSv0mLDccFgR++GqnN5&#10;sQo2H18N8Y/cPy8XgztV6Xdpdp1Sk6fxbQUi0Bj+w3/trVaQzpfweyYeAZn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6DuMYAAADcAAAADwAAAAAAAAAAAAAAAACYAgAAZHJz&#10;L2Rvd25yZXYueG1sUEsFBgAAAAAEAAQA9QAAAIsDAAAAAA==&#10;" filled="f" stroked="f">
                  <v:textbox style="mso-fit-shape-to-text:t" inset="0,0,0,0">
                    <w:txbxContent>
                      <w:p w:rsidR="0059726E" w:rsidRDefault="0059726E" w:rsidP="00791B2F">
                        <w:pPr>
                          <w:spacing w:before="0"/>
                        </w:pPr>
                        <w:r>
                          <w:rPr>
                            <w:b/>
                            <w:bCs/>
                            <w:color w:val="000000"/>
                            <w:sz w:val="18"/>
                            <w:szCs w:val="18"/>
                          </w:rPr>
                          <w:t>СПП</w:t>
                        </w:r>
                      </w:p>
                    </w:txbxContent>
                  </v:textbox>
                </v:rect>
                <v:rect id="Rectangle 250" o:spid="_x0000_s1109" style="position:absolute;left:33105;top:6545;width:8096;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28+MIA&#10;AADcAAAADwAAAGRycy9kb3ducmV2LnhtbERPz2vCMBS+D/Y/hDfYZWhqwVGrUYYgeBiIdYd5ezTP&#10;pq55KU201b/eHIQdP77fi9VgG3GlzteOFUzGCQji0umaKwU/h80oA+EDssbGMSm4kYfV8vVlgbl2&#10;Pe/pWoRKxBD2OSowIbS5lL40ZNGPXUscuZPrLIYIu0rqDvsYbhuZJsmntFhzbDDY0tpQ+VdcrILN&#10;7rcmvsv9xyzr3blMj4X5bpV6fxu+5iACDeFf/HRvtYJ0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bz4wgAAANwAAAAPAAAAAAAAAAAAAAAAAJgCAABkcnMvZG93&#10;bnJldi54bWxQSwUGAAAAAAQABAD1AAAAhwMAAAAA&#10;" filled="f" stroked="f">
                  <v:textbox style="mso-fit-shape-to-text:t" inset="0,0,0,0">
                    <w:txbxContent>
                      <w:p w:rsidR="0059726E" w:rsidRDefault="0059726E" w:rsidP="00791B2F">
                        <w:r>
                          <w:rPr>
                            <w:rFonts w:cs="DaunPenh"/>
                            <w:b/>
                            <w:bCs/>
                            <w:color w:val="000000"/>
                            <w:sz w:val="12"/>
                            <w:szCs w:val="12"/>
                          </w:rPr>
                          <w:t>Существующие связи</w:t>
                        </w:r>
                      </w:p>
                    </w:txbxContent>
                  </v:textbox>
                </v:rect>
                <v:rect id="Rectangle 251" o:spid="_x0000_s1110" style="position:absolute;left:34672;top:9485;width:8090;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EZY8YA&#10;AADcAAAADwAAAGRycy9kb3ducmV2LnhtbESPQWvCQBSE70L/w/IKvYhuDFQ0ZiNFEHooiLGHentk&#10;X7Nps29DdjWpv75bKHgcZuYbJt+OthVX6n3jWMFinoAgrpxuuFbwftrPViB8QNbYOiYFP+RhWzxM&#10;csy0G/hI1zLUIkLYZ6jAhNBlUvrKkEU/dx1x9D5dbzFE2ddS9zhEuG1lmiRLabHhuGCwo52h6ru8&#10;WAX7w0dDfJPH6Xo1uK8qPZfmrVPq6XF82YAINIZ7+L/9qhWkzwv4OxOP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EZY8YAAADcAAAADwAAAAAAAAAAAAAAAACYAgAAZHJz&#10;L2Rvd25yZXYueG1sUEsFBgAAAAAEAAQA9QAAAIsDAAAAAA==&#10;" filled="f" stroked="f">
                  <v:textbox style="mso-fit-shape-to-text:t" inset="0,0,0,0">
                    <w:txbxContent>
                      <w:p w:rsidR="0059726E" w:rsidRDefault="0059726E" w:rsidP="00791B2F">
                        <w:r>
                          <w:rPr>
                            <w:rFonts w:cs="DaunPenh"/>
                            <w:b/>
                            <w:bCs/>
                            <w:color w:val="000000"/>
                            <w:sz w:val="12"/>
                            <w:szCs w:val="12"/>
                          </w:rPr>
                          <w:t>Существующие связи</w:t>
                        </w:r>
                      </w:p>
                    </w:txbxContent>
                  </v:textbox>
                </v:rect>
                <w10:anchorlock/>
              </v:group>
            </w:pict>
          </mc:Fallback>
        </mc:AlternateContent>
      </w:r>
    </w:p>
    <w:p w:rsidR="00AD40B7" w:rsidRPr="00CD5563" w:rsidRDefault="00AD40B7" w:rsidP="00AD40B7">
      <w:pPr>
        <w:pStyle w:val="Figure"/>
        <w:rPr>
          <w:lang w:val="en-GB" w:eastAsia="en-US"/>
        </w:rPr>
      </w:pPr>
    </w:p>
    <w:p w:rsidR="0008639C" w:rsidRPr="00EF4949" w:rsidRDefault="0008639C" w:rsidP="00EF4949">
      <w:pPr>
        <w:pStyle w:val="Heading3"/>
        <w:rPr>
          <w:lang w:val="ru-RU" w:eastAsia="en-US"/>
        </w:rPr>
      </w:pPr>
      <w:bookmarkStart w:id="192" w:name="_Toc368667553"/>
      <w:bookmarkStart w:id="193" w:name="_Toc369505505"/>
      <w:bookmarkStart w:id="194" w:name="_Toc381721535"/>
      <w:r w:rsidRPr="00EF4949">
        <w:rPr>
          <w:lang w:val="ru-RU" w:eastAsia="en-US"/>
        </w:rPr>
        <w:t>1.4.2</w:t>
      </w:r>
      <w:r w:rsidRPr="00EF4949">
        <w:rPr>
          <w:lang w:val="ru-RU" w:eastAsia="en-US"/>
        </w:rPr>
        <w:tab/>
      </w:r>
      <w:bookmarkStart w:id="195" w:name="_Toc364696559"/>
      <w:bookmarkStart w:id="196" w:name="_Toc370130554"/>
      <w:bookmarkEnd w:id="192"/>
      <w:bookmarkEnd w:id="193"/>
      <w:r w:rsidR="00EF4949" w:rsidRPr="005858CF">
        <w:rPr>
          <w:lang w:val="ru-RU" w:eastAsia="en-US"/>
        </w:rPr>
        <w:t>Сценарий с заменой инфраструктуры</w:t>
      </w:r>
      <w:bookmarkEnd w:id="194"/>
      <w:bookmarkEnd w:id="195"/>
      <w:bookmarkEnd w:id="196"/>
    </w:p>
    <w:p w:rsidR="00EF4949" w:rsidRPr="005858CF" w:rsidRDefault="00EF4949" w:rsidP="00EF494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Данный сценарий будет полезен для страны или оператора, которые не имеют достаточно развитой инфраструктуры КТСОП/ЦСИС и которые испытывают нехватку возможностей подключения для поддержки услуг по передаче голоса. В таком случае продолжать развертывание оборудования КТСОП/ЦСИС затруднительно, поскольку для этого потребуются новые инвестиции наряду с необходимостью инвестиций для СПП. Однако в этом случае существующие абоненты даже при использовании КТСОП/ЦСИС будут получать постоянную поддержу без замены своих оконечных устройств, если это возможно.</w:t>
      </w:r>
    </w:p>
    <w:p w:rsidR="0008639C" w:rsidRPr="00B87D93" w:rsidRDefault="00EF4949" w:rsidP="00EF494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Согласно данному сценарию оператор прекратит процесс развертывания сетей КТСОП/ЦСИС, а вместо этого инвестирует средства в СПП. Затем оператор предоставляет существующим пользователям КТСОП/ЦСИС функцию адаптации (ADF) для обеспечения непрерывного использования услуг по передаче голоса, что означает расширение возможностей эмуляции СПП, как показано на </w:t>
      </w:r>
      <w:r w:rsidR="00502253">
        <w:rPr>
          <w:szCs w:val="19"/>
          <w:lang w:val="ru-RU" w:eastAsia="en-US"/>
        </w:rPr>
        <w:t>Рисун</w:t>
      </w:r>
      <w:r w:rsidRPr="005858CF">
        <w:rPr>
          <w:szCs w:val="19"/>
          <w:lang w:val="ru-RU" w:eastAsia="en-US"/>
        </w:rPr>
        <w:t xml:space="preserve">ке 1-22. Далее по мере увеличения числа клиентов, желающих использовать улучшенные возможности, оператор будет расширять зону покрытия СПП, тем самым сокращая число пользователей услуг эмуляции. В конечном счете все пользователи будут полностью охвачены услугами СПП. Ниже, на </w:t>
      </w:r>
      <w:r w:rsidR="00502253">
        <w:rPr>
          <w:szCs w:val="19"/>
          <w:lang w:val="ru-RU" w:eastAsia="en-US"/>
        </w:rPr>
        <w:t>Рисун</w:t>
      </w:r>
      <w:r w:rsidRPr="005858CF">
        <w:rPr>
          <w:szCs w:val="19"/>
          <w:lang w:val="ru-RU" w:eastAsia="en-US"/>
        </w:rPr>
        <w:t>ке 1-22 показаны этапы этого сценария.</w:t>
      </w:r>
    </w:p>
    <w:bookmarkStart w:id="197" w:name="_Toc255475851"/>
    <w:bookmarkStart w:id="198" w:name="_Toc381722356"/>
    <w:p w:rsidR="0008639C" w:rsidRPr="007E7933" w:rsidRDefault="004871B3" w:rsidP="007E7933">
      <w:pPr>
        <w:pStyle w:val="Figuretitle"/>
        <w:rPr>
          <w:bCs/>
          <w:lang w:val="ru-RU" w:eastAsia="en-US"/>
        </w:rPr>
      </w:pPr>
      <w:r>
        <w:rPr>
          <w:noProof/>
          <w:lang w:val="ru-RU" w:eastAsia="zh-CN"/>
        </w:rPr>
        <mc:AlternateContent>
          <mc:Choice Requires="wps">
            <w:drawing>
              <wp:anchor distT="0" distB="0" distL="114300" distR="114300" simplePos="0" relativeHeight="251711488" behindDoc="0" locked="0" layoutInCell="1" allowOverlap="1" wp14:anchorId="5D2DBF7C" wp14:editId="3F17E67E">
                <wp:simplePos x="0" y="0"/>
                <wp:positionH relativeFrom="column">
                  <wp:posOffset>2216150</wp:posOffset>
                </wp:positionH>
                <wp:positionV relativeFrom="paragraph">
                  <wp:posOffset>172720</wp:posOffset>
                </wp:positionV>
                <wp:extent cx="812165" cy="215265"/>
                <wp:effectExtent l="0" t="0" r="0" b="0"/>
                <wp:wrapNone/>
                <wp:docPr id="1004"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16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4871B3">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wps:txbx>
                      <wps:bodyPr rot="0" vert="horz" wrap="none" lIns="0" tIns="0" rIns="0" bIns="0" anchor="t" anchorCtr="0">
                        <a:spAutoFit/>
                      </wps:bodyPr>
                    </wps:wsp>
                  </a:graphicData>
                </a:graphic>
              </wp:anchor>
            </w:drawing>
          </mc:Choice>
          <mc:Fallback>
            <w:pict>
              <v:rect id="_x0000_s1111" style="position:absolute;left:0;text-align:left;margin-left:174.5pt;margin-top:13.6pt;width:63.95pt;height:16.95pt;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" filled="f" stroked="f">
                <v:textbox style="mso-fit-shape-to-text:t" inset="0,0,0,0">
                  <w:txbxContent>
                    <w:p w:rsidR="0059726E" w:rsidRPr="008B08B5" w:rsidRDefault="0059726E" w:rsidP="004871B3">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v:textbox>
              </v:rect>
            </w:pict>
          </mc:Fallback>
        </mc:AlternateContent>
      </w:r>
      <w:r w:rsidR="00F92B83" w:rsidRPr="007E7933">
        <w:rPr>
          <w:lang w:val="ru-RU" w:eastAsia="en-US"/>
        </w:rPr>
        <w:t>Рисунок</w:t>
      </w:r>
      <w:r w:rsidR="0008639C" w:rsidRPr="007E7933">
        <w:rPr>
          <w:lang w:val="ru-RU" w:eastAsia="en-US"/>
        </w:rPr>
        <w:t xml:space="preserve"> 1-22: </w:t>
      </w:r>
      <w:bookmarkEnd w:id="197"/>
      <w:r w:rsidR="007E7933" w:rsidRPr="00234916">
        <w:rPr>
          <w:lang w:val="ru-RU"/>
        </w:rPr>
        <w:t>Сценарий перехода с заменой инфраструктуры</w:t>
      </w:r>
      <w:bookmarkEnd w:id="198"/>
    </w:p>
    <w:p w:rsidR="0008639C" w:rsidRPr="00CD5563" w:rsidRDefault="0073221A" w:rsidP="00BD0ACF">
      <w:pPr>
        <w:pStyle w:val="Figure"/>
        <w:spacing w:before="0" w:after="0"/>
        <w:rPr>
          <w:lang w:val="en-GB" w:eastAsia="en-US"/>
        </w:rPr>
      </w:pPr>
      <w:r w:rsidRPr="002A32CF">
        <w:rPr>
          <w:noProof/>
          <w:sz w:val="18"/>
          <w:szCs w:val="18"/>
          <w:lang w:val="ru-RU" w:eastAsia="zh-CN"/>
        </w:rPr>
        <mc:AlternateContent>
          <mc:Choice Requires="wps">
            <w:drawing>
              <wp:anchor distT="0" distB="0" distL="114300" distR="114300" simplePos="0" relativeHeight="251717632" behindDoc="0" locked="0" layoutInCell="1" allowOverlap="1" wp14:anchorId="12F23F93" wp14:editId="727DAF09">
                <wp:simplePos x="0" y="0"/>
                <wp:positionH relativeFrom="column">
                  <wp:posOffset>3541313</wp:posOffset>
                </wp:positionH>
                <wp:positionV relativeFrom="paragraph">
                  <wp:posOffset>253365</wp:posOffset>
                </wp:positionV>
                <wp:extent cx="45299" cy="53975"/>
                <wp:effectExtent l="0" t="0" r="12065" b="22225"/>
                <wp:wrapNone/>
                <wp:docPr id="1007" name="Flowchart: Connector 1007"/>
                <wp:cNvGraphicFramePr/>
                <a:graphic xmlns:a="http://schemas.openxmlformats.org/drawingml/2006/main">
                  <a:graphicData uri="http://schemas.microsoft.com/office/word/2010/wordprocessingShape">
                    <wps:wsp>
                      <wps:cNvSpPr/>
                      <wps:spPr>
                        <a:xfrm>
                          <a:off x="0" y="0"/>
                          <a:ext cx="45299" cy="53975"/>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1007" o:spid="_x0000_s1026" type="#_x0000_t120" style="position:absolute;margin-left:278.85pt;margin-top:19.95pt;width:3.55pt;height:4.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" fillcolor="black [3200]" strokecolor="black [1600]" strokeweight="2pt"/>
            </w:pict>
          </mc:Fallback>
        </mc:AlternateContent>
      </w:r>
      <w:r w:rsidRPr="002A32CF">
        <w:rPr>
          <w:noProof/>
          <w:sz w:val="18"/>
          <w:szCs w:val="18"/>
          <w:lang w:val="ru-RU" w:eastAsia="zh-CN"/>
        </w:rPr>
        <mc:AlternateContent>
          <mc:Choice Requires="wps">
            <w:drawing>
              <wp:anchor distT="0" distB="0" distL="114300" distR="114300" simplePos="0" relativeHeight="251715584" behindDoc="0" locked="0" layoutInCell="1" allowOverlap="1" wp14:anchorId="5AB0D4CB" wp14:editId="4CE05892">
                <wp:simplePos x="0" y="0"/>
                <wp:positionH relativeFrom="column">
                  <wp:posOffset>3550920</wp:posOffset>
                </wp:positionH>
                <wp:positionV relativeFrom="paragraph">
                  <wp:posOffset>288692</wp:posOffset>
                </wp:positionV>
                <wp:extent cx="13970" cy="1882140"/>
                <wp:effectExtent l="133350" t="19050" r="62230" b="41910"/>
                <wp:wrapNone/>
                <wp:docPr id="1006" name="Straight Arrow Connector 1006"/>
                <wp:cNvGraphicFramePr/>
                <a:graphic xmlns:a="http://schemas.openxmlformats.org/drawingml/2006/main">
                  <a:graphicData uri="http://schemas.microsoft.com/office/word/2010/wordprocessingShape">
                    <wps:wsp>
                      <wps:cNvCnPr/>
                      <wps:spPr>
                        <a:xfrm flipH="1">
                          <a:off x="0" y="0"/>
                          <a:ext cx="13970" cy="1882140"/>
                        </a:xfrm>
                        <a:prstGeom prst="straightConnector1">
                          <a:avLst/>
                        </a:prstGeom>
                        <a:ln w="31750" cmpd="sng">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06" o:spid="_x0000_s1026" type="#_x0000_t32" style="position:absolute;margin-left:279.6pt;margin-top:22.75pt;width:1.1pt;height:148.2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" strokecolor="black [3040]" strokeweight="2.5pt">
                <v:stroke endarrow="open"/>
              </v:shape>
            </w:pict>
          </mc:Fallback>
        </mc:AlternateContent>
      </w:r>
      <w:r w:rsidR="004871B3">
        <w:rPr>
          <w:noProof/>
          <w:lang w:val="ru-RU" w:eastAsia="zh-CN"/>
        </w:rPr>
        <mc:AlternateContent>
          <mc:Choice Requires="wps">
            <w:drawing>
              <wp:anchor distT="0" distB="0" distL="114300" distR="114300" simplePos="0" relativeHeight="251713536" behindDoc="0" locked="0" layoutInCell="1" allowOverlap="1" wp14:anchorId="55B2B74C" wp14:editId="442ECBC8">
                <wp:simplePos x="0" y="0"/>
                <wp:positionH relativeFrom="column">
                  <wp:posOffset>3836035</wp:posOffset>
                </wp:positionH>
                <wp:positionV relativeFrom="paragraph">
                  <wp:posOffset>-1905</wp:posOffset>
                </wp:positionV>
                <wp:extent cx="716915" cy="215265"/>
                <wp:effectExtent l="0" t="0" r="6985" b="0"/>
                <wp:wrapNone/>
                <wp:docPr id="1005"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1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4871B3">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wps:txbx>
                      <wps:bodyPr rot="0" vert="horz" wrap="square" lIns="0" tIns="0" rIns="0" bIns="0" anchor="t" anchorCtr="0">
                        <a:spAutoFit/>
                      </wps:bodyPr>
                    </wps:wsp>
                  </a:graphicData>
                </a:graphic>
              </wp:anchor>
            </w:drawing>
          </mc:Choice>
          <mc:Fallback>
            <w:pict>
              <v:rect id="Rectangle 80" o:spid="_x0000_s1112" style="position:absolute;left:0;text-align:left;margin-left:302.05pt;margin-top:-.15pt;width:56.45pt;height:16.9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" filled="f" stroked="f">
                <v:textbox style="mso-fit-shape-to-text:t" inset="0,0,0,0">
                  <w:txbxContent>
                    <w:p w:rsidR="0059726E" w:rsidRPr="008B08B5" w:rsidRDefault="0059726E" w:rsidP="004871B3">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v:textbox>
              </v:rect>
            </w:pict>
          </mc:Fallback>
        </mc:AlternateContent>
      </w:r>
      <w:r w:rsidR="004871B3">
        <w:rPr>
          <w:noProof/>
          <w:lang w:val="ru-RU" w:eastAsia="zh-CN"/>
        </w:rPr>
        <mc:AlternateContent>
          <mc:Choice Requires="wps">
            <w:drawing>
              <wp:anchor distT="0" distB="0" distL="114300" distR="114300" simplePos="0" relativeHeight="251709440" behindDoc="0" locked="0" layoutInCell="1" allowOverlap="1" wp14:anchorId="524C8415" wp14:editId="5C73FDF5">
                <wp:simplePos x="0" y="0"/>
                <wp:positionH relativeFrom="column">
                  <wp:posOffset>4088765</wp:posOffset>
                </wp:positionH>
                <wp:positionV relativeFrom="paragraph">
                  <wp:posOffset>1870264</wp:posOffset>
                </wp:positionV>
                <wp:extent cx="249555" cy="214630"/>
                <wp:effectExtent l="0" t="0" r="17145" b="0"/>
                <wp:wrapNone/>
                <wp:docPr id="1003" name="Rectangle 1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1003" o:spid="_x0000_s1113" style="position:absolute;left:0;text-align:left;margin-left:321.95pt;margin-top:147.25pt;width:19.65pt;height:16.9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" filled="f" stroked="f">
                <v:textbox style="mso-fit-shape-to-text:t" inset="0,0,0,0">
                  <w:txbxContent>
                    <w:p w:rsidR="0059726E" w:rsidRDefault="0059726E" w:rsidP="004871B3">
                      <w:r>
                        <w:rPr>
                          <w:b/>
                          <w:bCs/>
                          <w:color w:val="000000"/>
                          <w:sz w:val="18"/>
                          <w:szCs w:val="18"/>
                        </w:rPr>
                        <w:t>СПП</w:t>
                      </w:r>
                    </w:p>
                  </w:txbxContent>
                </v:textbox>
              </v:rect>
            </w:pict>
          </mc:Fallback>
        </mc:AlternateContent>
      </w:r>
      <w:r w:rsidR="004871B3">
        <w:rPr>
          <w:noProof/>
          <w:lang w:val="ru-RU" w:eastAsia="zh-CN"/>
        </w:rPr>
        <mc:AlternateContent>
          <mc:Choice Requires="wps">
            <w:drawing>
              <wp:anchor distT="0" distB="0" distL="114300" distR="114300" simplePos="0" relativeHeight="251707392" behindDoc="0" locked="0" layoutInCell="1" allowOverlap="1" wp14:anchorId="68E28228" wp14:editId="54A836C9">
                <wp:simplePos x="0" y="0"/>
                <wp:positionH relativeFrom="column">
                  <wp:posOffset>4248785</wp:posOffset>
                </wp:positionH>
                <wp:positionV relativeFrom="paragraph">
                  <wp:posOffset>1091565</wp:posOffset>
                </wp:positionV>
                <wp:extent cx="808355" cy="167005"/>
                <wp:effectExtent l="0" t="0" r="10795" b="0"/>
                <wp:wrapNone/>
                <wp:docPr id="1002" name="Rectangle 1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3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rFonts w:cs="DaunPenh"/>
                                <w:b/>
                                <w:bCs/>
                                <w:color w:val="000000"/>
                                <w:sz w:val="12"/>
                                <w:szCs w:val="12"/>
                              </w:rPr>
                              <w:t>Существующие</w:t>
                            </w:r>
                            <w:r>
                              <w:rPr>
                                <w:rFonts w:cs="DaunPenh"/>
                                <w:b/>
                                <w:bCs/>
                                <w:color w:val="000000"/>
                                <w:sz w:val="12"/>
                                <w:szCs w:val="12"/>
                              </w:rPr>
                              <w:br/>
                              <w:t>связи</w:t>
                            </w:r>
                          </w:p>
                        </w:txbxContent>
                      </wps:txbx>
                      <wps:bodyPr rot="0" vert="horz" wrap="square" lIns="0" tIns="0" rIns="0" bIns="0" anchor="t" anchorCtr="0">
                        <a:spAutoFit/>
                      </wps:bodyPr>
                    </wps:wsp>
                  </a:graphicData>
                </a:graphic>
              </wp:anchor>
            </w:drawing>
          </mc:Choice>
          <mc:Fallback>
            <w:pict>
              <v:rect id="Rectangle 1002" o:spid="_x0000_s1114" style="position:absolute;left:0;text-align:left;margin-left:334.55pt;margin-top:85.95pt;width:63.65pt;height:13.1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" filled="f" stroked="f">
                <v:textbox style="mso-fit-shape-to-text:t" inset="0,0,0,0">
                  <w:txbxContent>
                    <w:p w:rsidR="0059726E" w:rsidRDefault="0059726E" w:rsidP="004871B3">
                      <w:r>
                        <w:rPr>
                          <w:rFonts w:cs="DaunPenh"/>
                          <w:b/>
                          <w:bCs/>
                          <w:color w:val="000000"/>
                          <w:sz w:val="12"/>
                          <w:szCs w:val="12"/>
                        </w:rPr>
                        <w:t>Существующие</w:t>
                      </w:r>
                      <w:r>
                        <w:rPr>
                          <w:rFonts w:cs="DaunPenh"/>
                          <w:b/>
                          <w:bCs/>
                          <w:color w:val="000000"/>
                          <w:sz w:val="12"/>
                          <w:szCs w:val="12"/>
                        </w:rPr>
                        <w:br/>
                        <w:t>связи</w:t>
                      </w:r>
                    </w:p>
                  </w:txbxContent>
                </v:textbox>
              </v:rect>
            </w:pict>
          </mc:Fallback>
        </mc:AlternateContent>
      </w:r>
      <w:r w:rsidR="004871B3">
        <w:rPr>
          <w:noProof/>
          <w:lang w:val="ru-RU" w:eastAsia="zh-CN"/>
        </w:rPr>
        <mc:AlternateContent>
          <mc:Choice Requires="wps">
            <w:drawing>
              <wp:anchor distT="0" distB="0" distL="114300" distR="114300" simplePos="0" relativeHeight="251705344" behindDoc="0" locked="0" layoutInCell="1" allowOverlap="1" wp14:anchorId="544A9955" wp14:editId="4CE92353">
                <wp:simplePos x="0" y="0"/>
                <wp:positionH relativeFrom="column">
                  <wp:posOffset>4132844</wp:posOffset>
                </wp:positionH>
                <wp:positionV relativeFrom="paragraph">
                  <wp:posOffset>828694</wp:posOffset>
                </wp:positionV>
                <wp:extent cx="809625" cy="168275"/>
                <wp:effectExtent l="0" t="0" r="9525" b="0"/>
                <wp:wrapNone/>
                <wp:docPr id="100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w:t>
                            </w:r>
                            <w:r>
                              <w:rPr>
                                <w:rFonts w:asciiTheme="minorHAnsi" w:hAnsiTheme="minorHAnsi" w:cs="DaunPenh"/>
                                <w:b/>
                                <w:bCs/>
                                <w:color w:val="000000"/>
                                <w:sz w:val="12"/>
                                <w:szCs w:val="12"/>
                                <w:lang w:val="en-US"/>
                              </w:rPr>
                              <w:br/>
                            </w:r>
                            <w:r>
                              <w:rPr>
                                <w:rFonts w:asciiTheme="minorHAnsi" w:hAnsiTheme="minorHAnsi" w:cs="DaunPenh"/>
                                <w:b/>
                                <w:bCs/>
                                <w:color w:val="000000"/>
                                <w:sz w:val="12"/>
                                <w:szCs w:val="12"/>
                                <w:lang w:val="ru-RU"/>
                              </w:rPr>
                              <w:t xml:space="preserve"> связи</w:t>
                            </w:r>
                          </w:p>
                        </w:txbxContent>
                      </wps:txbx>
                      <wps:bodyPr rot="0" vert="horz" wrap="square" lIns="0" tIns="0" rIns="0" bIns="0" anchor="t" anchorCtr="0">
                        <a:spAutoFit/>
                      </wps:bodyPr>
                    </wps:wsp>
                  </a:graphicData>
                </a:graphic>
              </wp:anchor>
            </w:drawing>
          </mc:Choice>
          <mc:Fallback>
            <w:pict>
              <v:rect id="Rectangle 81" o:spid="_x0000_s1115" style="position:absolute;left:0;text-align:left;margin-left:325.4pt;margin-top:65.25pt;width:63.75pt;height:13.2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" filled="f" stroked="f">
                <v:textbox style="mso-fit-shape-to-text:t" inset="0,0,0,0">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w:t>
                      </w:r>
                      <w:r>
                        <w:rPr>
                          <w:rFonts w:asciiTheme="minorHAnsi" w:hAnsiTheme="minorHAnsi" w:cs="DaunPenh"/>
                          <w:b/>
                          <w:bCs/>
                          <w:color w:val="000000"/>
                          <w:sz w:val="12"/>
                          <w:szCs w:val="12"/>
                          <w:lang w:val="en-US"/>
                        </w:rPr>
                        <w:br/>
                      </w:r>
                      <w:r>
                        <w:rPr>
                          <w:rFonts w:asciiTheme="minorHAnsi" w:hAnsiTheme="minorHAnsi" w:cs="DaunPenh"/>
                          <w:b/>
                          <w:bCs/>
                          <w:color w:val="000000"/>
                          <w:sz w:val="12"/>
                          <w:szCs w:val="12"/>
                          <w:lang w:val="ru-RU"/>
                        </w:rPr>
                        <w:t xml:space="preserve"> связи</w:t>
                      </w:r>
                    </w:p>
                  </w:txbxContent>
                </v:textbox>
              </v:rect>
            </w:pict>
          </mc:Fallback>
        </mc:AlternateContent>
      </w:r>
      <w:r w:rsidR="004871B3">
        <w:rPr>
          <w:noProof/>
          <w:lang w:val="ru-RU" w:eastAsia="zh-CN"/>
        </w:rPr>
        <mc:AlternateContent>
          <mc:Choice Requires="wps">
            <w:drawing>
              <wp:anchor distT="0" distB="0" distL="114300" distR="114300" simplePos="0" relativeHeight="251703296" behindDoc="0" locked="0" layoutInCell="1" allowOverlap="1" wp14:anchorId="26FD1200" wp14:editId="55A86496">
                <wp:simplePos x="0" y="0"/>
                <wp:positionH relativeFrom="column">
                  <wp:posOffset>3852727</wp:posOffset>
                </wp:positionH>
                <wp:positionV relativeFrom="paragraph">
                  <wp:posOffset>572833</wp:posOffset>
                </wp:positionV>
                <wp:extent cx="810186" cy="168886"/>
                <wp:effectExtent l="0" t="0" r="9525" b="0"/>
                <wp:wrapNone/>
                <wp:docPr id="1000"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0186" cy="168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 связи</w:t>
                            </w:r>
                          </w:p>
                        </w:txbxContent>
                      </wps:txbx>
                      <wps:bodyPr rot="0" vert="horz" wrap="square" lIns="0" tIns="0" rIns="0" bIns="0" anchor="t" anchorCtr="0">
                        <a:spAutoFit/>
                      </wps:bodyPr>
                    </wps:wsp>
                  </a:graphicData>
                </a:graphic>
              </wp:anchor>
            </w:drawing>
          </mc:Choice>
          <mc:Fallback>
            <w:pict>
              <v:rect id="_x0000_s1116" style="position:absolute;left:0;text-align:left;margin-left:303.35pt;margin-top:45.1pt;width:63.8pt;height:13.3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" filled="f" stroked="f">
                <v:textbox style="mso-fit-shape-to-text:t" inset="0,0,0,0">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 связи</w:t>
                      </w:r>
                    </w:p>
                  </w:txbxContent>
                </v:textbox>
              </v:rect>
            </w:pict>
          </mc:Fallback>
        </mc:AlternateContent>
      </w:r>
      <w:r w:rsidR="004871B3">
        <w:rPr>
          <w:noProof/>
          <w:lang w:val="ru-RU" w:eastAsia="zh-CN"/>
        </w:rPr>
        <mc:AlternateContent>
          <mc:Choice Requires="wps">
            <w:drawing>
              <wp:anchor distT="0" distB="0" distL="114300" distR="114300" simplePos="0" relativeHeight="251701248" behindDoc="0" locked="0" layoutInCell="1" allowOverlap="1" wp14:anchorId="3827BF7C" wp14:editId="67E9CE96">
                <wp:simplePos x="0" y="0"/>
                <wp:positionH relativeFrom="column">
                  <wp:posOffset>3788410</wp:posOffset>
                </wp:positionH>
                <wp:positionV relativeFrom="paragraph">
                  <wp:posOffset>229870</wp:posOffset>
                </wp:positionV>
                <wp:extent cx="809625" cy="168275"/>
                <wp:effectExtent l="0" t="0" r="9525" b="0"/>
                <wp:wrapNone/>
                <wp:docPr id="999"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 связи</w:t>
                            </w:r>
                          </w:p>
                        </w:txbxContent>
                      </wps:txbx>
                      <wps:bodyPr rot="0" vert="horz" wrap="square" lIns="0" tIns="0" rIns="0" bIns="0" anchor="t" anchorCtr="0">
                        <a:spAutoFit/>
                      </wps:bodyPr>
                    </wps:wsp>
                  </a:graphicData>
                </a:graphic>
              </wp:anchor>
            </w:drawing>
          </mc:Choice>
          <mc:Fallback>
            <w:pict>
              <v:rect id="_x0000_s1117" style="position:absolute;left:0;text-align:left;margin-left:298.3pt;margin-top:18.1pt;width:63.75pt;height:13.2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" filled="f" stroked="f">
                <v:textbox style="mso-fit-shape-to-text:t" inset="0,0,0,0">
                  <w:txbxContent>
                    <w:p w:rsidR="0059726E" w:rsidRPr="00791B2F" w:rsidRDefault="0059726E" w:rsidP="004871B3">
                      <w:pPr>
                        <w:rPr>
                          <w:lang w:val="ru-RU"/>
                        </w:rPr>
                      </w:pPr>
                      <w:r>
                        <w:rPr>
                          <w:rFonts w:asciiTheme="minorHAnsi" w:hAnsiTheme="minorHAnsi" w:cs="DaunPenh"/>
                          <w:b/>
                          <w:bCs/>
                          <w:color w:val="000000"/>
                          <w:sz w:val="12"/>
                          <w:szCs w:val="12"/>
                          <w:lang w:val="ru-RU"/>
                        </w:rPr>
                        <w:t>Существующие связи</w:t>
                      </w:r>
                    </w:p>
                  </w:txbxContent>
                </v:textbox>
              </v:rect>
            </w:pict>
          </mc:Fallback>
        </mc:AlternateContent>
      </w:r>
      <w:r w:rsidR="004871B3">
        <w:rPr>
          <w:noProof/>
          <w:lang w:val="ru-RU" w:eastAsia="zh-CN"/>
        </w:rPr>
        <mc:AlternateContent>
          <mc:Choice Requires="wps">
            <w:drawing>
              <wp:anchor distT="0" distB="0" distL="114300" distR="114300" simplePos="0" relativeHeight="251699200" behindDoc="0" locked="0" layoutInCell="1" allowOverlap="1" wp14:anchorId="0FA748D5" wp14:editId="1FA1BBEB">
                <wp:simplePos x="0" y="0"/>
                <wp:positionH relativeFrom="column">
                  <wp:posOffset>2536127</wp:posOffset>
                </wp:positionH>
                <wp:positionV relativeFrom="paragraph">
                  <wp:posOffset>155066</wp:posOffset>
                </wp:positionV>
                <wp:extent cx="330200" cy="215265"/>
                <wp:effectExtent l="0" t="0" r="9525" b="0"/>
                <wp:wrapNone/>
                <wp:docPr id="998" name="Rectangle 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020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rFonts w:cs="DaunPenh"/>
                                <w:b/>
                                <w:bCs/>
                                <w:color w:val="000000"/>
                                <w:sz w:val="18"/>
                                <w:szCs w:val="18"/>
                              </w:rPr>
                              <w:t>КТСОП</w:t>
                            </w:r>
                          </w:p>
                        </w:txbxContent>
                      </wps:txbx>
                      <wps:bodyPr rot="0" vert="horz" wrap="none" lIns="0" tIns="0" rIns="0" bIns="0" anchor="t" anchorCtr="0">
                        <a:spAutoFit/>
                      </wps:bodyPr>
                    </wps:wsp>
                  </a:graphicData>
                </a:graphic>
              </wp:anchor>
            </w:drawing>
          </mc:Choice>
          <mc:Fallback>
            <w:pict>
              <v:rect id="Rectangle 998" o:spid="_x0000_s1118" style="position:absolute;left:0;text-align:left;margin-left:199.7pt;margin-top:12.2pt;width:26pt;height:16.95pt;z-index:251699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" filled="f" stroked="f">
                <v:textbox style="mso-fit-shape-to-text:t" inset="0,0,0,0">
                  <w:txbxContent>
                    <w:p w:rsidR="0059726E" w:rsidRDefault="0059726E" w:rsidP="004871B3">
                      <w:r>
                        <w:rPr>
                          <w:rFonts w:cs="DaunPenh"/>
                          <w:b/>
                          <w:bCs/>
                          <w:color w:val="000000"/>
                          <w:sz w:val="18"/>
                          <w:szCs w:val="18"/>
                        </w:rPr>
                        <w:t>КТСОП</w:t>
                      </w:r>
                    </w:p>
                  </w:txbxContent>
                </v:textbox>
              </v:rect>
            </w:pict>
          </mc:Fallback>
        </mc:AlternateContent>
      </w:r>
      <w:r w:rsidR="004871B3">
        <w:rPr>
          <w:noProof/>
          <w:lang w:val="ru-RU" w:eastAsia="zh-CN"/>
        </w:rPr>
        <mc:AlternateContent>
          <mc:Choice Requires="wps">
            <w:drawing>
              <wp:anchor distT="0" distB="0" distL="114300" distR="114300" simplePos="0" relativeHeight="251697152" behindDoc="0" locked="0" layoutInCell="1" allowOverlap="1" wp14:anchorId="1AB2E41D" wp14:editId="5BE5F9C9">
                <wp:simplePos x="0" y="0"/>
                <wp:positionH relativeFrom="column">
                  <wp:posOffset>4085282</wp:posOffset>
                </wp:positionH>
                <wp:positionV relativeFrom="paragraph">
                  <wp:posOffset>1527941</wp:posOffset>
                </wp:positionV>
                <wp:extent cx="250032" cy="215234"/>
                <wp:effectExtent l="0" t="0" r="17145" b="0"/>
                <wp:wrapNone/>
                <wp:docPr id="997" name="Rectangle 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032" cy="215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997" o:spid="_x0000_s1119" style="position:absolute;left:0;text-align:left;margin-left:321.7pt;margin-top:120.3pt;width:19.7pt;height:16.9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" filled="f" stroked="f">
                <v:textbox style="mso-fit-shape-to-text:t" inset="0,0,0,0">
                  <w:txbxContent>
                    <w:p w:rsidR="0059726E" w:rsidRDefault="0059726E" w:rsidP="004871B3">
                      <w:r>
                        <w:rPr>
                          <w:b/>
                          <w:bCs/>
                          <w:color w:val="000000"/>
                          <w:sz w:val="18"/>
                          <w:szCs w:val="18"/>
                        </w:rPr>
                        <w:t>СПП</w:t>
                      </w:r>
                    </w:p>
                  </w:txbxContent>
                </v:textbox>
              </v:rect>
            </w:pict>
          </mc:Fallback>
        </mc:AlternateContent>
      </w:r>
      <w:r w:rsidR="004871B3">
        <w:rPr>
          <w:noProof/>
          <w:lang w:val="ru-RU" w:eastAsia="zh-CN"/>
        </w:rPr>
        <mc:AlternateContent>
          <mc:Choice Requires="wps">
            <w:drawing>
              <wp:anchor distT="0" distB="0" distL="114300" distR="114300" simplePos="0" relativeHeight="251695104" behindDoc="0" locked="0" layoutInCell="1" allowOverlap="1" wp14:anchorId="20AC7847" wp14:editId="138EF09F">
                <wp:simplePos x="0" y="0"/>
                <wp:positionH relativeFrom="column">
                  <wp:posOffset>3835727</wp:posOffset>
                </wp:positionH>
                <wp:positionV relativeFrom="paragraph">
                  <wp:posOffset>1231271</wp:posOffset>
                </wp:positionV>
                <wp:extent cx="250032" cy="215234"/>
                <wp:effectExtent l="0" t="0" r="17145" b="0"/>
                <wp:wrapNone/>
                <wp:docPr id="996" name="Rectangle 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032" cy="215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996" o:spid="_x0000_s1120" style="position:absolute;left:0;text-align:left;margin-left:302.05pt;margin-top:96.95pt;width:19.7pt;height:16.9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" filled="f" stroked="f">
                <v:textbox style="mso-fit-shape-to-text:t" inset="0,0,0,0">
                  <w:txbxContent>
                    <w:p w:rsidR="0059726E" w:rsidRDefault="0059726E" w:rsidP="004871B3">
                      <w:r>
                        <w:rPr>
                          <w:b/>
                          <w:bCs/>
                          <w:color w:val="000000"/>
                          <w:sz w:val="18"/>
                          <w:szCs w:val="18"/>
                        </w:rPr>
                        <w:t>СПП</w:t>
                      </w:r>
                    </w:p>
                  </w:txbxContent>
                </v:textbox>
              </v:rect>
            </w:pict>
          </mc:Fallback>
        </mc:AlternateContent>
      </w:r>
      <w:r w:rsidR="004871B3">
        <w:rPr>
          <w:noProof/>
          <w:lang w:val="ru-RU" w:eastAsia="zh-CN"/>
        </w:rPr>
        <mc:AlternateContent>
          <mc:Choice Requires="wps">
            <w:drawing>
              <wp:anchor distT="0" distB="0" distL="114300" distR="114300" simplePos="0" relativeHeight="251693056" behindDoc="0" locked="0" layoutInCell="1" allowOverlap="1" wp14:anchorId="6DB1B968" wp14:editId="5622CD15">
                <wp:simplePos x="0" y="0"/>
                <wp:positionH relativeFrom="column">
                  <wp:posOffset>3704451</wp:posOffset>
                </wp:positionH>
                <wp:positionV relativeFrom="paragraph">
                  <wp:posOffset>913350</wp:posOffset>
                </wp:positionV>
                <wp:extent cx="250032" cy="215234"/>
                <wp:effectExtent l="0" t="0" r="17145" b="0"/>
                <wp:wrapNone/>
                <wp:docPr id="995" name="Rectangle 9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032" cy="215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995" o:spid="_x0000_s1121" style="position:absolute;left:0;text-align:left;margin-left:291.7pt;margin-top:71.9pt;width:19.7pt;height:16.9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" filled="f" stroked="f">
                <v:textbox style="mso-fit-shape-to-text:t" inset="0,0,0,0">
                  <w:txbxContent>
                    <w:p w:rsidR="0059726E" w:rsidRDefault="0059726E" w:rsidP="004871B3">
                      <w:r>
                        <w:rPr>
                          <w:b/>
                          <w:bCs/>
                          <w:color w:val="000000"/>
                          <w:sz w:val="18"/>
                          <w:szCs w:val="18"/>
                        </w:rPr>
                        <w:t>СПП</w:t>
                      </w:r>
                    </w:p>
                  </w:txbxContent>
                </v:textbox>
              </v:rect>
            </w:pict>
          </mc:Fallback>
        </mc:AlternateContent>
      </w:r>
      <w:r w:rsidR="004871B3">
        <w:rPr>
          <w:noProof/>
          <w:lang w:val="ru-RU" w:eastAsia="zh-CN"/>
        </w:rPr>
        <mc:AlternateContent>
          <mc:Choice Requires="wps">
            <w:drawing>
              <wp:anchor distT="0" distB="0" distL="114300" distR="114300" simplePos="0" relativeHeight="251691008" behindDoc="0" locked="0" layoutInCell="1" allowOverlap="1" wp14:anchorId="102273AD" wp14:editId="14BC6D8C">
                <wp:simplePos x="0" y="0"/>
                <wp:positionH relativeFrom="column">
                  <wp:posOffset>2000250</wp:posOffset>
                </wp:positionH>
                <wp:positionV relativeFrom="paragraph">
                  <wp:posOffset>1202055</wp:posOffset>
                </wp:positionV>
                <wp:extent cx="505460" cy="200025"/>
                <wp:effectExtent l="0" t="0" r="8890" b="9525"/>
                <wp:wrapNone/>
                <wp:docPr id="994" name="Rectangle 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6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4871B3" w:rsidRDefault="0059726E" w:rsidP="004871B3">
                            <w:pPr>
                              <w:rPr>
                                <w:sz w:val="16"/>
                                <w:szCs w:val="16"/>
                              </w:rPr>
                            </w:pPr>
                            <w:r w:rsidRPr="004871B3">
                              <w:rPr>
                                <w:b/>
                                <w:bCs/>
                                <w:color w:val="000000"/>
                                <w:sz w:val="16"/>
                                <w:szCs w:val="16"/>
                              </w:rPr>
                              <w:t>СПП (</w:t>
                            </w:r>
                            <w:r w:rsidRPr="004871B3">
                              <w:rPr>
                                <w:b/>
                                <w:bCs/>
                                <w:color w:val="000000"/>
                                <w:sz w:val="16"/>
                                <w:szCs w:val="16"/>
                                <w:lang w:val="en-US"/>
                              </w:rPr>
                              <w:t>IMS</w:t>
                            </w:r>
                            <w:r w:rsidRPr="004871B3">
                              <w:rPr>
                                <w:b/>
                                <w:bCs/>
                                <w:color w:val="000000"/>
                                <w:sz w:val="16"/>
                                <w:szCs w:val="16"/>
                              </w:rPr>
                              <w:t>)</w:t>
                            </w:r>
                          </w:p>
                        </w:txbxContent>
                      </wps:txbx>
                      <wps:bodyPr rot="0" vert="horz" wrap="square" lIns="0" tIns="0" rIns="0" bIns="0" anchor="t" anchorCtr="0">
                        <a:spAutoFit/>
                      </wps:bodyPr>
                    </wps:wsp>
                  </a:graphicData>
                </a:graphic>
              </wp:anchor>
            </w:drawing>
          </mc:Choice>
          <mc:Fallback>
            <w:pict>
              <v:rect id="Rectangle 994" o:spid="_x0000_s1122" style="position:absolute;left:0;text-align:left;margin-left:157.5pt;margin-top:94.65pt;width:39.8pt;height:15.7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" filled="f" stroked="f">
                <v:textbox style="mso-fit-shape-to-text:t" inset="0,0,0,0">
                  <w:txbxContent>
                    <w:p w:rsidR="0059726E" w:rsidRPr="004871B3" w:rsidRDefault="0059726E" w:rsidP="004871B3">
                      <w:pPr>
                        <w:rPr>
                          <w:sz w:val="16"/>
                          <w:szCs w:val="16"/>
                        </w:rPr>
                      </w:pPr>
                      <w:r w:rsidRPr="004871B3">
                        <w:rPr>
                          <w:b/>
                          <w:bCs/>
                          <w:color w:val="000000"/>
                          <w:sz w:val="16"/>
                          <w:szCs w:val="16"/>
                        </w:rPr>
                        <w:t>СПП (</w:t>
                      </w:r>
                      <w:r w:rsidRPr="004871B3">
                        <w:rPr>
                          <w:b/>
                          <w:bCs/>
                          <w:color w:val="000000"/>
                          <w:sz w:val="16"/>
                          <w:szCs w:val="16"/>
                          <w:lang w:val="en-US"/>
                        </w:rPr>
                        <w:t>IMS</w:t>
                      </w:r>
                      <w:r w:rsidRPr="004871B3">
                        <w:rPr>
                          <w:b/>
                          <w:bCs/>
                          <w:color w:val="000000"/>
                          <w:sz w:val="16"/>
                          <w:szCs w:val="16"/>
                        </w:rPr>
                        <w:t>)</w:t>
                      </w:r>
                    </w:p>
                  </w:txbxContent>
                </v:textbox>
              </v:rect>
            </w:pict>
          </mc:Fallback>
        </mc:AlternateContent>
      </w:r>
      <w:r w:rsidR="004871B3">
        <w:rPr>
          <w:noProof/>
          <w:lang w:val="ru-RU" w:eastAsia="zh-CN"/>
        </w:rPr>
        <mc:AlternateContent>
          <mc:Choice Requires="wps">
            <w:drawing>
              <wp:anchor distT="0" distB="0" distL="114300" distR="114300" simplePos="0" relativeHeight="251688960" behindDoc="0" locked="0" layoutInCell="1" allowOverlap="1" wp14:anchorId="1BC34218" wp14:editId="2CCB48F8">
                <wp:simplePos x="0" y="0"/>
                <wp:positionH relativeFrom="column">
                  <wp:posOffset>1181817</wp:posOffset>
                </wp:positionH>
                <wp:positionV relativeFrom="paragraph">
                  <wp:posOffset>1938655</wp:posOffset>
                </wp:positionV>
                <wp:extent cx="755650" cy="184150"/>
                <wp:effectExtent l="0" t="0" r="5715" b="5715"/>
                <wp:wrapNone/>
                <wp:docPr id="993"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AC54DF" w:rsidRDefault="0059726E" w:rsidP="004871B3">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wps:txbx>
                      <wps:bodyPr rot="0" vert="horz" wrap="none" lIns="0" tIns="0" rIns="0" bIns="0" anchor="t" anchorCtr="0">
                        <a:spAutoFit/>
                      </wps:bodyPr>
                    </wps:wsp>
                  </a:graphicData>
                </a:graphic>
              </wp:anchor>
            </w:drawing>
          </mc:Choice>
          <mc:Fallback>
            <w:pict>
              <v:rect id="Rectangle 110" o:spid="_x0000_s1123" style="position:absolute;left:0;text-align:left;margin-left:93.05pt;margin-top:152.65pt;width:59.5pt;height:14.5pt;z-index:251688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" filled="f" stroked="f">
                <v:textbox style="mso-fit-shape-to-text:t" inset="0,0,0,0">
                  <w:txbxContent>
                    <w:p w:rsidR="0059726E" w:rsidRPr="00AC54DF" w:rsidRDefault="0059726E" w:rsidP="004871B3">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v:textbox>
              </v:rect>
            </w:pict>
          </mc:Fallback>
        </mc:AlternateContent>
      </w:r>
      <w:r w:rsidR="004871B3" w:rsidRPr="002A32CF">
        <w:rPr>
          <w:noProof/>
          <w:sz w:val="18"/>
          <w:szCs w:val="18"/>
          <w:lang w:val="ru-RU" w:eastAsia="zh-CN"/>
        </w:rPr>
        <mc:AlternateContent>
          <mc:Choice Requires="wps">
            <w:drawing>
              <wp:anchor distT="0" distB="0" distL="114300" distR="114300" simplePos="0" relativeHeight="251686912" behindDoc="0" locked="0" layoutInCell="1" allowOverlap="1" wp14:anchorId="0DBB190E" wp14:editId="5DBCE216">
                <wp:simplePos x="0" y="0"/>
                <wp:positionH relativeFrom="column">
                  <wp:posOffset>1047115</wp:posOffset>
                </wp:positionH>
                <wp:positionV relativeFrom="paragraph">
                  <wp:posOffset>2008587</wp:posOffset>
                </wp:positionV>
                <wp:extent cx="122400" cy="133200"/>
                <wp:effectExtent l="0" t="0" r="11430" b="19685"/>
                <wp:wrapNone/>
                <wp:docPr id="992" name="Flowchart: Connector 992"/>
                <wp:cNvGraphicFramePr/>
                <a:graphic xmlns:a="http://schemas.openxmlformats.org/drawingml/2006/main">
                  <a:graphicData uri="http://schemas.microsoft.com/office/word/2010/wordprocessingShape">
                    <wps:wsp>
                      <wps:cNvSpPr/>
                      <wps:spPr>
                        <a:xfrm>
                          <a:off x="0" y="0"/>
                          <a:ext cx="122400" cy="133200"/>
                        </a:xfrm>
                        <a:prstGeom prst="flowChartConnector">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726E" w:rsidRDefault="0059726E" w:rsidP="004871B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992" o:spid="_x0000_s1124" type="#_x0000_t120" style="position:absolute;left:0;text-align:left;margin-left:82.45pt;margin-top:158.15pt;width:9.65pt;height:1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" filled="f" strokecolor="black [3213]" strokeweight="1pt">
                <v:textbox>
                  <w:txbxContent>
                    <w:p w:rsidR="0059726E" w:rsidRDefault="0059726E" w:rsidP="004871B3">
                      <w:pPr>
                        <w:jc w:val="center"/>
                      </w:pPr>
                    </w:p>
                  </w:txbxContent>
                </v:textbox>
              </v:shape>
            </w:pict>
          </mc:Fallback>
        </mc:AlternateContent>
      </w:r>
      <w:r w:rsidR="004871B3">
        <w:rPr>
          <w:noProof/>
          <w:lang w:val="ru-RU" w:eastAsia="zh-CN"/>
        </w:rPr>
        <mc:AlternateContent>
          <mc:Choice Requires="wps">
            <w:drawing>
              <wp:anchor distT="0" distB="0" distL="114300" distR="114300" simplePos="0" relativeHeight="251684864" behindDoc="0" locked="0" layoutInCell="1" allowOverlap="1" wp14:anchorId="323A4215" wp14:editId="0005DC2D">
                <wp:simplePos x="0" y="0"/>
                <wp:positionH relativeFrom="column">
                  <wp:posOffset>1074445</wp:posOffset>
                </wp:positionH>
                <wp:positionV relativeFrom="paragraph">
                  <wp:posOffset>1919177</wp:posOffset>
                </wp:positionV>
                <wp:extent cx="67939" cy="238726"/>
                <wp:effectExtent l="0" t="0" r="9525" b="9525"/>
                <wp:wrapNone/>
                <wp:docPr id="254"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9" cy="238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rsidP="004871B3">
                            <w:pPr>
                              <w:rPr>
                                <w:rFonts w:asciiTheme="minorHAnsi" w:hAnsiTheme="minorHAnsi"/>
                                <w:lang w:val="ru-RU"/>
                              </w:rPr>
                            </w:pPr>
                            <w:r>
                              <w:rPr>
                                <w:rFonts w:asciiTheme="minorHAnsi" w:hAnsiTheme="minorHAnsi" w:cs="SimSun"/>
                                <w:b/>
                                <w:bCs/>
                                <w:color w:val="000000"/>
                                <w:lang w:val="ru-RU"/>
                              </w:rPr>
                              <w:t>6</w:t>
                            </w:r>
                          </w:p>
                        </w:txbxContent>
                      </wps:txbx>
                      <wps:bodyPr rot="0" vert="horz" wrap="none" lIns="0" tIns="0" rIns="0" bIns="0" anchor="t" anchorCtr="0">
                        <a:spAutoFit/>
                      </wps:bodyPr>
                    </wps:wsp>
                  </a:graphicData>
                </a:graphic>
              </wp:anchor>
            </w:drawing>
          </mc:Choice>
          <mc:Fallback>
            <w:pict>
              <v:rect id="Rectangle 111" o:spid="_x0000_s1125" style="position:absolute;left:0;text-align:left;margin-left:84.6pt;margin-top:151.1pt;width:5.35pt;height:18.8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" filled="f" stroked="f">
                <v:textbox style="mso-fit-shape-to-text:t" inset="0,0,0,0">
                  <w:txbxContent>
                    <w:p w:rsidR="0059726E" w:rsidRPr="002A32CF" w:rsidRDefault="0059726E" w:rsidP="004871B3">
                      <w:pPr>
                        <w:rPr>
                          <w:rFonts w:asciiTheme="minorHAnsi" w:hAnsiTheme="minorHAnsi"/>
                          <w:lang w:val="ru-RU"/>
                        </w:rPr>
                      </w:pPr>
                      <w:r>
                        <w:rPr>
                          <w:rFonts w:asciiTheme="minorHAnsi" w:hAnsiTheme="minorHAnsi" w:cs="SimSun"/>
                          <w:b/>
                          <w:bCs/>
                          <w:color w:val="000000"/>
                          <w:lang w:val="ru-RU"/>
                        </w:rPr>
                        <w:t>6</w:t>
                      </w:r>
                    </w:p>
                  </w:txbxContent>
                </v:textbox>
              </v:rect>
            </w:pict>
          </mc:Fallback>
        </mc:AlternateContent>
      </w:r>
      <w:r w:rsidR="00365295">
        <w:rPr>
          <w:noProof/>
          <w:lang w:val="ru-RU" w:eastAsia="zh-CN"/>
        </w:rPr>
        <mc:AlternateContent>
          <mc:Choice Requires="wps">
            <w:drawing>
              <wp:anchor distT="0" distB="0" distL="114300" distR="114300" simplePos="0" relativeHeight="251682816" behindDoc="0" locked="0" layoutInCell="1" allowOverlap="1" wp14:anchorId="7BDC54D4" wp14:editId="4EAF48D8">
                <wp:simplePos x="0" y="0"/>
                <wp:positionH relativeFrom="column">
                  <wp:posOffset>1140982</wp:posOffset>
                </wp:positionH>
                <wp:positionV relativeFrom="paragraph">
                  <wp:posOffset>1407675</wp:posOffset>
                </wp:positionV>
                <wp:extent cx="824619" cy="510467"/>
                <wp:effectExtent l="0" t="0" r="13970" b="0"/>
                <wp:wrapNone/>
                <wp:docPr id="253"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619" cy="510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wps:txbx>
                      <wps:bodyPr rot="0" vert="horz" wrap="square" lIns="0" tIns="0" rIns="0" bIns="0" anchor="t" anchorCtr="0">
                        <a:spAutoFit/>
                      </wps:bodyPr>
                    </wps:wsp>
                  </a:graphicData>
                </a:graphic>
              </wp:anchor>
            </w:drawing>
          </mc:Choice>
          <mc:Fallback>
            <w:pict>
              <v:rect id="Rectangle 96" o:spid="_x0000_s1126" style="position:absolute;left:0;text-align:left;margin-left:89.85pt;margin-top:110.85pt;width:64.95pt;height:40.2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" filled="f" stroked="f">
                <v:textbox style="mso-fit-shape-to-text:t" inset="0,0,0,0">
                  <w:txbxContent>
                    <w:p w:rsidR="0059726E" w:rsidRPr="002A32CF"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v:textbox>
              </v:rect>
            </w:pict>
          </mc:Fallback>
        </mc:AlternateContent>
      </w:r>
      <w:r w:rsidR="00365295">
        <w:rPr>
          <w:noProof/>
          <w:lang w:val="ru-RU" w:eastAsia="zh-CN"/>
        </w:rPr>
        <mc:AlternateContent>
          <mc:Choice Requires="wps">
            <w:drawing>
              <wp:anchor distT="0" distB="0" distL="114300" distR="114300" simplePos="0" relativeHeight="251680768" behindDoc="0" locked="0" layoutInCell="1" allowOverlap="1" wp14:anchorId="358A6973" wp14:editId="19FC3899">
                <wp:simplePos x="0" y="0"/>
                <wp:positionH relativeFrom="column">
                  <wp:posOffset>1185338</wp:posOffset>
                </wp:positionH>
                <wp:positionV relativeFrom="paragraph">
                  <wp:posOffset>1185545</wp:posOffset>
                </wp:positionV>
                <wp:extent cx="834390" cy="292735"/>
                <wp:effectExtent l="0" t="0" r="3810" b="9525"/>
                <wp:wrapNone/>
                <wp:docPr id="252"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 xml:space="preserve">Этап расширения </w:t>
                            </w:r>
                          </w:p>
                        </w:txbxContent>
                      </wps:txbx>
                      <wps:bodyPr rot="0" vert="horz" wrap="square" lIns="0" tIns="0" rIns="0" bIns="0" anchor="t" anchorCtr="0">
                        <a:spAutoFit/>
                      </wps:bodyPr>
                    </wps:wsp>
                  </a:graphicData>
                </a:graphic>
              </wp:anchor>
            </w:drawing>
          </mc:Choice>
          <mc:Fallback>
            <w:pict>
              <v:rect id="Rectangle 69" o:spid="_x0000_s1127" style="position:absolute;left:0;text-align:left;margin-left:93.35pt;margin-top:93.35pt;width:65.7pt;height:23.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" filled="f" stroked="f">
                <v:textbox style="mso-fit-shape-to-text:t" inset="0,0,0,0">
                  <w:txbxContent>
                    <w:p w:rsidR="0059726E" w:rsidRPr="008B08B5"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 xml:space="preserve">Этап расширения </w:t>
                      </w:r>
                    </w:p>
                  </w:txbxContent>
                </v:textbox>
              </v:rect>
            </w:pict>
          </mc:Fallback>
        </mc:AlternateContent>
      </w:r>
      <w:r w:rsidR="00365295">
        <w:rPr>
          <w:noProof/>
          <w:lang w:val="ru-RU" w:eastAsia="zh-CN"/>
        </w:rPr>
        <mc:AlternateContent>
          <mc:Choice Requires="wps">
            <w:drawing>
              <wp:anchor distT="0" distB="0" distL="114300" distR="114300" simplePos="0" relativeHeight="251678720" behindDoc="0" locked="0" layoutInCell="1" allowOverlap="1" wp14:anchorId="7C13F48F" wp14:editId="249A0DE2">
                <wp:simplePos x="0" y="0"/>
                <wp:positionH relativeFrom="column">
                  <wp:posOffset>1157165</wp:posOffset>
                </wp:positionH>
                <wp:positionV relativeFrom="paragraph">
                  <wp:posOffset>831328</wp:posOffset>
                </wp:positionV>
                <wp:extent cx="834390" cy="292735"/>
                <wp:effectExtent l="0" t="0" r="3810" b="0"/>
                <wp:wrapNone/>
                <wp:docPr id="246"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365295">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Внедрение новых услуг </w:t>
                            </w:r>
                          </w:p>
                        </w:txbxContent>
                      </wps:txbx>
                      <wps:bodyPr rot="0" vert="horz" wrap="square" lIns="0" tIns="0" rIns="0" bIns="0" anchor="t" anchorCtr="0">
                        <a:spAutoFit/>
                      </wps:bodyPr>
                    </wps:wsp>
                  </a:graphicData>
                </a:graphic>
              </wp:anchor>
            </w:drawing>
          </mc:Choice>
          <mc:Fallback>
            <w:pict>
              <v:rect id="_x0000_s1128" style="position:absolute;left:0;text-align:left;margin-left:91.1pt;margin-top:65.45pt;width:65.7pt;height:23.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" filled="f" stroked="f">
                <v:textbox style="mso-fit-shape-to-text:t" inset="0,0,0,0">
                  <w:txbxContent>
                    <w:p w:rsidR="0059726E" w:rsidRPr="008B08B5" w:rsidRDefault="0059726E" w:rsidP="00365295">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Внедрение новых услуг </w:t>
                      </w:r>
                    </w:p>
                  </w:txbxContent>
                </v:textbox>
              </v:rect>
            </w:pict>
          </mc:Fallback>
        </mc:AlternateContent>
      </w:r>
      <w:r w:rsidR="00365295">
        <w:rPr>
          <w:noProof/>
          <w:lang w:val="ru-RU" w:eastAsia="zh-CN"/>
        </w:rPr>
        <mc:AlternateContent>
          <mc:Choice Requires="wps">
            <w:drawing>
              <wp:anchor distT="0" distB="0" distL="114300" distR="114300" simplePos="0" relativeHeight="251676672" behindDoc="0" locked="0" layoutInCell="1" allowOverlap="1" wp14:anchorId="45135B36" wp14:editId="129F04BB">
                <wp:simplePos x="0" y="0"/>
                <wp:positionH relativeFrom="column">
                  <wp:posOffset>1156776</wp:posOffset>
                </wp:positionH>
                <wp:positionV relativeFrom="paragraph">
                  <wp:posOffset>495897</wp:posOffset>
                </wp:positionV>
                <wp:extent cx="834390" cy="292735"/>
                <wp:effectExtent l="0" t="0" r="3810" b="0"/>
                <wp:wrapNone/>
                <wp:docPr id="245"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 xml:space="preserve">Замена инфраструктуры </w:t>
                            </w:r>
                          </w:p>
                        </w:txbxContent>
                      </wps:txbx>
                      <wps:bodyPr rot="0" vert="horz" wrap="square" lIns="0" tIns="0" rIns="0" bIns="0" anchor="t" anchorCtr="0">
                        <a:spAutoFit/>
                      </wps:bodyPr>
                    </wps:wsp>
                  </a:graphicData>
                </a:graphic>
              </wp:anchor>
            </w:drawing>
          </mc:Choice>
          <mc:Fallback>
            <w:pict>
              <v:rect id="_x0000_s1129" style="position:absolute;left:0;text-align:left;margin-left:91.1pt;margin-top:39.05pt;width:65.7pt;height:23.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" filled="f" stroked="f">
                <v:textbox style="mso-fit-shape-to-text:t" inset="0,0,0,0">
                  <w:txbxContent>
                    <w:p w:rsidR="0059726E" w:rsidRPr="008B08B5" w:rsidRDefault="0059726E" w:rsidP="00365295">
                      <w:pPr>
                        <w:rPr>
                          <w:rFonts w:asciiTheme="minorHAnsi" w:hAnsiTheme="minorHAnsi"/>
                          <w:sz w:val="14"/>
                          <w:szCs w:val="14"/>
                          <w:lang w:val="ru-RU"/>
                        </w:rPr>
                      </w:pPr>
                      <w:r>
                        <w:rPr>
                          <w:rFonts w:asciiTheme="minorHAnsi" w:hAnsiTheme="minorHAnsi" w:cs="DaunPenh"/>
                          <w:b/>
                          <w:bCs/>
                          <w:color w:val="000000"/>
                          <w:sz w:val="14"/>
                          <w:szCs w:val="14"/>
                          <w:lang w:val="ru-RU"/>
                        </w:rPr>
                        <w:t xml:space="preserve">Замена инфраструктуры </w:t>
                      </w:r>
                    </w:p>
                  </w:txbxContent>
                </v:textbox>
              </v:rect>
            </w:pict>
          </mc:Fallback>
        </mc:AlternateContent>
      </w:r>
      <w:r w:rsidR="00365295">
        <w:rPr>
          <w:noProof/>
          <w:lang w:val="ru-RU" w:eastAsia="zh-CN"/>
        </w:rPr>
        <mc:AlternateContent>
          <mc:Choice Requires="wps">
            <w:drawing>
              <wp:anchor distT="0" distB="0" distL="114300" distR="114300" simplePos="0" relativeHeight="251674624" behindDoc="0" locked="0" layoutInCell="1" allowOverlap="1" wp14:anchorId="798532CD" wp14:editId="05FADD82">
                <wp:simplePos x="0" y="0"/>
                <wp:positionH relativeFrom="column">
                  <wp:posOffset>1186393</wp:posOffset>
                </wp:positionH>
                <wp:positionV relativeFrom="paragraph">
                  <wp:posOffset>217572</wp:posOffset>
                </wp:positionV>
                <wp:extent cx="724189" cy="184150"/>
                <wp:effectExtent l="0" t="0" r="0" b="9525"/>
                <wp:wrapNone/>
                <wp:docPr id="239"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4189"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365295">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wps:txbx>
                      <wps:bodyPr rot="0" vert="horz" wrap="square" lIns="0" tIns="0" rIns="0" bIns="0" anchor="t" anchorCtr="0">
                        <a:spAutoFit/>
                      </wps:bodyPr>
                    </wps:wsp>
                  </a:graphicData>
                </a:graphic>
                <wp14:sizeRelH relativeFrom="margin">
                  <wp14:pctWidth>0</wp14:pctWidth>
                </wp14:sizeRelH>
              </wp:anchor>
            </w:drawing>
          </mc:Choice>
          <mc:Fallback>
            <w:pict>
              <v:rect id="Rectangle 76" o:spid="_x0000_s1130" style="position:absolute;left:0;text-align:left;margin-left:93.4pt;margin-top:17.15pt;width:57pt;height:14.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" filled="f" stroked="f">
                <v:textbox style="mso-fit-shape-to-text:t" inset="0,0,0,0">
                  <w:txbxContent>
                    <w:p w:rsidR="0059726E" w:rsidRPr="008B08B5" w:rsidRDefault="0059726E" w:rsidP="00365295">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v:textbox>
              </v:rect>
            </w:pict>
          </mc:Fallback>
        </mc:AlternateContent>
      </w:r>
      <w:r w:rsidR="00365295">
        <w:rPr>
          <w:noProof/>
          <w:lang w:val="ru-RU" w:eastAsia="zh-CN"/>
        </w:rPr>
        <mc:AlternateContent>
          <mc:Choice Requires="wpc">
            <w:drawing>
              <wp:inline distT="0" distB="0" distL="0" distR="0" wp14:anchorId="04108172" wp14:editId="0842B541">
                <wp:extent cx="3897630" cy="2267585"/>
                <wp:effectExtent l="0" t="0" r="26670" b="0"/>
                <wp:docPr id="238" name="Canvas 2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80" name="Rectangle 118"/>
                        <wps:cNvSpPr>
                          <a:spLocks noChangeArrowheads="1"/>
                        </wps:cNvSpPr>
                        <wps:spPr bwMode="auto">
                          <a:xfrm>
                            <a:off x="2740660" y="217805"/>
                            <a:ext cx="1068070" cy="181610"/>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Freeform 119"/>
                        <wps:cNvSpPr>
                          <a:spLocks noEditPoints="1"/>
                        </wps:cNvSpPr>
                        <wps:spPr bwMode="auto">
                          <a:xfrm>
                            <a:off x="2738755" y="215900"/>
                            <a:ext cx="1071880" cy="185420"/>
                          </a:xfrm>
                          <a:custGeom>
                            <a:avLst/>
                            <a:gdLst>
                              <a:gd name="T0" fmla="*/ 0 w 1688"/>
                              <a:gd name="T1" fmla="*/ 0 h 292"/>
                              <a:gd name="T2" fmla="*/ 1688 w 1688"/>
                              <a:gd name="T3" fmla="*/ 0 h 292"/>
                              <a:gd name="T4" fmla="*/ 1688 w 1688"/>
                              <a:gd name="T5" fmla="*/ 292 h 292"/>
                              <a:gd name="T6" fmla="*/ 0 w 1688"/>
                              <a:gd name="T7" fmla="*/ 292 h 292"/>
                              <a:gd name="T8" fmla="*/ 0 w 1688"/>
                              <a:gd name="T9" fmla="*/ 0 h 292"/>
                              <a:gd name="T10" fmla="*/ 6 w 1688"/>
                              <a:gd name="T11" fmla="*/ 289 h 292"/>
                              <a:gd name="T12" fmla="*/ 3 w 1688"/>
                              <a:gd name="T13" fmla="*/ 286 h 292"/>
                              <a:gd name="T14" fmla="*/ 1685 w 1688"/>
                              <a:gd name="T15" fmla="*/ 286 h 292"/>
                              <a:gd name="T16" fmla="*/ 1682 w 1688"/>
                              <a:gd name="T17" fmla="*/ 289 h 292"/>
                              <a:gd name="T18" fmla="*/ 1682 w 1688"/>
                              <a:gd name="T19" fmla="*/ 3 h 292"/>
                              <a:gd name="T20" fmla="*/ 1685 w 1688"/>
                              <a:gd name="T21" fmla="*/ 6 h 292"/>
                              <a:gd name="T22" fmla="*/ 3 w 1688"/>
                              <a:gd name="T23" fmla="*/ 6 h 292"/>
                              <a:gd name="T24" fmla="*/ 6 w 1688"/>
                              <a:gd name="T25" fmla="*/ 3 h 292"/>
                              <a:gd name="T26" fmla="*/ 6 w 1688"/>
                              <a:gd name="T27" fmla="*/ 289 h 2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688" h="292">
                                <a:moveTo>
                                  <a:pt x="0" y="0"/>
                                </a:moveTo>
                                <a:lnTo>
                                  <a:pt x="1688" y="0"/>
                                </a:lnTo>
                                <a:lnTo>
                                  <a:pt x="1688" y="292"/>
                                </a:lnTo>
                                <a:lnTo>
                                  <a:pt x="0" y="292"/>
                                </a:lnTo>
                                <a:lnTo>
                                  <a:pt x="0" y="0"/>
                                </a:lnTo>
                                <a:close/>
                                <a:moveTo>
                                  <a:pt x="6" y="289"/>
                                </a:moveTo>
                                <a:lnTo>
                                  <a:pt x="3" y="286"/>
                                </a:lnTo>
                                <a:lnTo>
                                  <a:pt x="1685" y="286"/>
                                </a:lnTo>
                                <a:lnTo>
                                  <a:pt x="1682" y="289"/>
                                </a:lnTo>
                                <a:lnTo>
                                  <a:pt x="1682" y="3"/>
                                </a:lnTo>
                                <a:lnTo>
                                  <a:pt x="1685" y="6"/>
                                </a:lnTo>
                                <a:lnTo>
                                  <a:pt x="3" y="6"/>
                                </a:lnTo>
                                <a:lnTo>
                                  <a:pt x="6" y="3"/>
                                </a:lnTo>
                                <a:lnTo>
                                  <a:pt x="6" y="28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82" name="Freeform 120"/>
                        <wps:cNvSpPr>
                          <a:spLocks/>
                        </wps:cNvSpPr>
                        <wps:spPr bwMode="auto">
                          <a:xfrm>
                            <a:off x="2745105" y="625475"/>
                            <a:ext cx="1063625" cy="1157605"/>
                          </a:xfrm>
                          <a:custGeom>
                            <a:avLst/>
                            <a:gdLst>
                              <a:gd name="T0" fmla="*/ 0 w 1675"/>
                              <a:gd name="T1" fmla="*/ 1823 h 1823"/>
                              <a:gd name="T2" fmla="*/ 0 w 1675"/>
                              <a:gd name="T3" fmla="*/ 0 h 1823"/>
                              <a:gd name="T4" fmla="*/ 1675 w 1675"/>
                              <a:gd name="T5" fmla="*/ 1823 h 1823"/>
                              <a:gd name="T6" fmla="*/ 0 w 1675"/>
                              <a:gd name="T7" fmla="*/ 1823 h 1823"/>
                            </a:gdLst>
                            <a:ahLst/>
                            <a:cxnLst>
                              <a:cxn ang="0">
                                <a:pos x="T0" y="T1"/>
                              </a:cxn>
                              <a:cxn ang="0">
                                <a:pos x="T2" y="T3"/>
                              </a:cxn>
                              <a:cxn ang="0">
                                <a:pos x="T4" y="T5"/>
                              </a:cxn>
                              <a:cxn ang="0">
                                <a:pos x="T6" y="T7"/>
                              </a:cxn>
                            </a:cxnLst>
                            <a:rect l="0" t="0" r="r" b="b"/>
                            <a:pathLst>
                              <a:path w="1675" h="1823">
                                <a:moveTo>
                                  <a:pt x="0" y="1823"/>
                                </a:moveTo>
                                <a:lnTo>
                                  <a:pt x="0" y="0"/>
                                </a:lnTo>
                                <a:lnTo>
                                  <a:pt x="1675" y="1823"/>
                                </a:lnTo>
                                <a:lnTo>
                                  <a:pt x="0" y="1823"/>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21"/>
                        <wps:cNvSpPr>
                          <a:spLocks noEditPoints="1"/>
                        </wps:cNvSpPr>
                        <wps:spPr bwMode="auto">
                          <a:xfrm>
                            <a:off x="2742565" y="620395"/>
                            <a:ext cx="1071245" cy="1165225"/>
                          </a:xfrm>
                          <a:custGeom>
                            <a:avLst/>
                            <a:gdLst>
                              <a:gd name="T0" fmla="*/ 0 w 1687"/>
                              <a:gd name="T1" fmla="*/ 1835 h 1835"/>
                              <a:gd name="T2" fmla="*/ 0 w 1687"/>
                              <a:gd name="T3" fmla="*/ 0 h 1835"/>
                              <a:gd name="T4" fmla="*/ 1687 w 1687"/>
                              <a:gd name="T5" fmla="*/ 1835 h 1835"/>
                              <a:gd name="T6" fmla="*/ 0 w 1687"/>
                              <a:gd name="T7" fmla="*/ 1835 h 1835"/>
                              <a:gd name="T8" fmla="*/ 1679 w 1687"/>
                              <a:gd name="T9" fmla="*/ 1828 h 1835"/>
                              <a:gd name="T10" fmla="*/ 1677 w 1687"/>
                              <a:gd name="T11" fmla="*/ 1834 h 1835"/>
                              <a:gd name="T12" fmla="*/ 2 w 1687"/>
                              <a:gd name="T13" fmla="*/ 10 h 1835"/>
                              <a:gd name="T14" fmla="*/ 7 w 1687"/>
                              <a:gd name="T15" fmla="*/ 8 h 1835"/>
                              <a:gd name="T16" fmla="*/ 7 w 1687"/>
                              <a:gd name="T17" fmla="*/ 1831 h 1835"/>
                              <a:gd name="T18" fmla="*/ 4 w 1687"/>
                              <a:gd name="T19" fmla="*/ 1828 h 1835"/>
                              <a:gd name="T20" fmla="*/ 1679 w 1687"/>
                              <a:gd name="T21" fmla="*/ 1828 h 18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87" h="1835">
                                <a:moveTo>
                                  <a:pt x="0" y="1835"/>
                                </a:moveTo>
                                <a:lnTo>
                                  <a:pt x="0" y="0"/>
                                </a:lnTo>
                                <a:lnTo>
                                  <a:pt x="1687" y="1835"/>
                                </a:lnTo>
                                <a:lnTo>
                                  <a:pt x="0" y="1835"/>
                                </a:lnTo>
                                <a:close/>
                                <a:moveTo>
                                  <a:pt x="1679" y="1828"/>
                                </a:moveTo>
                                <a:lnTo>
                                  <a:pt x="1677" y="1834"/>
                                </a:lnTo>
                                <a:lnTo>
                                  <a:pt x="2" y="10"/>
                                </a:lnTo>
                                <a:lnTo>
                                  <a:pt x="7" y="8"/>
                                </a:lnTo>
                                <a:lnTo>
                                  <a:pt x="7" y="1831"/>
                                </a:lnTo>
                                <a:lnTo>
                                  <a:pt x="4" y="1828"/>
                                </a:lnTo>
                                <a:lnTo>
                                  <a:pt x="1679" y="182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84" name="Freeform 122"/>
                        <wps:cNvSpPr>
                          <a:spLocks/>
                        </wps:cNvSpPr>
                        <wps:spPr bwMode="auto">
                          <a:xfrm>
                            <a:off x="2745105" y="512445"/>
                            <a:ext cx="1071880" cy="1174115"/>
                          </a:xfrm>
                          <a:custGeom>
                            <a:avLst/>
                            <a:gdLst>
                              <a:gd name="T0" fmla="*/ 1688 w 1688"/>
                              <a:gd name="T1" fmla="*/ 0 h 1849"/>
                              <a:gd name="T2" fmla="*/ 1688 w 1688"/>
                              <a:gd name="T3" fmla="*/ 1849 h 1849"/>
                              <a:gd name="T4" fmla="*/ 0 w 1688"/>
                              <a:gd name="T5" fmla="*/ 0 h 1849"/>
                              <a:gd name="T6" fmla="*/ 1688 w 1688"/>
                              <a:gd name="T7" fmla="*/ 0 h 1849"/>
                            </a:gdLst>
                            <a:ahLst/>
                            <a:cxnLst>
                              <a:cxn ang="0">
                                <a:pos x="T0" y="T1"/>
                              </a:cxn>
                              <a:cxn ang="0">
                                <a:pos x="T2" y="T3"/>
                              </a:cxn>
                              <a:cxn ang="0">
                                <a:pos x="T4" y="T5"/>
                              </a:cxn>
                              <a:cxn ang="0">
                                <a:pos x="T6" y="T7"/>
                              </a:cxn>
                            </a:cxnLst>
                            <a:rect l="0" t="0" r="r" b="b"/>
                            <a:pathLst>
                              <a:path w="1688" h="1849">
                                <a:moveTo>
                                  <a:pt x="1688" y="0"/>
                                </a:moveTo>
                                <a:lnTo>
                                  <a:pt x="1688" y="1849"/>
                                </a:lnTo>
                                <a:lnTo>
                                  <a:pt x="0" y="0"/>
                                </a:lnTo>
                                <a:lnTo>
                                  <a:pt x="1688"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23"/>
                        <wps:cNvSpPr>
                          <a:spLocks noEditPoints="1"/>
                        </wps:cNvSpPr>
                        <wps:spPr bwMode="auto">
                          <a:xfrm>
                            <a:off x="2740025" y="510540"/>
                            <a:ext cx="1078865" cy="1181100"/>
                          </a:xfrm>
                          <a:custGeom>
                            <a:avLst/>
                            <a:gdLst>
                              <a:gd name="T0" fmla="*/ 1699 w 1699"/>
                              <a:gd name="T1" fmla="*/ 0 h 1860"/>
                              <a:gd name="T2" fmla="*/ 1699 w 1699"/>
                              <a:gd name="T3" fmla="*/ 1860 h 1860"/>
                              <a:gd name="T4" fmla="*/ 0 w 1699"/>
                              <a:gd name="T5" fmla="*/ 0 h 1860"/>
                              <a:gd name="T6" fmla="*/ 1699 w 1699"/>
                              <a:gd name="T7" fmla="*/ 0 h 1860"/>
                              <a:gd name="T8" fmla="*/ 8 w 1699"/>
                              <a:gd name="T9" fmla="*/ 6 h 1860"/>
                              <a:gd name="T10" fmla="*/ 10 w 1699"/>
                              <a:gd name="T11" fmla="*/ 1 h 1860"/>
                              <a:gd name="T12" fmla="*/ 1698 w 1699"/>
                              <a:gd name="T13" fmla="*/ 1850 h 1860"/>
                              <a:gd name="T14" fmla="*/ 1693 w 1699"/>
                              <a:gd name="T15" fmla="*/ 1852 h 1860"/>
                              <a:gd name="T16" fmla="*/ 1693 w 1699"/>
                              <a:gd name="T17" fmla="*/ 3 h 1860"/>
                              <a:gd name="T18" fmla="*/ 1696 w 1699"/>
                              <a:gd name="T19" fmla="*/ 6 h 1860"/>
                              <a:gd name="T20" fmla="*/ 8 w 1699"/>
                              <a:gd name="T21" fmla="*/ 6 h 18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99" h="1860">
                                <a:moveTo>
                                  <a:pt x="1699" y="0"/>
                                </a:moveTo>
                                <a:lnTo>
                                  <a:pt x="1699" y="1860"/>
                                </a:lnTo>
                                <a:lnTo>
                                  <a:pt x="0" y="0"/>
                                </a:lnTo>
                                <a:lnTo>
                                  <a:pt x="1699" y="0"/>
                                </a:lnTo>
                                <a:close/>
                                <a:moveTo>
                                  <a:pt x="8" y="6"/>
                                </a:moveTo>
                                <a:lnTo>
                                  <a:pt x="10" y="1"/>
                                </a:lnTo>
                                <a:lnTo>
                                  <a:pt x="1698" y="1850"/>
                                </a:lnTo>
                                <a:lnTo>
                                  <a:pt x="1693" y="1852"/>
                                </a:lnTo>
                                <a:lnTo>
                                  <a:pt x="1693" y="3"/>
                                </a:lnTo>
                                <a:lnTo>
                                  <a:pt x="1696" y="6"/>
                                </a:lnTo>
                                <a:lnTo>
                                  <a:pt x="8"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86" name="Rectangle 124"/>
                        <wps:cNvSpPr>
                          <a:spLocks noChangeArrowheads="1"/>
                        </wps:cNvSpPr>
                        <wps:spPr bwMode="auto">
                          <a:xfrm>
                            <a:off x="1043940" y="217805"/>
                            <a:ext cx="1414780" cy="181610"/>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Freeform 125"/>
                        <wps:cNvSpPr>
                          <a:spLocks noEditPoints="1"/>
                        </wps:cNvSpPr>
                        <wps:spPr bwMode="auto">
                          <a:xfrm>
                            <a:off x="1042035" y="215900"/>
                            <a:ext cx="1418590" cy="185420"/>
                          </a:xfrm>
                          <a:custGeom>
                            <a:avLst/>
                            <a:gdLst>
                              <a:gd name="T0" fmla="*/ 0 w 2234"/>
                              <a:gd name="T1" fmla="*/ 0 h 292"/>
                              <a:gd name="T2" fmla="*/ 2234 w 2234"/>
                              <a:gd name="T3" fmla="*/ 0 h 292"/>
                              <a:gd name="T4" fmla="*/ 2234 w 2234"/>
                              <a:gd name="T5" fmla="*/ 292 h 292"/>
                              <a:gd name="T6" fmla="*/ 0 w 2234"/>
                              <a:gd name="T7" fmla="*/ 292 h 292"/>
                              <a:gd name="T8" fmla="*/ 0 w 2234"/>
                              <a:gd name="T9" fmla="*/ 0 h 292"/>
                              <a:gd name="T10" fmla="*/ 6 w 2234"/>
                              <a:gd name="T11" fmla="*/ 289 h 292"/>
                              <a:gd name="T12" fmla="*/ 3 w 2234"/>
                              <a:gd name="T13" fmla="*/ 286 h 292"/>
                              <a:gd name="T14" fmla="*/ 2231 w 2234"/>
                              <a:gd name="T15" fmla="*/ 286 h 292"/>
                              <a:gd name="T16" fmla="*/ 2228 w 2234"/>
                              <a:gd name="T17" fmla="*/ 289 h 292"/>
                              <a:gd name="T18" fmla="*/ 2228 w 2234"/>
                              <a:gd name="T19" fmla="*/ 3 h 292"/>
                              <a:gd name="T20" fmla="*/ 2231 w 2234"/>
                              <a:gd name="T21" fmla="*/ 6 h 292"/>
                              <a:gd name="T22" fmla="*/ 3 w 2234"/>
                              <a:gd name="T23" fmla="*/ 6 h 292"/>
                              <a:gd name="T24" fmla="*/ 6 w 2234"/>
                              <a:gd name="T25" fmla="*/ 3 h 292"/>
                              <a:gd name="T26" fmla="*/ 6 w 2234"/>
                              <a:gd name="T27" fmla="*/ 289 h 2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234" h="292">
                                <a:moveTo>
                                  <a:pt x="0" y="0"/>
                                </a:moveTo>
                                <a:lnTo>
                                  <a:pt x="2234" y="0"/>
                                </a:lnTo>
                                <a:lnTo>
                                  <a:pt x="2234" y="292"/>
                                </a:lnTo>
                                <a:lnTo>
                                  <a:pt x="0" y="292"/>
                                </a:lnTo>
                                <a:lnTo>
                                  <a:pt x="0" y="0"/>
                                </a:lnTo>
                                <a:close/>
                                <a:moveTo>
                                  <a:pt x="6" y="289"/>
                                </a:moveTo>
                                <a:lnTo>
                                  <a:pt x="3" y="286"/>
                                </a:lnTo>
                                <a:lnTo>
                                  <a:pt x="2231" y="286"/>
                                </a:lnTo>
                                <a:lnTo>
                                  <a:pt x="2228" y="289"/>
                                </a:lnTo>
                                <a:lnTo>
                                  <a:pt x="2228" y="3"/>
                                </a:lnTo>
                                <a:lnTo>
                                  <a:pt x="2231" y="6"/>
                                </a:lnTo>
                                <a:lnTo>
                                  <a:pt x="3" y="6"/>
                                </a:lnTo>
                                <a:lnTo>
                                  <a:pt x="6" y="3"/>
                                </a:lnTo>
                                <a:lnTo>
                                  <a:pt x="6" y="28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88" name="Freeform 126"/>
                        <wps:cNvSpPr>
                          <a:spLocks/>
                        </wps:cNvSpPr>
                        <wps:spPr bwMode="auto">
                          <a:xfrm>
                            <a:off x="1052195" y="512445"/>
                            <a:ext cx="1414780" cy="1165860"/>
                          </a:xfrm>
                          <a:custGeom>
                            <a:avLst/>
                            <a:gdLst>
                              <a:gd name="T0" fmla="*/ 2228 w 2228"/>
                              <a:gd name="T1" fmla="*/ 0 h 1836"/>
                              <a:gd name="T2" fmla="*/ 2228 w 2228"/>
                              <a:gd name="T3" fmla="*/ 1836 h 1836"/>
                              <a:gd name="T4" fmla="*/ 0 w 2228"/>
                              <a:gd name="T5" fmla="*/ 0 h 1836"/>
                              <a:gd name="T6" fmla="*/ 2228 w 2228"/>
                              <a:gd name="T7" fmla="*/ 0 h 1836"/>
                            </a:gdLst>
                            <a:ahLst/>
                            <a:cxnLst>
                              <a:cxn ang="0">
                                <a:pos x="T0" y="T1"/>
                              </a:cxn>
                              <a:cxn ang="0">
                                <a:pos x="T2" y="T3"/>
                              </a:cxn>
                              <a:cxn ang="0">
                                <a:pos x="T4" y="T5"/>
                              </a:cxn>
                              <a:cxn ang="0">
                                <a:pos x="T6" y="T7"/>
                              </a:cxn>
                            </a:cxnLst>
                            <a:rect l="0" t="0" r="r" b="b"/>
                            <a:pathLst>
                              <a:path w="2228" h="1836">
                                <a:moveTo>
                                  <a:pt x="2228" y="0"/>
                                </a:moveTo>
                                <a:lnTo>
                                  <a:pt x="2228" y="1836"/>
                                </a:lnTo>
                                <a:lnTo>
                                  <a:pt x="0" y="0"/>
                                </a:lnTo>
                                <a:lnTo>
                                  <a:pt x="2228" y="0"/>
                                </a:lnTo>
                                <a:close/>
                              </a:path>
                            </a:pathLst>
                          </a:custGeom>
                          <a:solidFill>
                            <a:srgbClr val="33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7"/>
                        <wps:cNvSpPr>
                          <a:spLocks noEditPoints="1"/>
                        </wps:cNvSpPr>
                        <wps:spPr bwMode="auto">
                          <a:xfrm>
                            <a:off x="1046480" y="510540"/>
                            <a:ext cx="1422400" cy="1172210"/>
                          </a:xfrm>
                          <a:custGeom>
                            <a:avLst/>
                            <a:gdLst>
                              <a:gd name="T0" fmla="*/ 2240 w 2240"/>
                              <a:gd name="T1" fmla="*/ 0 h 1846"/>
                              <a:gd name="T2" fmla="*/ 2240 w 2240"/>
                              <a:gd name="T3" fmla="*/ 1846 h 1846"/>
                              <a:gd name="T4" fmla="*/ 0 w 2240"/>
                              <a:gd name="T5" fmla="*/ 0 h 1846"/>
                              <a:gd name="T6" fmla="*/ 2240 w 2240"/>
                              <a:gd name="T7" fmla="*/ 0 h 1846"/>
                              <a:gd name="T8" fmla="*/ 9 w 2240"/>
                              <a:gd name="T9" fmla="*/ 6 h 1846"/>
                              <a:gd name="T10" fmla="*/ 11 w 2240"/>
                              <a:gd name="T11" fmla="*/ 1 h 1846"/>
                              <a:gd name="T12" fmla="*/ 2239 w 2240"/>
                              <a:gd name="T13" fmla="*/ 1837 h 1846"/>
                              <a:gd name="T14" fmla="*/ 2233 w 2240"/>
                              <a:gd name="T15" fmla="*/ 1839 h 1846"/>
                              <a:gd name="T16" fmla="*/ 2233 w 2240"/>
                              <a:gd name="T17" fmla="*/ 3 h 1846"/>
                              <a:gd name="T18" fmla="*/ 2237 w 2240"/>
                              <a:gd name="T19" fmla="*/ 6 h 1846"/>
                              <a:gd name="T20" fmla="*/ 9 w 2240"/>
                              <a:gd name="T21" fmla="*/ 6 h 1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40" h="1846">
                                <a:moveTo>
                                  <a:pt x="2240" y="0"/>
                                </a:moveTo>
                                <a:lnTo>
                                  <a:pt x="2240" y="1846"/>
                                </a:lnTo>
                                <a:lnTo>
                                  <a:pt x="0" y="0"/>
                                </a:lnTo>
                                <a:lnTo>
                                  <a:pt x="2240" y="0"/>
                                </a:lnTo>
                                <a:close/>
                                <a:moveTo>
                                  <a:pt x="9" y="6"/>
                                </a:moveTo>
                                <a:lnTo>
                                  <a:pt x="11" y="1"/>
                                </a:lnTo>
                                <a:lnTo>
                                  <a:pt x="2239" y="1837"/>
                                </a:lnTo>
                                <a:lnTo>
                                  <a:pt x="2233" y="1839"/>
                                </a:lnTo>
                                <a:lnTo>
                                  <a:pt x="2233" y="3"/>
                                </a:lnTo>
                                <a:lnTo>
                                  <a:pt x="2237" y="6"/>
                                </a:lnTo>
                                <a:lnTo>
                                  <a:pt x="9"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90" name="Freeform 128"/>
                        <wps:cNvSpPr>
                          <a:spLocks/>
                        </wps:cNvSpPr>
                        <wps:spPr bwMode="auto">
                          <a:xfrm>
                            <a:off x="1056005" y="645795"/>
                            <a:ext cx="1390650" cy="1145540"/>
                          </a:xfrm>
                          <a:custGeom>
                            <a:avLst/>
                            <a:gdLst>
                              <a:gd name="T0" fmla="*/ 0 w 2190"/>
                              <a:gd name="T1" fmla="*/ 1804 h 1804"/>
                              <a:gd name="T2" fmla="*/ 0 w 2190"/>
                              <a:gd name="T3" fmla="*/ 0 h 1804"/>
                              <a:gd name="T4" fmla="*/ 2190 w 2190"/>
                              <a:gd name="T5" fmla="*/ 1804 h 1804"/>
                              <a:gd name="T6" fmla="*/ 0 w 2190"/>
                              <a:gd name="T7" fmla="*/ 1804 h 1804"/>
                            </a:gdLst>
                            <a:ahLst/>
                            <a:cxnLst>
                              <a:cxn ang="0">
                                <a:pos x="T0" y="T1"/>
                              </a:cxn>
                              <a:cxn ang="0">
                                <a:pos x="T2" y="T3"/>
                              </a:cxn>
                              <a:cxn ang="0">
                                <a:pos x="T4" y="T5"/>
                              </a:cxn>
                              <a:cxn ang="0">
                                <a:pos x="T6" y="T7"/>
                              </a:cxn>
                            </a:cxnLst>
                            <a:rect l="0" t="0" r="r" b="b"/>
                            <a:pathLst>
                              <a:path w="2190" h="1804">
                                <a:moveTo>
                                  <a:pt x="0" y="1804"/>
                                </a:moveTo>
                                <a:lnTo>
                                  <a:pt x="0" y="0"/>
                                </a:lnTo>
                                <a:lnTo>
                                  <a:pt x="2190" y="1804"/>
                                </a:lnTo>
                                <a:lnTo>
                                  <a:pt x="0" y="1804"/>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9"/>
                        <wps:cNvSpPr>
                          <a:spLocks noEditPoints="1"/>
                        </wps:cNvSpPr>
                        <wps:spPr bwMode="auto">
                          <a:xfrm>
                            <a:off x="1054100" y="641350"/>
                            <a:ext cx="1398270" cy="1151890"/>
                          </a:xfrm>
                          <a:custGeom>
                            <a:avLst/>
                            <a:gdLst>
                              <a:gd name="T0" fmla="*/ 0 w 2202"/>
                              <a:gd name="T1" fmla="*/ 1814 h 1814"/>
                              <a:gd name="T2" fmla="*/ 0 w 2202"/>
                              <a:gd name="T3" fmla="*/ 0 h 1814"/>
                              <a:gd name="T4" fmla="*/ 2202 w 2202"/>
                              <a:gd name="T5" fmla="*/ 1814 h 1814"/>
                              <a:gd name="T6" fmla="*/ 0 w 2202"/>
                              <a:gd name="T7" fmla="*/ 1814 h 1814"/>
                              <a:gd name="T8" fmla="*/ 2193 w 2202"/>
                              <a:gd name="T9" fmla="*/ 1808 h 1814"/>
                              <a:gd name="T10" fmla="*/ 2191 w 2202"/>
                              <a:gd name="T11" fmla="*/ 1814 h 1814"/>
                              <a:gd name="T12" fmla="*/ 1 w 2202"/>
                              <a:gd name="T13" fmla="*/ 9 h 1814"/>
                              <a:gd name="T14" fmla="*/ 6 w 2202"/>
                              <a:gd name="T15" fmla="*/ 7 h 1814"/>
                              <a:gd name="T16" fmla="*/ 6 w 2202"/>
                              <a:gd name="T17" fmla="*/ 1811 h 1814"/>
                              <a:gd name="T18" fmla="*/ 3 w 2202"/>
                              <a:gd name="T19" fmla="*/ 1808 h 1814"/>
                              <a:gd name="T20" fmla="*/ 2193 w 2202"/>
                              <a:gd name="T21" fmla="*/ 1808 h 18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02" h="1814">
                                <a:moveTo>
                                  <a:pt x="0" y="1814"/>
                                </a:moveTo>
                                <a:lnTo>
                                  <a:pt x="0" y="0"/>
                                </a:lnTo>
                                <a:lnTo>
                                  <a:pt x="2202" y="1814"/>
                                </a:lnTo>
                                <a:lnTo>
                                  <a:pt x="0" y="1814"/>
                                </a:lnTo>
                                <a:close/>
                                <a:moveTo>
                                  <a:pt x="2193" y="1808"/>
                                </a:moveTo>
                                <a:lnTo>
                                  <a:pt x="2191" y="1814"/>
                                </a:lnTo>
                                <a:lnTo>
                                  <a:pt x="1" y="9"/>
                                </a:lnTo>
                                <a:lnTo>
                                  <a:pt x="6" y="7"/>
                                </a:lnTo>
                                <a:lnTo>
                                  <a:pt x="6" y="1811"/>
                                </a:lnTo>
                                <a:lnTo>
                                  <a:pt x="3" y="1808"/>
                                </a:lnTo>
                                <a:lnTo>
                                  <a:pt x="2193" y="180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81" name="Rectangle 153"/>
                        <wps:cNvSpPr>
                          <a:spLocks noChangeArrowheads="1"/>
                        </wps:cNvSpPr>
                        <wps:spPr bwMode="auto">
                          <a:xfrm>
                            <a:off x="101600" y="196215"/>
                            <a:ext cx="136525" cy="24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4"/>
                                  <w:szCs w:val="24"/>
                                  <w:lang w:val="en-US"/>
                                </w:rPr>
                                <w:t></w:t>
                              </w:r>
                            </w:p>
                          </w:txbxContent>
                        </wps:txbx>
                        <wps:bodyPr rot="0" vert="horz" wrap="none" lIns="0" tIns="0" rIns="0" bIns="0" anchor="t" anchorCtr="0">
                          <a:spAutoFit/>
                        </wps:bodyPr>
                      </wps:wsp>
                      <wps:wsp>
                        <wps:cNvPr id="182" name="Rectangle 154"/>
                        <wps:cNvSpPr>
                          <a:spLocks noChangeArrowheads="1"/>
                        </wps:cNvSpPr>
                        <wps:spPr bwMode="auto">
                          <a:xfrm>
                            <a:off x="101600" y="1546860"/>
                            <a:ext cx="136525" cy="24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4"/>
                                  <w:szCs w:val="24"/>
                                  <w:lang w:val="en-US"/>
                                </w:rPr>
                                <w:t></w:t>
                              </w:r>
                            </w:p>
                          </w:txbxContent>
                        </wps:txbx>
                        <wps:bodyPr rot="0" vert="horz" wrap="none" lIns="0" tIns="0" rIns="0" bIns="0" anchor="t" anchorCtr="0">
                          <a:spAutoFit/>
                        </wps:bodyPr>
                      </wps:wsp>
                      <wps:wsp>
                        <wps:cNvPr id="183" name="Rectangle 155"/>
                        <wps:cNvSpPr>
                          <a:spLocks noChangeArrowheads="1"/>
                        </wps:cNvSpPr>
                        <wps:spPr bwMode="auto">
                          <a:xfrm>
                            <a:off x="101600" y="1202055"/>
                            <a:ext cx="136525" cy="24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4"/>
                                  <w:szCs w:val="24"/>
                                  <w:lang w:val="en-US"/>
                                </w:rPr>
                                <w:t></w:t>
                              </w:r>
                            </w:p>
                          </w:txbxContent>
                        </wps:txbx>
                        <wps:bodyPr rot="0" vert="horz" wrap="none" lIns="0" tIns="0" rIns="0" bIns="0" anchor="t" anchorCtr="0">
                          <a:spAutoFit/>
                        </wps:bodyPr>
                      </wps:wsp>
                      <wps:wsp>
                        <wps:cNvPr id="184" name="Rectangle 156"/>
                        <wps:cNvSpPr>
                          <a:spLocks noChangeArrowheads="1"/>
                        </wps:cNvSpPr>
                        <wps:spPr bwMode="auto">
                          <a:xfrm>
                            <a:off x="101600" y="831850"/>
                            <a:ext cx="136525" cy="24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4"/>
                                  <w:szCs w:val="24"/>
                                  <w:lang w:val="en-US"/>
                                </w:rPr>
                                <w:t></w:t>
                              </w:r>
                            </w:p>
                          </w:txbxContent>
                        </wps:txbx>
                        <wps:bodyPr rot="0" vert="horz" wrap="none" lIns="0" tIns="0" rIns="0" bIns="0" anchor="t" anchorCtr="0">
                          <a:spAutoFit/>
                        </wps:bodyPr>
                      </wps:wsp>
                      <wps:wsp>
                        <wps:cNvPr id="185" name="Rectangle 157"/>
                        <wps:cNvSpPr>
                          <a:spLocks noChangeArrowheads="1"/>
                        </wps:cNvSpPr>
                        <wps:spPr bwMode="auto">
                          <a:xfrm>
                            <a:off x="101600" y="497205"/>
                            <a:ext cx="136525" cy="24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sz w:val="24"/>
                                  <w:szCs w:val="24"/>
                                  <w:lang w:val="en-US"/>
                                </w:rPr>
                                <w:t></w:t>
                              </w:r>
                            </w:p>
                          </w:txbxContent>
                        </wps:txbx>
                        <wps:bodyPr rot="0" vert="horz" wrap="none" lIns="0" tIns="0" rIns="0" bIns="0" anchor="t" anchorCtr="0">
                          <a:spAutoFit/>
                        </wps:bodyPr>
                      </wps:wsp>
                      <wps:wsp>
                        <wps:cNvPr id="186" name="Freeform 158"/>
                        <wps:cNvSpPr>
                          <a:spLocks noEditPoints="1"/>
                        </wps:cNvSpPr>
                        <wps:spPr bwMode="auto">
                          <a:xfrm>
                            <a:off x="46355" y="441960"/>
                            <a:ext cx="3849370" cy="32385"/>
                          </a:xfrm>
                          <a:custGeom>
                            <a:avLst/>
                            <a:gdLst>
                              <a:gd name="T0" fmla="*/ 0 w 6062"/>
                              <a:gd name="T1" fmla="*/ 0 h 51"/>
                              <a:gd name="T2" fmla="*/ 6062 w 6062"/>
                              <a:gd name="T3" fmla="*/ 0 h 51"/>
                              <a:gd name="T4" fmla="*/ 6062 w 6062"/>
                              <a:gd name="T5" fmla="*/ 9 h 51"/>
                              <a:gd name="T6" fmla="*/ 0 w 6062"/>
                              <a:gd name="T7" fmla="*/ 9 h 51"/>
                              <a:gd name="T8" fmla="*/ 0 w 6062"/>
                              <a:gd name="T9" fmla="*/ 0 h 51"/>
                              <a:gd name="T10" fmla="*/ 0 w 6062"/>
                              <a:gd name="T11" fmla="*/ 17 h 51"/>
                              <a:gd name="T12" fmla="*/ 6062 w 6062"/>
                              <a:gd name="T13" fmla="*/ 17 h 51"/>
                              <a:gd name="T14" fmla="*/ 6062 w 6062"/>
                              <a:gd name="T15" fmla="*/ 34 h 51"/>
                              <a:gd name="T16" fmla="*/ 0 w 6062"/>
                              <a:gd name="T17" fmla="*/ 34 h 51"/>
                              <a:gd name="T18" fmla="*/ 0 w 6062"/>
                              <a:gd name="T19" fmla="*/ 17 h 51"/>
                              <a:gd name="T20" fmla="*/ 0 w 6062"/>
                              <a:gd name="T21" fmla="*/ 42 h 51"/>
                              <a:gd name="T22" fmla="*/ 6062 w 6062"/>
                              <a:gd name="T23" fmla="*/ 42 h 51"/>
                              <a:gd name="T24" fmla="*/ 6062 w 6062"/>
                              <a:gd name="T25" fmla="*/ 51 h 51"/>
                              <a:gd name="T26" fmla="*/ 0 w 6062"/>
                              <a:gd name="T27" fmla="*/ 51 h 51"/>
                              <a:gd name="T28" fmla="*/ 0 w 6062"/>
                              <a:gd name="T29" fmla="*/ 42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62" h="51">
                                <a:moveTo>
                                  <a:pt x="0" y="0"/>
                                </a:moveTo>
                                <a:lnTo>
                                  <a:pt x="6062" y="0"/>
                                </a:lnTo>
                                <a:lnTo>
                                  <a:pt x="6062" y="9"/>
                                </a:lnTo>
                                <a:lnTo>
                                  <a:pt x="0" y="9"/>
                                </a:lnTo>
                                <a:lnTo>
                                  <a:pt x="0" y="0"/>
                                </a:lnTo>
                                <a:close/>
                                <a:moveTo>
                                  <a:pt x="0" y="17"/>
                                </a:moveTo>
                                <a:lnTo>
                                  <a:pt x="6062" y="17"/>
                                </a:lnTo>
                                <a:lnTo>
                                  <a:pt x="6062" y="34"/>
                                </a:lnTo>
                                <a:lnTo>
                                  <a:pt x="0" y="34"/>
                                </a:lnTo>
                                <a:lnTo>
                                  <a:pt x="0" y="17"/>
                                </a:lnTo>
                                <a:close/>
                                <a:moveTo>
                                  <a:pt x="0" y="42"/>
                                </a:moveTo>
                                <a:lnTo>
                                  <a:pt x="6062" y="42"/>
                                </a:lnTo>
                                <a:lnTo>
                                  <a:pt x="6062" y="51"/>
                                </a:lnTo>
                                <a:lnTo>
                                  <a:pt x="0" y="51"/>
                                </a:lnTo>
                                <a:lnTo>
                                  <a:pt x="0" y="42"/>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187" name="Freeform 159"/>
                        <wps:cNvSpPr>
                          <a:spLocks noEditPoints="1"/>
                        </wps:cNvSpPr>
                        <wps:spPr bwMode="auto">
                          <a:xfrm>
                            <a:off x="48260" y="796925"/>
                            <a:ext cx="3849370" cy="3810"/>
                          </a:xfrm>
                          <a:custGeom>
                            <a:avLst/>
                            <a:gdLst>
                              <a:gd name="T0" fmla="*/ 89 w 6062"/>
                              <a:gd name="T1" fmla="*/ 0 h 6"/>
                              <a:gd name="T2" fmla="*/ 204 w 6062"/>
                              <a:gd name="T3" fmla="*/ 0 h 6"/>
                              <a:gd name="T4" fmla="*/ 293 w 6062"/>
                              <a:gd name="T5" fmla="*/ 6 h 6"/>
                              <a:gd name="T6" fmla="*/ 356 w 6062"/>
                              <a:gd name="T7" fmla="*/ 6 h 6"/>
                              <a:gd name="T8" fmla="*/ 445 w 6062"/>
                              <a:gd name="T9" fmla="*/ 0 h 6"/>
                              <a:gd name="T10" fmla="*/ 579 w 6062"/>
                              <a:gd name="T11" fmla="*/ 0 h 6"/>
                              <a:gd name="T12" fmla="*/ 693 w 6062"/>
                              <a:gd name="T13" fmla="*/ 0 h 6"/>
                              <a:gd name="T14" fmla="*/ 782 w 6062"/>
                              <a:gd name="T15" fmla="*/ 6 h 6"/>
                              <a:gd name="T16" fmla="*/ 846 w 6062"/>
                              <a:gd name="T17" fmla="*/ 6 h 6"/>
                              <a:gd name="T18" fmla="*/ 934 w 6062"/>
                              <a:gd name="T19" fmla="*/ 0 h 6"/>
                              <a:gd name="T20" fmla="*/ 1068 w 6062"/>
                              <a:gd name="T21" fmla="*/ 0 h 6"/>
                              <a:gd name="T22" fmla="*/ 1182 w 6062"/>
                              <a:gd name="T23" fmla="*/ 0 h 6"/>
                              <a:gd name="T24" fmla="*/ 1271 w 6062"/>
                              <a:gd name="T25" fmla="*/ 6 h 6"/>
                              <a:gd name="T26" fmla="*/ 1335 w 6062"/>
                              <a:gd name="T27" fmla="*/ 6 h 6"/>
                              <a:gd name="T28" fmla="*/ 1424 w 6062"/>
                              <a:gd name="T29" fmla="*/ 0 h 6"/>
                              <a:gd name="T30" fmla="*/ 1557 w 6062"/>
                              <a:gd name="T31" fmla="*/ 0 h 6"/>
                              <a:gd name="T32" fmla="*/ 1672 w 6062"/>
                              <a:gd name="T33" fmla="*/ 0 h 6"/>
                              <a:gd name="T34" fmla="*/ 1760 w 6062"/>
                              <a:gd name="T35" fmla="*/ 6 h 6"/>
                              <a:gd name="T36" fmla="*/ 1824 w 6062"/>
                              <a:gd name="T37" fmla="*/ 6 h 6"/>
                              <a:gd name="T38" fmla="*/ 1913 w 6062"/>
                              <a:gd name="T39" fmla="*/ 0 h 6"/>
                              <a:gd name="T40" fmla="*/ 2046 w 6062"/>
                              <a:gd name="T41" fmla="*/ 0 h 6"/>
                              <a:gd name="T42" fmla="*/ 2161 w 6062"/>
                              <a:gd name="T43" fmla="*/ 0 h 6"/>
                              <a:gd name="T44" fmla="*/ 2250 w 6062"/>
                              <a:gd name="T45" fmla="*/ 6 h 6"/>
                              <a:gd name="T46" fmla="*/ 2313 w 6062"/>
                              <a:gd name="T47" fmla="*/ 6 h 6"/>
                              <a:gd name="T48" fmla="*/ 2402 w 6062"/>
                              <a:gd name="T49" fmla="*/ 0 h 6"/>
                              <a:gd name="T50" fmla="*/ 2536 w 6062"/>
                              <a:gd name="T51" fmla="*/ 0 h 6"/>
                              <a:gd name="T52" fmla="*/ 2650 w 6062"/>
                              <a:gd name="T53" fmla="*/ 0 h 6"/>
                              <a:gd name="T54" fmla="*/ 2739 w 6062"/>
                              <a:gd name="T55" fmla="*/ 6 h 6"/>
                              <a:gd name="T56" fmla="*/ 2803 w 6062"/>
                              <a:gd name="T57" fmla="*/ 6 h 6"/>
                              <a:gd name="T58" fmla="*/ 2891 w 6062"/>
                              <a:gd name="T59" fmla="*/ 0 h 6"/>
                              <a:gd name="T60" fmla="*/ 3025 w 6062"/>
                              <a:gd name="T61" fmla="*/ 0 h 6"/>
                              <a:gd name="T62" fmla="*/ 3139 w 6062"/>
                              <a:gd name="T63" fmla="*/ 0 h 6"/>
                              <a:gd name="T64" fmla="*/ 3228 w 6062"/>
                              <a:gd name="T65" fmla="*/ 6 h 6"/>
                              <a:gd name="T66" fmla="*/ 3292 w 6062"/>
                              <a:gd name="T67" fmla="*/ 6 h 6"/>
                              <a:gd name="T68" fmla="*/ 3381 w 6062"/>
                              <a:gd name="T69" fmla="*/ 0 h 6"/>
                              <a:gd name="T70" fmla="*/ 3514 w 6062"/>
                              <a:gd name="T71" fmla="*/ 0 h 6"/>
                              <a:gd name="T72" fmla="*/ 3629 w 6062"/>
                              <a:gd name="T73" fmla="*/ 0 h 6"/>
                              <a:gd name="T74" fmla="*/ 3717 w 6062"/>
                              <a:gd name="T75" fmla="*/ 6 h 6"/>
                              <a:gd name="T76" fmla="*/ 3781 w 6062"/>
                              <a:gd name="T77" fmla="*/ 6 h 6"/>
                              <a:gd name="T78" fmla="*/ 3870 w 6062"/>
                              <a:gd name="T79" fmla="*/ 0 h 6"/>
                              <a:gd name="T80" fmla="*/ 4003 w 6062"/>
                              <a:gd name="T81" fmla="*/ 0 h 6"/>
                              <a:gd name="T82" fmla="*/ 4118 w 6062"/>
                              <a:gd name="T83" fmla="*/ 0 h 6"/>
                              <a:gd name="T84" fmla="*/ 4207 w 6062"/>
                              <a:gd name="T85" fmla="*/ 6 h 6"/>
                              <a:gd name="T86" fmla="*/ 4270 w 6062"/>
                              <a:gd name="T87" fmla="*/ 6 h 6"/>
                              <a:gd name="T88" fmla="*/ 4359 w 6062"/>
                              <a:gd name="T89" fmla="*/ 0 h 6"/>
                              <a:gd name="T90" fmla="*/ 4493 w 6062"/>
                              <a:gd name="T91" fmla="*/ 0 h 6"/>
                              <a:gd name="T92" fmla="*/ 4607 w 6062"/>
                              <a:gd name="T93" fmla="*/ 0 h 6"/>
                              <a:gd name="T94" fmla="*/ 4696 w 6062"/>
                              <a:gd name="T95" fmla="*/ 6 h 6"/>
                              <a:gd name="T96" fmla="*/ 4760 w 6062"/>
                              <a:gd name="T97" fmla="*/ 6 h 6"/>
                              <a:gd name="T98" fmla="*/ 4848 w 6062"/>
                              <a:gd name="T99" fmla="*/ 0 h 6"/>
                              <a:gd name="T100" fmla="*/ 4982 w 6062"/>
                              <a:gd name="T101" fmla="*/ 0 h 6"/>
                              <a:gd name="T102" fmla="*/ 5096 w 6062"/>
                              <a:gd name="T103" fmla="*/ 0 h 6"/>
                              <a:gd name="T104" fmla="*/ 5185 w 6062"/>
                              <a:gd name="T105" fmla="*/ 6 h 6"/>
                              <a:gd name="T106" fmla="*/ 5249 w 6062"/>
                              <a:gd name="T107" fmla="*/ 6 h 6"/>
                              <a:gd name="T108" fmla="*/ 5338 w 6062"/>
                              <a:gd name="T109" fmla="*/ 0 h 6"/>
                              <a:gd name="T110" fmla="*/ 5471 w 6062"/>
                              <a:gd name="T111" fmla="*/ 0 h 6"/>
                              <a:gd name="T112" fmla="*/ 5586 w 6062"/>
                              <a:gd name="T113" fmla="*/ 0 h 6"/>
                              <a:gd name="T114" fmla="*/ 5674 w 6062"/>
                              <a:gd name="T115" fmla="*/ 6 h 6"/>
                              <a:gd name="T116" fmla="*/ 5738 w 6062"/>
                              <a:gd name="T117" fmla="*/ 6 h 6"/>
                              <a:gd name="T118" fmla="*/ 5827 w 6062"/>
                              <a:gd name="T119" fmla="*/ 0 h 6"/>
                              <a:gd name="T120" fmla="*/ 5960 w 6062"/>
                              <a:gd name="T121" fmla="*/ 0 h 6"/>
                              <a:gd name="T122" fmla="*/ 6062 w 6062"/>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062" h="6">
                                <a:moveTo>
                                  <a:pt x="0" y="0"/>
                                </a:moveTo>
                                <a:lnTo>
                                  <a:pt x="26" y="0"/>
                                </a:lnTo>
                                <a:lnTo>
                                  <a:pt x="26" y="6"/>
                                </a:lnTo>
                                <a:lnTo>
                                  <a:pt x="0" y="6"/>
                                </a:lnTo>
                                <a:lnTo>
                                  <a:pt x="0" y="0"/>
                                </a:lnTo>
                                <a:close/>
                                <a:moveTo>
                                  <a:pt x="45" y="0"/>
                                </a:moveTo>
                                <a:lnTo>
                                  <a:pt x="70" y="0"/>
                                </a:lnTo>
                                <a:lnTo>
                                  <a:pt x="70" y="6"/>
                                </a:lnTo>
                                <a:lnTo>
                                  <a:pt x="45" y="6"/>
                                </a:lnTo>
                                <a:lnTo>
                                  <a:pt x="45" y="0"/>
                                </a:lnTo>
                                <a:close/>
                                <a:moveTo>
                                  <a:pt x="89" y="0"/>
                                </a:moveTo>
                                <a:lnTo>
                                  <a:pt x="115" y="0"/>
                                </a:lnTo>
                                <a:lnTo>
                                  <a:pt x="115" y="6"/>
                                </a:lnTo>
                                <a:lnTo>
                                  <a:pt x="89" y="6"/>
                                </a:lnTo>
                                <a:lnTo>
                                  <a:pt x="89" y="0"/>
                                </a:lnTo>
                                <a:close/>
                                <a:moveTo>
                                  <a:pt x="134" y="0"/>
                                </a:moveTo>
                                <a:lnTo>
                                  <a:pt x="159" y="0"/>
                                </a:lnTo>
                                <a:lnTo>
                                  <a:pt x="159" y="6"/>
                                </a:lnTo>
                                <a:lnTo>
                                  <a:pt x="134" y="6"/>
                                </a:lnTo>
                                <a:lnTo>
                                  <a:pt x="134" y="0"/>
                                </a:lnTo>
                                <a:close/>
                                <a:moveTo>
                                  <a:pt x="178" y="0"/>
                                </a:moveTo>
                                <a:lnTo>
                                  <a:pt x="204" y="0"/>
                                </a:lnTo>
                                <a:lnTo>
                                  <a:pt x="204" y="6"/>
                                </a:lnTo>
                                <a:lnTo>
                                  <a:pt x="178" y="6"/>
                                </a:lnTo>
                                <a:lnTo>
                                  <a:pt x="178" y="0"/>
                                </a:lnTo>
                                <a:close/>
                                <a:moveTo>
                                  <a:pt x="223" y="0"/>
                                </a:moveTo>
                                <a:lnTo>
                                  <a:pt x="248" y="0"/>
                                </a:lnTo>
                                <a:lnTo>
                                  <a:pt x="248" y="6"/>
                                </a:lnTo>
                                <a:lnTo>
                                  <a:pt x="223" y="6"/>
                                </a:lnTo>
                                <a:lnTo>
                                  <a:pt x="223" y="0"/>
                                </a:lnTo>
                                <a:close/>
                                <a:moveTo>
                                  <a:pt x="267" y="0"/>
                                </a:moveTo>
                                <a:lnTo>
                                  <a:pt x="293" y="0"/>
                                </a:lnTo>
                                <a:lnTo>
                                  <a:pt x="293" y="6"/>
                                </a:lnTo>
                                <a:lnTo>
                                  <a:pt x="267" y="6"/>
                                </a:lnTo>
                                <a:lnTo>
                                  <a:pt x="267" y="0"/>
                                </a:lnTo>
                                <a:close/>
                                <a:moveTo>
                                  <a:pt x="312" y="0"/>
                                </a:moveTo>
                                <a:lnTo>
                                  <a:pt x="337" y="0"/>
                                </a:lnTo>
                                <a:lnTo>
                                  <a:pt x="337" y="6"/>
                                </a:lnTo>
                                <a:lnTo>
                                  <a:pt x="312" y="6"/>
                                </a:lnTo>
                                <a:lnTo>
                                  <a:pt x="312" y="0"/>
                                </a:lnTo>
                                <a:close/>
                                <a:moveTo>
                                  <a:pt x="356" y="0"/>
                                </a:moveTo>
                                <a:lnTo>
                                  <a:pt x="381" y="0"/>
                                </a:lnTo>
                                <a:lnTo>
                                  <a:pt x="381" y="6"/>
                                </a:lnTo>
                                <a:lnTo>
                                  <a:pt x="356" y="6"/>
                                </a:lnTo>
                                <a:lnTo>
                                  <a:pt x="356" y="0"/>
                                </a:lnTo>
                                <a:close/>
                                <a:moveTo>
                                  <a:pt x="400" y="0"/>
                                </a:moveTo>
                                <a:lnTo>
                                  <a:pt x="426" y="0"/>
                                </a:lnTo>
                                <a:lnTo>
                                  <a:pt x="426" y="6"/>
                                </a:lnTo>
                                <a:lnTo>
                                  <a:pt x="400" y="6"/>
                                </a:lnTo>
                                <a:lnTo>
                                  <a:pt x="400" y="0"/>
                                </a:lnTo>
                                <a:close/>
                                <a:moveTo>
                                  <a:pt x="445" y="0"/>
                                </a:moveTo>
                                <a:lnTo>
                                  <a:pt x="471" y="0"/>
                                </a:lnTo>
                                <a:lnTo>
                                  <a:pt x="471" y="6"/>
                                </a:lnTo>
                                <a:lnTo>
                                  <a:pt x="445" y="6"/>
                                </a:lnTo>
                                <a:lnTo>
                                  <a:pt x="445" y="0"/>
                                </a:lnTo>
                                <a:close/>
                                <a:moveTo>
                                  <a:pt x="490" y="0"/>
                                </a:moveTo>
                                <a:lnTo>
                                  <a:pt x="515" y="0"/>
                                </a:lnTo>
                                <a:lnTo>
                                  <a:pt x="515" y="6"/>
                                </a:lnTo>
                                <a:lnTo>
                                  <a:pt x="490" y="6"/>
                                </a:lnTo>
                                <a:lnTo>
                                  <a:pt x="490" y="0"/>
                                </a:lnTo>
                                <a:close/>
                                <a:moveTo>
                                  <a:pt x="534" y="0"/>
                                </a:moveTo>
                                <a:lnTo>
                                  <a:pt x="560" y="0"/>
                                </a:lnTo>
                                <a:lnTo>
                                  <a:pt x="560" y="6"/>
                                </a:lnTo>
                                <a:lnTo>
                                  <a:pt x="534" y="6"/>
                                </a:lnTo>
                                <a:lnTo>
                                  <a:pt x="534" y="0"/>
                                </a:lnTo>
                                <a:close/>
                                <a:moveTo>
                                  <a:pt x="579" y="0"/>
                                </a:moveTo>
                                <a:lnTo>
                                  <a:pt x="604" y="0"/>
                                </a:lnTo>
                                <a:lnTo>
                                  <a:pt x="604" y="6"/>
                                </a:lnTo>
                                <a:lnTo>
                                  <a:pt x="579" y="6"/>
                                </a:lnTo>
                                <a:lnTo>
                                  <a:pt x="579" y="0"/>
                                </a:lnTo>
                                <a:close/>
                                <a:moveTo>
                                  <a:pt x="623" y="0"/>
                                </a:moveTo>
                                <a:lnTo>
                                  <a:pt x="648" y="0"/>
                                </a:lnTo>
                                <a:lnTo>
                                  <a:pt x="648" y="6"/>
                                </a:lnTo>
                                <a:lnTo>
                                  <a:pt x="623" y="6"/>
                                </a:lnTo>
                                <a:lnTo>
                                  <a:pt x="623" y="0"/>
                                </a:lnTo>
                                <a:close/>
                                <a:moveTo>
                                  <a:pt x="667" y="0"/>
                                </a:moveTo>
                                <a:lnTo>
                                  <a:pt x="693" y="0"/>
                                </a:lnTo>
                                <a:lnTo>
                                  <a:pt x="693" y="6"/>
                                </a:lnTo>
                                <a:lnTo>
                                  <a:pt x="667" y="6"/>
                                </a:lnTo>
                                <a:lnTo>
                                  <a:pt x="667" y="0"/>
                                </a:lnTo>
                                <a:close/>
                                <a:moveTo>
                                  <a:pt x="712" y="0"/>
                                </a:moveTo>
                                <a:lnTo>
                                  <a:pt x="737" y="0"/>
                                </a:lnTo>
                                <a:lnTo>
                                  <a:pt x="737" y="6"/>
                                </a:lnTo>
                                <a:lnTo>
                                  <a:pt x="712" y="6"/>
                                </a:lnTo>
                                <a:lnTo>
                                  <a:pt x="712" y="0"/>
                                </a:lnTo>
                                <a:close/>
                                <a:moveTo>
                                  <a:pt x="756" y="0"/>
                                </a:moveTo>
                                <a:lnTo>
                                  <a:pt x="782" y="0"/>
                                </a:lnTo>
                                <a:lnTo>
                                  <a:pt x="782" y="6"/>
                                </a:lnTo>
                                <a:lnTo>
                                  <a:pt x="756" y="6"/>
                                </a:lnTo>
                                <a:lnTo>
                                  <a:pt x="756" y="0"/>
                                </a:lnTo>
                                <a:close/>
                                <a:moveTo>
                                  <a:pt x="801" y="0"/>
                                </a:moveTo>
                                <a:lnTo>
                                  <a:pt x="827" y="0"/>
                                </a:lnTo>
                                <a:lnTo>
                                  <a:pt x="827" y="6"/>
                                </a:lnTo>
                                <a:lnTo>
                                  <a:pt x="801" y="6"/>
                                </a:lnTo>
                                <a:lnTo>
                                  <a:pt x="801" y="0"/>
                                </a:lnTo>
                                <a:close/>
                                <a:moveTo>
                                  <a:pt x="846" y="0"/>
                                </a:moveTo>
                                <a:lnTo>
                                  <a:pt x="871" y="0"/>
                                </a:lnTo>
                                <a:lnTo>
                                  <a:pt x="871" y="6"/>
                                </a:lnTo>
                                <a:lnTo>
                                  <a:pt x="846" y="6"/>
                                </a:lnTo>
                                <a:lnTo>
                                  <a:pt x="846" y="0"/>
                                </a:lnTo>
                                <a:close/>
                                <a:moveTo>
                                  <a:pt x="890" y="0"/>
                                </a:moveTo>
                                <a:lnTo>
                                  <a:pt x="915" y="0"/>
                                </a:lnTo>
                                <a:lnTo>
                                  <a:pt x="915" y="6"/>
                                </a:lnTo>
                                <a:lnTo>
                                  <a:pt x="890" y="6"/>
                                </a:lnTo>
                                <a:lnTo>
                                  <a:pt x="890" y="0"/>
                                </a:lnTo>
                                <a:close/>
                                <a:moveTo>
                                  <a:pt x="934" y="0"/>
                                </a:moveTo>
                                <a:lnTo>
                                  <a:pt x="960" y="0"/>
                                </a:lnTo>
                                <a:lnTo>
                                  <a:pt x="960" y="6"/>
                                </a:lnTo>
                                <a:lnTo>
                                  <a:pt x="934" y="6"/>
                                </a:lnTo>
                                <a:lnTo>
                                  <a:pt x="934" y="0"/>
                                </a:lnTo>
                                <a:close/>
                                <a:moveTo>
                                  <a:pt x="979" y="0"/>
                                </a:moveTo>
                                <a:lnTo>
                                  <a:pt x="1004" y="0"/>
                                </a:lnTo>
                                <a:lnTo>
                                  <a:pt x="1004" y="6"/>
                                </a:lnTo>
                                <a:lnTo>
                                  <a:pt x="979" y="6"/>
                                </a:lnTo>
                                <a:lnTo>
                                  <a:pt x="979" y="0"/>
                                </a:lnTo>
                                <a:close/>
                                <a:moveTo>
                                  <a:pt x="1023" y="0"/>
                                </a:moveTo>
                                <a:lnTo>
                                  <a:pt x="1049" y="0"/>
                                </a:lnTo>
                                <a:lnTo>
                                  <a:pt x="1049" y="6"/>
                                </a:lnTo>
                                <a:lnTo>
                                  <a:pt x="1023" y="6"/>
                                </a:lnTo>
                                <a:lnTo>
                                  <a:pt x="1023" y="0"/>
                                </a:lnTo>
                                <a:close/>
                                <a:moveTo>
                                  <a:pt x="1068" y="0"/>
                                </a:moveTo>
                                <a:lnTo>
                                  <a:pt x="1093" y="0"/>
                                </a:lnTo>
                                <a:lnTo>
                                  <a:pt x="1093" y="6"/>
                                </a:lnTo>
                                <a:lnTo>
                                  <a:pt x="1068" y="6"/>
                                </a:lnTo>
                                <a:lnTo>
                                  <a:pt x="1068" y="0"/>
                                </a:lnTo>
                                <a:close/>
                                <a:moveTo>
                                  <a:pt x="1112" y="0"/>
                                </a:moveTo>
                                <a:lnTo>
                                  <a:pt x="1138" y="0"/>
                                </a:lnTo>
                                <a:lnTo>
                                  <a:pt x="1138" y="6"/>
                                </a:lnTo>
                                <a:lnTo>
                                  <a:pt x="1112" y="6"/>
                                </a:lnTo>
                                <a:lnTo>
                                  <a:pt x="1112" y="0"/>
                                </a:lnTo>
                                <a:close/>
                                <a:moveTo>
                                  <a:pt x="1157" y="0"/>
                                </a:moveTo>
                                <a:lnTo>
                                  <a:pt x="1182" y="0"/>
                                </a:lnTo>
                                <a:lnTo>
                                  <a:pt x="1182" y="6"/>
                                </a:lnTo>
                                <a:lnTo>
                                  <a:pt x="1157" y="6"/>
                                </a:lnTo>
                                <a:lnTo>
                                  <a:pt x="1157" y="0"/>
                                </a:lnTo>
                                <a:close/>
                                <a:moveTo>
                                  <a:pt x="1201" y="0"/>
                                </a:moveTo>
                                <a:lnTo>
                                  <a:pt x="1227" y="0"/>
                                </a:lnTo>
                                <a:lnTo>
                                  <a:pt x="1227" y="6"/>
                                </a:lnTo>
                                <a:lnTo>
                                  <a:pt x="1201" y="6"/>
                                </a:lnTo>
                                <a:lnTo>
                                  <a:pt x="1201" y="0"/>
                                </a:lnTo>
                                <a:close/>
                                <a:moveTo>
                                  <a:pt x="1246" y="0"/>
                                </a:moveTo>
                                <a:lnTo>
                                  <a:pt x="1271" y="0"/>
                                </a:lnTo>
                                <a:lnTo>
                                  <a:pt x="1271" y="6"/>
                                </a:lnTo>
                                <a:lnTo>
                                  <a:pt x="1246" y="6"/>
                                </a:lnTo>
                                <a:lnTo>
                                  <a:pt x="1246" y="0"/>
                                </a:lnTo>
                                <a:close/>
                                <a:moveTo>
                                  <a:pt x="1290" y="0"/>
                                </a:moveTo>
                                <a:lnTo>
                                  <a:pt x="1316" y="0"/>
                                </a:lnTo>
                                <a:lnTo>
                                  <a:pt x="1316" y="6"/>
                                </a:lnTo>
                                <a:lnTo>
                                  <a:pt x="1290" y="6"/>
                                </a:lnTo>
                                <a:lnTo>
                                  <a:pt x="1290" y="0"/>
                                </a:lnTo>
                                <a:close/>
                                <a:moveTo>
                                  <a:pt x="1335" y="0"/>
                                </a:moveTo>
                                <a:lnTo>
                                  <a:pt x="1360" y="0"/>
                                </a:lnTo>
                                <a:lnTo>
                                  <a:pt x="1360" y="6"/>
                                </a:lnTo>
                                <a:lnTo>
                                  <a:pt x="1335" y="6"/>
                                </a:lnTo>
                                <a:lnTo>
                                  <a:pt x="1335" y="0"/>
                                </a:lnTo>
                                <a:close/>
                                <a:moveTo>
                                  <a:pt x="1379" y="0"/>
                                </a:moveTo>
                                <a:lnTo>
                                  <a:pt x="1405" y="0"/>
                                </a:lnTo>
                                <a:lnTo>
                                  <a:pt x="1405" y="6"/>
                                </a:lnTo>
                                <a:lnTo>
                                  <a:pt x="1379" y="6"/>
                                </a:lnTo>
                                <a:lnTo>
                                  <a:pt x="1379" y="0"/>
                                </a:lnTo>
                                <a:close/>
                                <a:moveTo>
                                  <a:pt x="1424" y="0"/>
                                </a:moveTo>
                                <a:lnTo>
                                  <a:pt x="1449" y="0"/>
                                </a:lnTo>
                                <a:lnTo>
                                  <a:pt x="1449" y="6"/>
                                </a:lnTo>
                                <a:lnTo>
                                  <a:pt x="1424" y="6"/>
                                </a:lnTo>
                                <a:lnTo>
                                  <a:pt x="1424" y="0"/>
                                </a:lnTo>
                                <a:close/>
                                <a:moveTo>
                                  <a:pt x="1468" y="0"/>
                                </a:moveTo>
                                <a:lnTo>
                                  <a:pt x="1493" y="0"/>
                                </a:lnTo>
                                <a:lnTo>
                                  <a:pt x="1493" y="6"/>
                                </a:lnTo>
                                <a:lnTo>
                                  <a:pt x="1468" y="6"/>
                                </a:lnTo>
                                <a:lnTo>
                                  <a:pt x="1468" y="0"/>
                                </a:lnTo>
                                <a:close/>
                                <a:moveTo>
                                  <a:pt x="1512" y="0"/>
                                </a:moveTo>
                                <a:lnTo>
                                  <a:pt x="1538" y="0"/>
                                </a:lnTo>
                                <a:lnTo>
                                  <a:pt x="1538" y="6"/>
                                </a:lnTo>
                                <a:lnTo>
                                  <a:pt x="1512" y="6"/>
                                </a:lnTo>
                                <a:lnTo>
                                  <a:pt x="1512" y="0"/>
                                </a:lnTo>
                                <a:close/>
                                <a:moveTo>
                                  <a:pt x="1557" y="0"/>
                                </a:moveTo>
                                <a:lnTo>
                                  <a:pt x="1582" y="0"/>
                                </a:lnTo>
                                <a:lnTo>
                                  <a:pt x="1582" y="6"/>
                                </a:lnTo>
                                <a:lnTo>
                                  <a:pt x="1557" y="6"/>
                                </a:lnTo>
                                <a:lnTo>
                                  <a:pt x="1557" y="0"/>
                                </a:lnTo>
                                <a:close/>
                                <a:moveTo>
                                  <a:pt x="1602" y="0"/>
                                </a:moveTo>
                                <a:lnTo>
                                  <a:pt x="1627" y="0"/>
                                </a:lnTo>
                                <a:lnTo>
                                  <a:pt x="1627" y="6"/>
                                </a:lnTo>
                                <a:lnTo>
                                  <a:pt x="1602" y="6"/>
                                </a:lnTo>
                                <a:lnTo>
                                  <a:pt x="1602" y="0"/>
                                </a:lnTo>
                                <a:close/>
                                <a:moveTo>
                                  <a:pt x="1646" y="0"/>
                                </a:moveTo>
                                <a:lnTo>
                                  <a:pt x="1672" y="0"/>
                                </a:lnTo>
                                <a:lnTo>
                                  <a:pt x="1672" y="6"/>
                                </a:lnTo>
                                <a:lnTo>
                                  <a:pt x="1646" y="6"/>
                                </a:lnTo>
                                <a:lnTo>
                                  <a:pt x="1646" y="0"/>
                                </a:lnTo>
                                <a:close/>
                                <a:moveTo>
                                  <a:pt x="1691" y="0"/>
                                </a:moveTo>
                                <a:lnTo>
                                  <a:pt x="1716" y="0"/>
                                </a:lnTo>
                                <a:lnTo>
                                  <a:pt x="1716" y="6"/>
                                </a:lnTo>
                                <a:lnTo>
                                  <a:pt x="1691" y="6"/>
                                </a:lnTo>
                                <a:lnTo>
                                  <a:pt x="1691" y="0"/>
                                </a:lnTo>
                                <a:close/>
                                <a:moveTo>
                                  <a:pt x="1735" y="0"/>
                                </a:moveTo>
                                <a:lnTo>
                                  <a:pt x="1760" y="0"/>
                                </a:lnTo>
                                <a:lnTo>
                                  <a:pt x="1760" y="6"/>
                                </a:lnTo>
                                <a:lnTo>
                                  <a:pt x="1735" y="6"/>
                                </a:lnTo>
                                <a:lnTo>
                                  <a:pt x="1735" y="0"/>
                                </a:lnTo>
                                <a:close/>
                                <a:moveTo>
                                  <a:pt x="1779" y="0"/>
                                </a:moveTo>
                                <a:lnTo>
                                  <a:pt x="1805" y="0"/>
                                </a:lnTo>
                                <a:lnTo>
                                  <a:pt x="1805" y="6"/>
                                </a:lnTo>
                                <a:lnTo>
                                  <a:pt x="1779" y="6"/>
                                </a:lnTo>
                                <a:lnTo>
                                  <a:pt x="1779" y="0"/>
                                </a:lnTo>
                                <a:close/>
                                <a:moveTo>
                                  <a:pt x="1824" y="0"/>
                                </a:moveTo>
                                <a:lnTo>
                                  <a:pt x="1849" y="0"/>
                                </a:lnTo>
                                <a:lnTo>
                                  <a:pt x="1849" y="6"/>
                                </a:lnTo>
                                <a:lnTo>
                                  <a:pt x="1824" y="6"/>
                                </a:lnTo>
                                <a:lnTo>
                                  <a:pt x="1824" y="0"/>
                                </a:lnTo>
                                <a:close/>
                                <a:moveTo>
                                  <a:pt x="1868" y="0"/>
                                </a:moveTo>
                                <a:lnTo>
                                  <a:pt x="1894" y="0"/>
                                </a:lnTo>
                                <a:lnTo>
                                  <a:pt x="1894" y="6"/>
                                </a:lnTo>
                                <a:lnTo>
                                  <a:pt x="1868" y="6"/>
                                </a:lnTo>
                                <a:lnTo>
                                  <a:pt x="1868" y="0"/>
                                </a:lnTo>
                                <a:close/>
                                <a:moveTo>
                                  <a:pt x="1913" y="0"/>
                                </a:moveTo>
                                <a:lnTo>
                                  <a:pt x="1938" y="0"/>
                                </a:lnTo>
                                <a:lnTo>
                                  <a:pt x="1938" y="6"/>
                                </a:lnTo>
                                <a:lnTo>
                                  <a:pt x="1913" y="6"/>
                                </a:lnTo>
                                <a:lnTo>
                                  <a:pt x="1913" y="0"/>
                                </a:lnTo>
                                <a:close/>
                                <a:moveTo>
                                  <a:pt x="1957" y="0"/>
                                </a:moveTo>
                                <a:lnTo>
                                  <a:pt x="1983" y="0"/>
                                </a:lnTo>
                                <a:lnTo>
                                  <a:pt x="1983" y="6"/>
                                </a:lnTo>
                                <a:lnTo>
                                  <a:pt x="1957" y="6"/>
                                </a:lnTo>
                                <a:lnTo>
                                  <a:pt x="1957" y="0"/>
                                </a:lnTo>
                                <a:close/>
                                <a:moveTo>
                                  <a:pt x="2002" y="0"/>
                                </a:moveTo>
                                <a:lnTo>
                                  <a:pt x="2027" y="0"/>
                                </a:lnTo>
                                <a:lnTo>
                                  <a:pt x="2027" y="6"/>
                                </a:lnTo>
                                <a:lnTo>
                                  <a:pt x="2002" y="6"/>
                                </a:lnTo>
                                <a:lnTo>
                                  <a:pt x="2002" y="0"/>
                                </a:lnTo>
                                <a:close/>
                                <a:moveTo>
                                  <a:pt x="2046" y="0"/>
                                </a:moveTo>
                                <a:lnTo>
                                  <a:pt x="2072" y="0"/>
                                </a:lnTo>
                                <a:lnTo>
                                  <a:pt x="2072" y="6"/>
                                </a:lnTo>
                                <a:lnTo>
                                  <a:pt x="2046" y="6"/>
                                </a:lnTo>
                                <a:lnTo>
                                  <a:pt x="2046" y="0"/>
                                </a:lnTo>
                                <a:close/>
                                <a:moveTo>
                                  <a:pt x="2091" y="0"/>
                                </a:moveTo>
                                <a:lnTo>
                                  <a:pt x="2116" y="0"/>
                                </a:lnTo>
                                <a:lnTo>
                                  <a:pt x="2116" y="6"/>
                                </a:lnTo>
                                <a:lnTo>
                                  <a:pt x="2091" y="6"/>
                                </a:lnTo>
                                <a:lnTo>
                                  <a:pt x="2091" y="0"/>
                                </a:lnTo>
                                <a:close/>
                                <a:moveTo>
                                  <a:pt x="2135" y="0"/>
                                </a:moveTo>
                                <a:lnTo>
                                  <a:pt x="2161" y="0"/>
                                </a:lnTo>
                                <a:lnTo>
                                  <a:pt x="2161" y="6"/>
                                </a:lnTo>
                                <a:lnTo>
                                  <a:pt x="2135" y="6"/>
                                </a:lnTo>
                                <a:lnTo>
                                  <a:pt x="2135" y="0"/>
                                </a:lnTo>
                                <a:close/>
                                <a:moveTo>
                                  <a:pt x="2180" y="0"/>
                                </a:moveTo>
                                <a:lnTo>
                                  <a:pt x="2205" y="0"/>
                                </a:lnTo>
                                <a:lnTo>
                                  <a:pt x="2205" y="6"/>
                                </a:lnTo>
                                <a:lnTo>
                                  <a:pt x="2180" y="6"/>
                                </a:lnTo>
                                <a:lnTo>
                                  <a:pt x="2180" y="0"/>
                                </a:lnTo>
                                <a:close/>
                                <a:moveTo>
                                  <a:pt x="2224" y="0"/>
                                </a:moveTo>
                                <a:lnTo>
                                  <a:pt x="2250" y="0"/>
                                </a:lnTo>
                                <a:lnTo>
                                  <a:pt x="2250" y="6"/>
                                </a:lnTo>
                                <a:lnTo>
                                  <a:pt x="2224" y="6"/>
                                </a:lnTo>
                                <a:lnTo>
                                  <a:pt x="2224" y="0"/>
                                </a:lnTo>
                                <a:close/>
                                <a:moveTo>
                                  <a:pt x="2269" y="0"/>
                                </a:moveTo>
                                <a:lnTo>
                                  <a:pt x="2294" y="0"/>
                                </a:lnTo>
                                <a:lnTo>
                                  <a:pt x="2294" y="6"/>
                                </a:lnTo>
                                <a:lnTo>
                                  <a:pt x="2269" y="6"/>
                                </a:lnTo>
                                <a:lnTo>
                                  <a:pt x="2269" y="0"/>
                                </a:lnTo>
                                <a:close/>
                                <a:moveTo>
                                  <a:pt x="2313" y="0"/>
                                </a:moveTo>
                                <a:lnTo>
                                  <a:pt x="2338" y="0"/>
                                </a:lnTo>
                                <a:lnTo>
                                  <a:pt x="2338" y="6"/>
                                </a:lnTo>
                                <a:lnTo>
                                  <a:pt x="2313" y="6"/>
                                </a:lnTo>
                                <a:lnTo>
                                  <a:pt x="2313" y="0"/>
                                </a:lnTo>
                                <a:close/>
                                <a:moveTo>
                                  <a:pt x="2357" y="0"/>
                                </a:moveTo>
                                <a:lnTo>
                                  <a:pt x="2383" y="0"/>
                                </a:lnTo>
                                <a:lnTo>
                                  <a:pt x="2383" y="6"/>
                                </a:lnTo>
                                <a:lnTo>
                                  <a:pt x="2357" y="6"/>
                                </a:lnTo>
                                <a:lnTo>
                                  <a:pt x="2357" y="0"/>
                                </a:lnTo>
                                <a:close/>
                                <a:moveTo>
                                  <a:pt x="2402" y="0"/>
                                </a:moveTo>
                                <a:lnTo>
                                  <a:pt x="2428" y="0"/>
                                </a:lnTo>
                                <a:lnTo>
                                  <a:pt x="2428" y="6"/>
                                </a:lnTo>
                                <a:lnTo>
                                  <a:pt x="2402" y="6"/>
                                </a:lnTo>
                                <a:lnTo>
                                  <a:pt x="2402" y="0"/>
                                </a:lnTo>
                                <a:close/>
                                <a:moveTo>
                                  <a:pt x="2447" y="0"/>
                                </a:moveTo>
                                <a:lnTo>
                                  <a:pt x="2472" y="0"/>
                                </a:lnTo>
                                <a:lnTo>
                                  <a:pt x="2472" y="6"/>
                                </a:lnTo>
                                <a:lnTo>
                                  <a:pt x="2447" y="6"/>
                                </a:lnTo>
                                <a:lnTo>
                                  <a:pt x="2447" y="0"/>
                                </a:lnTo>
                                <a:close/>
                                <a:moveTo>
                                  <a:pt x="2491" y="0"/>
                                </a:moveTo>
                                <a:lnTo>
                                  <a:pt x="2517" y="0"/>
                                </a:lnTo>
                                <a:lnTo>
                                  <a:pt x="2517" y="6"/>
                                </a:lnTo>
                                <a:lnTo>
                                  <a:pt x="2491" y="6"/>
                                </a:lnTo>
                                <a:lnTo>
                                  <a:pt x="2491" y="0"/>
                                </a:lnTo>
                                <a:close/>
                                <a:moveTo>
                                  <a:pt x="2536" y="0"/>
                                </a:moveTo>
                                <a:lnTo>
                                  <a:pt x="2561" y="0"/>
                                </a:lnTo>
                                <a:lnTo>
                                  <a:pt x="2561" y="6"/>
                                </a:lnTo>
                                <a:lnTo>
                                  <a:pt x="2536" y="6"/>
                                </a:lnTo>
                                <a:lnTo>
                                  <a:pt x="2536" y="0"/>
                                </a:lnTo>
                                <a:close/>
                                <a:moveTo>
                                  <a:pt x="2580" y="0"/>
                                </a:moveTo>
                                <a:lnTo>
                                  <a:pt x="2605" y="0"/>
                                </a:lnTo>
                                <a:lnTo>
                                  <a:pt x="2605" y="6"/>
                                </a:lnTo>
                                <a:lnTo>
                                  <a:pt x="2580" y="6"/>
                                </a:lnTo>
                                <a:lnTo>
                                  <a:pt x="2580" y="0"/>
                                </a:lnTo>
                                <a:close/>
                                <a:moveTo>
                                  <a:pt x="2624" y="0"/>
                                </a:moveTo>
                                <a:lnTo>
                                  <a:pt x="2650" y="0"/>
                                </a:lnTo>
                                <a:lnTo>
                                  <a:pt x="2650" y="6"/>
                                </a:lnTo>
                                <a:lnTo>
                                  <a:pt x="2624" y="6"/>
                                </a:lnTo>
                                <a:lnTo>
                                  <a:pt x="2624" y="0"/>
                                </a:lnTo>
                                <a:close/>
                                <a:moveTo>
                                  <a:pt x="2669" y="0"/>
                                </a:moveTo>
                                <a:lnTo>
                                  <a:pt x="2694" y="0"/>
                                </a:lnTo>
                                <a:lnTo>
                                  <a:pt x="2694" y="6"/>
                                </a:lnTo>
                                <a:lnTo>
                                  <a:pt x="2669" y="6"/>
                                </a:lnTo>
                                <a:lnTo>
                                  <a:pt x="2669" y="0"/>
                                </a:lnTo>
                                <a:close/>
                                <a:moveTo>
                                  <a:pt x="2713" y="0"/>
                                </a:moveTo>
                                <a:lnTo>
                                  <a:pt x="2739" y="0"/>
                                </a:lnTo>
                                <a:lnTo>
                                  <a:pt x="2739" y="6"/>
                                </a:lnTo>
                                <a:lnTo>
                                  <a:pt x="2713" y="6"/>
                                </a:lnTo>
                                <a:lnTo>
                                  <a:pt x="2713" y="0"/>
                                </a:lnTo>
                                <a:close/>
                                <a:moveTo>
                                  <a:pt x="2758" y="0"/>
                                </a:moveTo>
                                <a:lnTo>
                                  <a:pt x="2783" y="0"/>
                                </a:lnTo>
                                <a:lnTo>
                                  <a:pt x="2783" y="6"/>
                                </a:lnTo>
                                <a:lnTo>
                                  <a:pt x="2758" y="6"/>
                                </a:lnTo>
                                <a:lnTo>
                                  <a:pt x="2758" y="0"/>
                                </a:lnTo>
                                <a:close/>
                                <a:moveTo>
                                  <a:pt x="2803" y="0"/>
                                </a:moveTo>
                                <a:lnTo>
                                  <a:pt x="2828" y="0"/>
                                </a:lnTo>
                                <a:lnTo>
                                  <a:pt x="2828" y="6"/>
                                </a:lnTo>
                                <a:lnTo>
                                  <a:pt x="2803" y="6"/>
                                </a:lnTo>
                                <a:lnTo>
                                  <a:pt x="2803" y="0"/>
                                </a:lnTo>
                                <a:close/>
                                <a:moveTo>
                                  <a:pt x="2847" y="0"/>
                                </a:moveTo>
                                <a:lnTo>
                                  <a:pt x="2872" y="0"/>
                                </a:lnTo>
                                <a:lnTo>
                                  <a:pt x="2872" y="6"/>
                                </a:lnTo>
                                <a:lnTo>
                                  <a:pt x="2847" y="6"/>
                                </a:lnTo>
                                <a:lnTo>
                                  <a:pt x="2847" y="0"/>
                                </a:lnTo>
                                <a:close/>
                                <a:moveTo>
                                  <a:pt x="2891" y="0"/>
                                </a:moveTo>
                                <a:lnTo>
                                  <a:pt x="2917" y="0"/>
                                </a:lnTo>
                                <a:lnTo>
                                  <a:pt x="2917" y="6"/>
                                </a:lnTo>
                                <a:lnTo>
                                  <a:pt x="2891" y="6"/>
                                </a:lnTo>
                                <a:lnTo>
                                  <a:pt x="2891" y="0"/>
                                </a:lnTo>
                                <a:close/>
                                <a:moveTo>
                                  <a:pt x="2936" y="0"/>
                                </a:moveTo>
                                <a:lnTo>
                                  <a:pt x="2961" y="0"/>
                                </a:lnTo>
                                <a:lnTo>
                                  <a:pt x="2961" y="6"/>
                                </a:lnTo>
                                <a:lnTo>
                                  <a:pt x="2936" y="6"/>
                                </a:lnTo>
                                <a:lnTo>
                                  <a:pt x="2936" y="0"/>
                                </a:lnTo>
                                <a:close/>
                                <a:moveTo>
                                  <a:pt x="2980" y="0"/>
                                </a:moveTo>
                                <a:lnTo>
                                  <a:pt x="3006" y="0"/>
                                </a:lnTo>
                                <a:lnTo>
                                  <a:pt x="3006" y="6"/>
                                </a:lnTo>
                                <a:lnTo>
                                  <a:pt x="2980" y="6"/>
                                </a:lnTo>
                                <a:lnTo>
                                  <a:pt x="2980" y="0"/>
                                </a:lnTo>
                                <a:close/>
                                <a:moveTo>
                                  <a:pt x="3025" y="0"/>
                                </a:moveTo>
                                <a:lnTo>
                                  <a:pt x="3050" y="0"/>
                                </a:lnTo>
                                <a:lnTo>
                                  <a:pt x="3050" y="6"/>
                                </a:lnTo>
                                <a:lnTo>
                                  <a:pt x="3025" y="6"/>
                                </a:lnTo>
                                <a:lnTo>
                                  <a:pt x="3025" y="0"/>
                                </a:lnTo>
                                <a:close/>
                                <a:moveTo>
                                  <a:pt x="3069" y="0"/>
                                </a:moveTo>
                                <a:lnTo>
                                  <a:pt x="3095" y="0"/>
                                </a:lnTo>
                                <a:lnTo>
                                  <a:pt x="3095" y="6"/>
                                </a:lnTo>
                                <a:lnTo>
                                  <a:pt x="3069" y="6"/>
                                </a:lnTo>
                                <a:lnTo>
                                  <a:pt x="3069" y="0"/>
                                </a:lnTo>
                                <a:close/>
                                <a:moveTo>
                                  <a:pt x="3114" y="0"/>
                                </a:moveTo>
                                <a:lnTo>
                                  <a:pt x="3139" y="0"/>
                                </a:lnTo>
                                <a:lnTo>
                                  <a:pt x="3139" y="6"/>
                                </a:lnTo>
                                <a:lnTo>
                                  <a:pt x="3114" y="6"/>
                                </a:lnTo>
                                <a:lnTo>
                                  <a:pt x="3114" y="0"/>
                                </a:lnTo>
                                <a:close/>
                                <a:moveTo>
                                  <a:pt x="3158" y="0"/>
                                </a:moveTo>
                                <a:lnTo>
                                  <a:pt x="3183" y="0"/>
                                </a:lnTo>
                                <a:lnTo>
                                  <a:pt x="3183" y="6"/>
                                </a:lnTo>
                                <a:lnTo>
                                  <a:pt x="3158" y="6"/>
                                </a:lnTo>
                                <a:lnTo>
                                  <a:pt x="3158" y="0"/>
                                </a:lnTo>
                                <a:close/>
                                <a:moveTo>
                                  <a:pt x="3203" y="0"/>
                                </a:moveTo>
                                <a:lnTo>
                                  <a:pt x="3228" y="0"/>
                                </a:lnTo>
                                <a:lnTo>
                                  <a:pt x="3228" y="6"/>
                                </a:lnTo>
                                <a:lnTo>
                                  <a:pt x="3203" y="6"/>
                                </a:lnTo>
                                <a:lnTo>
                                  <a:pt x="3203" y="0"/>
                                </a:lnTo>
                                <a:close/>
                                <a:moveTo>
                                  <a:pt x="3247" y="0"/>
                                </a:moveTo>
                                <a:lnTo>
                                  <a:pt x="3273" y="0"/>
                                </a:lnTo>
                                <a:lnTo>
                                  <a:pt x="3273" y="6"/>
                                </a:lnTo>
                                <a:lnTo>
                                  <a:pt x="3247" y="6"/>
                                </a:lnTo>
                                <a:lnTo>
                                  <a:pt x="3247" y="0"/>
                                </a:lnTo>
                                <a:close/>
                                <a:moveTo>
                                  <a:pt x="3292" y="0"/>
                                </a:moveTo>
                                <a:lnTo>
                                  <a:pt x="3317" y="0"/>
                                </a:lnTo>
                                <a:lnTo>
                                  <a:pt x="3317" y="6"/>
                                </a:lnTo>
                                <a:lnTo>
                                  <a:pt x="3292" y="6"/>
                                </a:lnTo>
                                <a:lnTo>
                                  <a:pt x="3292" y="0"/>
                                </a:lnTo>
                                <a:close/>
                                <a:moveTo>
                                  <a:pt x="3336" y="0"/>
                                </a:moveTo>
                                <a:lnTo>
                                  <a:pt x="3362" y="0"/>
                                </a:lnTo>
                                <a:lnTo>
                                  <a:pt x="3362" y="6"/>
                                </a:lnTo>
                                <a:lnTo>
                                  <a:pt x="3336" y="6"/>
                                </a:lnTo>
                                <a:lnTo>
                                  <a:pt x="3336" y="0"/>
                                </a:lnTo>
                                <a:close/>
                                <a:moveTo>
                                  <a:pt x="3381" y="0"/>
                                </a:moveTo>
                                <a:lnTo>
                                  <a:pt x="3406" y="0"/>
                                </a:lnTo>
                                <a:lnTo>
                                  <a:pt x="3406" y="6"/>
                                </a:lnTo>
                                <a:lnTo>
                                  <a:pt x="3381" y="6"/>
                                </a:lnTo>
                                <a:lnTo>
                                  <a:pt x="3381" y="0"/>
                                </a:lnTo>
                                <a:close/>
                                <a:moveTo>
                                  <a:pt x="3425" y="0"/>
                                </a:moveTo>
                                <a:lnTo>
                                  <a:pt x="3450" y="0"/>
                                </a:lnTo>
                                <a:lnTo>
                                  <a:pt x="3450" y="6"/>
                                </a:lnTo>
                                <a:lnTo>
                                  <a:pt x="3425" y="6"/>
                                </a:lnTo>
                                <a:lnTo>
                                  <a:pt x="3425" y="0"/>
                                </a:lnTo>
                                <a:close/>
                                <a:moveTo>
                                  <a:pt x="3469" y="0"/>
                                </a:moveTo>
                                <a:lnTo>
                                  <a:pt x="3495" y="0"/>
                                </a:lnTo>
                                <a:lnTo>
                                  <a:pt x="3495" y="6"/>
                                </a:lnTo>
                                <a:lnTo>
                                  <a:pt x="3469" y="6"/>
                                </a:lnTo>
                                <a:lnTo>
                                  <a:pt x="3469" y="0"/>
                                </a:lnTo>
                                <a:close/>
                                <a:moveTo>
                                  <a:pt x="3514" y="0"/>
                                </a:moveTo>
                                <a:lnTo>
                                  <a:pt x="3539" y="0"/>
                                </a:lnTo>
                                <a:lnTo>
                                  <a:pt x="3539" y="6"/>
                                </a:lnTo>
                                <a:lnTo>
                                  <a:pt x="3514" y="6"/>
                                </a:lnTo>
                                <a:lnTo>
                                  <a:pt x="3514" y="0"/>
                                </a:lnTo>
                                <a:close/>
                                <a:moveTo>
                                  <a:pt x="3558" y="0"/>
                                </a:moveTo>
                                <a:lnTo>
                                  <a:pt x="3584" y="0"/>
                                </a:lnTo>
                                <a:lnTo>
                                  <a:pt x="3584" y="6"/>
                                </a:lnTo>
                                <a:lnTo>
                                  <a:pt x="3558" y="6"/>
                                </a:lnTo>
                                <a:lnTo>
                                  <a:pt x="3558" y="0"/>
                                </a:lnTo>
                                <a:close/>
                                <a:moveTo>
                                  <a:pt x="3603" y="0"/>
                                </a:moveTo>
                                <a:lnTo>
                                  <a:pt x="3629" y="0"/>
                                </a:lnTo>
                                <a:lnTo>
                                  <a:pt x="3629" y="6"/>
                                </a:lnTo>
                                <a:lnTo>
                                  <a:pt x="3603" y="6"/>
                                </a:lnTo>
                                <a:lnTo>
                                  <a:pt x="3603" y="0"/>
                                </a:lnTo>
                                <a:close/>
                                <a:moveTo>
                                  <a:pt x="3648" y="0"/>
                                </a:moveTo>
                                <a:lnTo>
                                  <a:pt x="3673" y="0"/>
                                </a:lnTo>
                                <a:lnTo>
                                  <a:pt x="3673" y="6"/>
                                </a:lnTo>
                                <a:lnTo>
                                  <a:pt x="3648" y="6"/>
                                </a:lnTo>
                                <a:lnTo>
                                  <a:pt x="3648" y="0"/>
                                </a:lnTo>
                                <a:close/>
                                <a:moveTo>
                                  <a:pt x="3692" y="0"/>
                                </a:moveTo>
                                <a:lnTo>
                                  <a:pt x="3717" y="0"/>
                                </a:lnTo>
                                <a:lnTo>
                                  <a:pt x="3717" y="6"/>
                                </a:lnTo>
                                <a:lnTo>
                                  <a:pt x="3692" y="6"/>
                                </a:lnTo>
                                <a:lnTo>
                                  <a:pt x="3692" y="0"/>
                                </a:lnTo>
                                <a:close/>
                                <a:moveTo>
                                  <a:pt x="3736" y="0"/>
                                </a:moveTo>
                                <a:lnTo>
                                  <a:pt x="3762" y="0"/>
                                </a:lnTo>
                                <a:lnTo>
                                  <a:pt x="3762" y="6"/>
                                </a:lnTo>
                                <a:lnTo>
                                  <a:pt x="3736" y="6"/>
                                </a:lnTo>
                                <a:lnTo>
                                  <a:pt x="3736" y="0"/>
                                </a:lnTo>
                                <a:close/>
                                <a:moveTo>
                                  <a:pt x="3781" y="0"/>
                                </a:moveTo>
                                <a:lnTo>
                                  <a:pt x="3806" y="0"/>
                                </a:lnTo>
                                <a:lnTo>
                                  <a:pt x="3806" y="6"/>
                                </a:lnTo>
                                <a:lnTo>
                                  <a:pt x="3781" y="6"/>
                                </a:lnTo>
                                <a:lnTo>
                                  <a:pt x="3781" y="0"/>
                                </a:lnTo>
                                <a:close/>
                                <a:moveTo>
                                  <a:pt x="3825" y="0"/>
                                </a:moveTo>
                                <a:lnTo>
                                  <a:pt x="3851" y="0"/>
                                </a:lnTo>
                                <a:lnTo>
                                  <a:pt x="3851" y="6"/>
                                </a:lnTo>
                                <a:lnTo>
                                  <a:pt x="3825" y="6"/>
                                </a:lnTo>
                                <a:lnTo>
                                  <a:pt x="3825" y="0"/>
                                </a:lnTo>
                                <a:close/>
                                <a:moveTo>
                                  <a:pt x="3870" y="0"/>
                                </a:moveTo>
                                <a:lnTo>
                                  <a:pt x="3895" y="0"/>
                                </a:lnTo>
                                <a:lnTo>
                                  <a:pt x="3895" y="6"/>
                                </a:lnTo>
                                <a:lnTo>
                                  <a:pt x="3870" y="6"/>
                                </a:lnTo>
                                <a:lnTo>
                                  <a:pt x="3870" y="0"/>
                                </a:lnTo>
                                <a:close/>
                                <a:moveTo>
                                  <a:pt x="3914" y="0"/>
                                </a:moveTo>
                                <a:lnTo>
                                  <a:pt x="3940" y="0"/>
                                </a:lnTo>
                                <a:lnTo>
                                  <a:pt x="3940" y="6"/>
                                </a:lnTo>
                                <a:lnTo>
                                  <a:pt x="3914" y="6"/>
                                </a:lnTo>
                                <a:lnTo>
                                  <a:pt x="3914" y="0"/>
                                </a:lnTo>
                                <a:close/>
                                <a:moveTo>
                                  <a:pt x="3959" y="0"/>
                                </a:moveTo>
                                <a:lnTo>
                                  <a:pt x="3984" y="0"/>
                                </a:lnTo>
                                <a:lnTo>
                                  <a:pt x="3984" y="6"/>
                                </a:lnTo>
                                <a:lnTo>
                                  <a:pt x="3959" y="6"/>
                                </a:lnTo>
                                <a:lnTo>
                                  <a:pt x="3959" y="0"/>
                                </a:lnTo>
                                <a:close/>
                                <a:moveTo>
                                  <a:pt x="4003" y="0"/>
                                </a:moveTo>
                                <a:lnTo>
                                  <a:pt x="4029" y="0"/>
                                </a:lnTo>
                                <a:lnTo>
                                  <a:pt x="4029" y="6"/>
                                </a:lnTo>
                                <a:lnTo>
                                  <a:pt x="4003" y="6"/>
                                </a:lnTo>
                                <a:lnTo>
                                  <a:pt x="4003" y="0"/>
                                </a:lnTo>
                                <a:close/>
                                <a:moveTo>
                                  <a:pt x="4048" y="0"/>
                                </a:moveTo>
                                <a:lnTo>
                                  <a:pt x="4073" y="0"/>
                                </a:lnTo>
                                <a:lnTo>
                                  <a:pt x="4073" y="6"/>
                                </a:lnTo>
                                <a:lnTo>
                                  <a:pt x="4048" y="6"/>
                                </a:lnTo>
                                <a:lnTo>
                                  <a:pt x="4048" y="0"/>
                                </a:lnTo>
                                <a:close/>
                                <a:moveTo>
                                  <a:pt x="4092" y="0"/>
                                </a:moveTo>
                                <a:lnTo>
                                  <a:pt x="4118" y="0"/>
                                </a:lnTo>
                                <a:lnTo>
                                  <a:pt x="4118" y="6"/>
                                </a:lnTo>
                                <a:lnTo>
                                  <a:pt x="4092" y="6"/>
                                </a:lnTo>
                                <a:lnTo>
                                  <a:pt x="4092" y="0"/>
                                </a:lnTo>
                                <a:close/>
                                <a:moveTo>
                                  <a:pt x="4137" y="0"/>
                                </a:moveTo>
                                <a:lnTo>
                                  <a:pt x="4162" y="0"/>
                                </a:lnTo>
                                <a:lnTo>
                                  <a:pt x="4162" y="6"/>
                                </a:lnTo>
                                <a:lnTo>
                                  <a:pt x="4137" y="6"/>
                                </a:lnTo>
                                <a:lnTo>
                                  <a:pt x="4137" y="0"/>
                                </a:lnTo>
                                <a:close/>
                                <a:moveTo>
                                  <a:pt x="4181" y="0"/>
                                </a:moveTo>
                                <a:lnTo>
                                  <a:pt x="4207" y="0"/>
                                </a:lnTo>
                                <a:lnTo>
                                  <a:pt x="4207" y="6"/>
                                </a:lnTo>
                                <a:lnTo>
                                  <a:pt x="4181" y="6"/>
                                </a:lnTo>
                                <a:lnTo>
                                  <a:pt x="4181" y="0"/>
                                </a:lnTo>
                                <a:close/>
                                <a:moveTo>
                                  <a:pt x="4226" y="0"/>
                                </a:moveTo>
                                <a:lnTo>
                                  <a:pt x="4251" y="0"/>
                                </a:lnTo>
                                <a:lnTo>
                                  <a:pt x="4251" y="6"/>
                                </a:lnTo>
                                <a:lnTo>
                                  <a:pt x="4226" y="6"/>
                                </a:lnTo>
                                <a:lnTo>
                                  <a:pt x="4226" y="0"/>
                                </a:lnTo>
                                <a:close/>
                                <a:moveTo>
                                  <a:pt x="4270" y="0"/>
                                </a:moveTo>
                                <a:lnTo>
                                  <a:pt x="4295" y="0"/>
                                </a:lnTo>
                                <a:lnTo>
                                  <a:pt x="4295" y="6"/>
                                </a:lnTo>
                                <a:lnTo>
                                  <a:pt x="4270" y="6"/>
                                </a:lnTo>
                                <a:lnTo>
                                  <a:pt x="4270" y="0"/>
                                </a:lnTo>
                                <a:close/>
                                <a:moveTo>
                                  <a:pt x="4314" y="0"/>
                                </a:moveTo>
                                <a:lnTo>
                                  <a:pt x="4340" y="0"/>
                                </a:lnTo>
                                <a:lnTo>
                                  <a:pt x="4340" y="6"/>
                                </a:lnTo>
                                <a:lnTo>
                                  <a:pt x="4314" y="6"/>
                                </a:lnTo>
                                <a:lnTo>
                                  <a:pt x="4314" y="0"/>
                                </a:lnTo>
                                <a:close/>
                                <a:moveTo>
                                  <a:pt x="4359" y="0"/>
                                </a:moveTo>
                                <a:lnTo>
                                  <a:pt x="4385" y="0"/>
                                </a:lnTo>
                                <a:lnTo>
                                  <a:pt x="4385" y="6"/>
                                </a:lnTo>
                                <a:lnTo>
                                  <a:pt x="4359" y="6"/>
                                </a:lnTo>
                                <a:lnTo>
                                  <a:pt x="4359" y="0"/>
                                </a:lnTo>
                                <a:close/>
                                <a:moveTo>
                                  <a:pt x="4404" y="0"/>
                                </a:moveTo>
                                <a:lnTo>
                                  <a:pt x="4429" y="0"/>
                                </a:lnTo>
                                <a:lnTo>
                                  <a:pt x="4429" y="6"/>
                                </a:lnTo>
                                <a:lnTo>
                                  <a:pt x="4404" y="6"/>
                                </a:lnTo>
                                <a:lnTo>
                                  <a:pt x="4404" y="0"/>
                                </a:lnTo>
                                <a:close/>
                                <a:moveTo>
                                  <a:pt x="4448" y="0"/>
                                </a:moveTo>
                                <a:lnTo>
                                  <a:pt x="4474" y="0"/>
                                </a:lnTo>
                                <a:lnTo>
                                  <a:pt x="4474" y="6"/>
                                </a:lnTo>
                                <a:lnTo>
                                  <a:pt x="4448" y="6"/>
                                </a:lnTo>
                                <a:lnTo>
                                  <a:pt x="4448" y="0"/>
                                </a:lnTo>
                                <a:close/>
                                <a:moveTo>
                                  <a:pt x="4493" y="0"/>
                                </a:moveTo>
                                <a:lnTo>
                                  <a:pt x="4518" y="0"/>
                                </a:lnTo>
                                <a:lnTo>
                                  <a:pt x="4518" y="6"/>
                                </a:lnTo>
                                <a:lnTo>
                                  <a:pt x="4493" y="6"/>
                                </a:lnTo>
                                <a:lnTo>
                                  <a:pt x="4493" y="0"/>
                                </a:lnTo>
                                <a:close/>
                                <a:moveTo>
                                  <a:pt x="4537" y="0"/>
                                </a:moveTo>
                                <a:lnTo>
                                  <a:pt x="4562" y="0"/>
                                </a:lnTo>
                                <a:lnTo>
                                  <a:pt x="4562" y="6"/>
                                </a:lnTo>
                                <a:lnTo>
                                  <a:pt x="4537" y="6"/>
                                </a:lnTo>
                                <a:lnTo>
                                  <a:pt x="4537" y="0"/>
                                </a:lnTo>
                                <a:close/>
                                <a:moveTo>
                                  <a:pt x="4581" y="0"/>
                                </a:moveTo>
                                <a:lnTo>
                                  <a:pt x="4607" y="0"/>
                                </a:lnTo>
                                <a:lnTo>
                                  <a:pt x="4607" y="6"/>
                                </a:lnTo>
                                <a:lnTo>
                                  <a:pt x="4581" y="6"/>
                                </a:lnTo>
                                <a:lnTo>
                                  <a:pt x="4581" y="0"/>
                                </a:lnTo>
                                <a:close/>
                                <a:moveTo>
                                  <a:pt x="4626" y="0"/>
                                </a:moveTo>
                                <a:lnTo>
                                  <a:pt x="4651" y="0"/>
                                </a:lnTo>
                                <a:lnTo>
                                  <a:pt x="4651" y="6"/>
                                </a:lnTo>
                                <a:lnTo>
                                  <a:pt x="4626" y="6"/>
                                </a:lnTo>
                                <a:lnTo>
                                  <a:pt x="4626" y="0"/>
                                </a:lnTo>
                                <a:close/>
                                <a:moveTo>
                                  <a:pt x="4670" y="0"/>
                                </a:moveTo>
                                <a:lnTo>
                                  <a:pt x="4696" y="0"/>
                                </a:lnTo>
                                <a:lnTo>
                                  <a:pt x="4696" y="6"/>
                                </a:lnTo>
                                <a:lnTo>
                                  <a:pt x="4670" y="6"/>
                                </a:lnTo>
                                <a:lnTo>
                                  <a:pt x="4670" y="0"/>
                                </a:lnTo>
                                <a:close/>
                                <a:moveTo>
                                  <a:pt x="4715" y="0"/>
                                </a:moveTo>
                                <a:lnTo>
                                  <a:pt x="4740" y="0"/>
                                </a:lnTo>
                                <a:lnTo>
                                  <a:pt x="4740" y="6"/>
                                </a:lnTo>
                                <a:lnTo>
                                  <a:pt x="4715" y="6"/>
                                </a:lnTo>
                                <a:lnTo>
                                  <a:pt x="4715" y="0"/>
                                </a:lnTo>
                                <a:close/>
                                <a:moveTo>
                                  <a:pt x="4760" y="0"/>
                                </a:moveTo>
                                <a:lnTo>
                                  <a:pt x="4785" y="0"/>
                                </a:lnTo>
                                <a:lnTo>
                                  <a:pt x="4785" y="6"/>
                                </a:lnTo>
                                <a:lnTo>
                                  <a:pt x="4760" y="6"/>
                                </a:lnTo>
                                <a:lnTo>
                                  <a:pt x="4760" y="0"/>
                                </a:lnTo>
                                <a:close/>
                                <a:moveTo>
                                  <a:pt x="4804" y="0"/>
                                </a:moveTo>
                                <a:lnTo>
                                  <a:pt x="4829" y="0"/>
                                </a:lnTo>
                                <a:lnTo>
                                  <a:pt x="4829" y="6"/>
                                </a:lnTo>
                                <a:lnTo>
                                  <a:pt x="4804" y="6"/>
                                </a:lnTo>
                                <a:lnTo>
                                  <a:pt x="4804" y="0"/>
                                </a:lnTo>
                                <a:close/>
                                <a:moveTo>
                                  <a:pt x="4848" y="0"/>
                                </a:moveTo>
                                <a:lnTo>
                                  <a:pt x="4874" y="0"/>
                                </a:lnTo>
                                <a:lnTo>
                                  <a:pt x="4874" y="6"/>
                                </a:lnTo>
                                <a:lnTo>
                                  <a:pt x="4848" y="6"/>
                                </a:lnTo>
                                <a:lnTo>
                                  <a:pt x="4848" y="0"/>
                                </a:lnTo>
                                <a:close/>
                                <a:moveTo>
                                  <a:pt x="4893" y="0"/>
                                </a:moveTo>
                                <a:lnTo>
                                  <a:pt x="4918" y="0"/>
                                </a:lnTo>
                                <a:lnTo>
                                  <a:pt x="4918" y="6"/>
                                </a:lnTo>
                                <a:lnTo>
                                  <a:pt x="4893" y="6"/>
                                </a:lnTo>
                                <a:lnTo>
                                  <a:pt x="4893" y="0"/>
                                </a:lnTo>
                                <a:close/>
                                <a:moveTo>
                                  <a:pt x="4937" y="0"/>
                                </a:moveTo>
                                <a:lnTo>
                                  <a:pt x="4963" y="0"/>
                                </a:lnTo>
                                <a:lnTo>
                                  <a:pt x="4963" y="6"/>
                                </a:lnTo>
                                <a:lnTo>
                                  <a:pt x="4937" y="6"/>
                                </a:lnTo>
                                <a:lnTo>
                                  <a:pt x="4937" y="0"/>
                                </a:lnTo>
                                <a:close/>
                                <a:moveTo>
                                  <a:pt x="4982" y="0"/>
                                </a:moveTo>
                                <a:lnTo>
                                  <a:pt x="5007" y="0"/>
                                </a:lnTo>
                                <a:lnTo>
                                  <a:pt x="5007" y="6"/>
                                </a:lnTo>
                                <a:lnTo>
                                  <a:pt x="4982" y="6"/>
                                </a:lnTo>
                                <a:lnTo>
                                  <a:pt x="4982" y="0"/>
                                </a:lnTo>
                                <a:close/>
                                <a:moveTo>
                                  <a:pt x="5026" y="0"/>
                                </a:moveTo>
                                <a:lnTo>
                                  <a:pt x="5052" y="0"/>
                                </a:lnTo>
                                <a:lnTo>
                                  <a:pt x="5052" y="6"/>
                                </a:lnTo>
                                <a:lnTo>
                                  <a:pt x="5026" y="6"/>
                                </a:lnTo>
                                <a:lnTo>
                                  <a:pt x="5026" y="0"/>
                                </a:lnTo>
                                <a:close/>
                                <a:moveTo>
                                  <a:pt x="5071" y="0"/>
                                </a:moveTo>
                                <a:lnTo>
                                  <a:pt x="5096" y="0"/>
                                </a:lnTo>
                                <a:lnTo>
                                  <a:pt x="5096" y="6"/>
                                </a:lnTo>
                                <a:lnTo>
                                  <a:pt x="5071" y="6"/>
                                </a:lnTo>
                                <a:lnTo>
                                  <a:pt x="5071" y="0"/>
                                </a:lnTo>
                                <a:close/>
                                <a:moveTo>
                                  <a:pt x="5115" y="0"/>
                                </a:moveTo>
                                <a:lnTo>
                                  <a:pt x="5140" y="0"/>
                                </a:lnTo>
                                <a:lnTo>
                                  <a:pt x="5140" y="6"/>
                                </a:lnTo>
                                <a:lnTo>
                                  <a:pt x="5115" y="6"/>
                                </a:lnTo>
                                <a:lnTo>
                                  <a:pt x="5115" y="0"/>
                                </a:lnTo>
                                <a:close/>
                                <a:moveTo>
                                  <a:pt x="5160" y="0"/>
                                </a:moveTo>
                                <a:lnTo>
                                  <a:pt x="5185" y="0"/>
                                </a:lnTo>
                                <a:lnTo>
                                  <a:pt x="5185" y="6"/>
                                </a:lnTo>
                                <a:lnTo>
                                  <a:pt x="5160" y="6"/>
                                </a:lnTo>
                                <a:lnTo>
                                  <a:pt x="5160" y="0"/>
                                </a:lnTo>
                                <a:close/>
                                <a:moveTo>
                                  <a:pt x="5204" y="0"/>
                                </a:moveTo>
                                <a:lnTo>
                                  <a:pt x="5230" y="0"/>
                                </a:lnTo>
                                <a:lnTo>
                                  <a:pt x="5230" y="6"/>
                                </a:lnTo>
                                <a:lnTo>
                                  <a:pt x="5204" y="6"/>
                                </a:lnTo>
                                <a:lnTo>
                                  <a:pt x="5204" y="0"/>
                                </a:lnTo>
                                <a:close/>
                                <a:moveTo>
                                  <a:pt x="5249" y="0"/>
                                </a:moveTo>
                                <a:lnTo>
                                  <a:pt x="5274" y="0"/>
                                </a:lnTo>
                                <a:lnTo>
                                  <a:pt x="5274" y="6"/>
                                </a:lnTo>
                                <a:lnTo>
                                  <a:pt x="5249" y="6"/>
                                </a:lnTo>
                                <a:lnTo>
                                  <a:pt x="5249" y="0"/>
                                </a:lnTo>
                                <a:close/>
                                <a:moveTo>
                                  <a:pt x="5293" y="0"/>
                                </a:moveTo>
                                <a:lnTo>
                                  <a:pt x="5319" y="0"/>
                                </a:lnTo>
                                <a:lnTo>
                                  <a:pt x="5319" y="6"/>
                                </a:lnTo>
                                <a:lnTo>
                                  <a:pt x="5293" y="6"/>
                                </a:lnTo>
                                <a:lnTo>
                                  <a:pt x="5293" y="0"/>
                                </a:lnTo>
                                <a:close/>
                                <a:moveTo>
                                  <a:pt x="5338" y="0"/>
                                </a:moveTo>
                                <a:lnTo>
                                  <a:pt x="5363" y="0"/>
                                </a:lnTo>
                                <a:lnTo>
                                  <a:pt x="5363" y="6"/>
                                </a:lnTo>
                                <a:lnTo>
                                  <a:pt x="5338" y="6"/>
                                </a:lnTo>
                                <a:lnTo>
                                  <a:pt x="5338" y="0"/>
                                </a:lnTo>
                                <a:close/>
                                <a:moveTo>
                                  <a:pt x="5382" y="0"/>
                                </a:moveTo>
                                <a:lnTo>
                                  <a:pt x="5407" y="0"/>
                                </a:lnTo>
                                <a:lnTo>
                                  <a:pt x="5407" y="6"/>
                                </a:lnTo>
                                <a:lnTo>
                                  <a:pt x="5382" y="6"/>
                                </a:lnTo>
                                <a:lnTo>
                                  <a:pt x="5382" y="0"/>
                                </a:lnTo>
                                <a:close/>
                                <a:moveTo>
                                  <a:pt x="5426" y="0"/>
                                </a:moveTo>
                                <a:lnTo>
                                  <a:pt x="5452" y="0"/>
                                </a:lnTo>
                                <a:lnTo>
                                  <a:pt x="5452" y="6"/>
                                </a:lnTo>
                                <a:lnTo>
                                  <a:pt x="5426" y="6"/>
                                </a:lnTo>
                                <a:lnTo>
                                  <a:pt x="5426" y="0"/>
                                </a:lnTo>
                                <a:close/>
                                <a:moveTo>
                                  <a:pt x="5471" y="0"/>
                                </a:moveTo>
                                <a:lnTo>
                                  <a:pt x="5496" y="0"/>
                                </a:lnTo>
                                <a:lnTo>
                                  <a:pt x="5496" y="6"/>
                                </a:lnTo>
                                <a:lnTo>
                                  <a:pt x="5471" y="6"/>
                                </a:lnTo>
                                <a:lnTo>
                                  <a:pt x="5471" y="0"/>
                                </a:lnTo>
                                <a:close/>
                                <a:moveTo>
                                  <a:pt x="5515" y="0"/>
                                </a:moveTo>
                                <a:lnTo>
                                  <a:pt x="5541" y="0"/>
                                </a:lnTo>
                                <a:lnTo>
                                  <a:pt x="5541" y="6"/>
                                </a:lnTo>
                                <a:lnTo>
                                  <a:pt x="5515" y="6"/>
                                </a:lnTo>
                                <a:lnTo>
                                  <a:pt x="5515" y="0"/>
                                </a:lnTo>
                                <a:close/>
                                <a:moveTo>
                                  <a:pt x="5560" y="0"/>
                                </a:moveTo>
                                <a:lnTo>
                                  <a:pt x="5586" y="0"/>
                                </a:lnTo>
                                <a:lnTo>
                                  <a:pt x="5586" y="6"/>
                                </a:lnTo>
                                <a:lnTo>
                                  <a:pt x="5560" y="6"/>
                                </a:lnTo>
                                <a:lnTo>
                                  <a:pt x="5560" y="0"/>
                                </a:lnTo>
                                <a:close/>
                                <a:moveTo>
                                  <a:pt x="5605" y="0"/>
                                </a:moveTo>
                                <a:lnTo>
                                  <a:pt x="5630" y="0"/>
                                </a:lnTo>
                                <a:lnTo>
                                  <a:pt x="5630" y="6"/>
                                </a:lnTo>
                                <a:lnTo>
                                  <a:pt x="5605" y="6"/>
                                </a:lnTo>
                                <a:lnTo>
                                  <a:pt x="5605" y="0"/>
                                </a:lnTo>
                                <a:close/>
                                <a:moveTo>
                                  <a:pt x="5649" y="0"/>
                                </a:moveTo>
                                <a:lnTo>
                                  <a:pt x="5674" y="0"/>
                                </a:lnTo>
                                <a:lnTo>
                                  <a:pt x="5674" y="6"/>
                                </a:lnTo>
                                <a:lnTo>
                                  <a:pt x="5649" y="6"/>
                                </a:lnTo>
                                <a:lnTo>
                                  <a:pt x="5649" y="0"/>
                                </a:lnTo>
                                <a:close/>
                                <a:moveTo>
                                  <a:pt x="5693" y="0"/>
                                </a:moveTo>
                                <a:lnTo>
                                  <a:pt x="5719" y="0"/>
                                </a:lnTo>
                                <a:lnTo>
                                  <a:pt x="5719" y="6"/>
                                </a:lnTo>
                                <a:lnTo>
                                  <a:pt x="5693" y="6"/>
                                </a:lnTo>
                                <a:lnTo>
                                  <a:pt x="5693" y="0"/>
                                </a:lnTo>
                                <a:close/>
                                <a:moveTo>
                                  <a:pt x="5738" y="0"/>
                                </a:moveTo>
                                <a:lnTo>
                                  <a:pt x="5763" y="0"/>
                                </a:lnTo>
                                <a:lnTo>
                                  <a:pt x="5763" y="6"/>
                                </a:lnTo>
                                <a:lnTo>
                                  <a:pt x="5738" y="6"/>
                                </a:lnTo>
                                <a:lnTo>
                                  <a:pt x="5738" y="0"/>
                                </a:lnTo>
                                <a:close/>
                                <a:moveTo>
                                  <a:pt x="5782" y="0"/>
                                </a:moveTo>
                                <a:lnTo>
                                  <a:pt x="5808" y="0"/>
                                </a:lnTo>
                                <a:lnTo>
                                  <a:pt x="5808" y="6"/>
                                </a:lnTo>
                                <a:lnTo>
                                  <a:pt x="5782" y="6"/>
                                </a:lnTo>
                                <a:lnTo>
                                  <a:pt x="5782" y="0"/>
                                </a:lnTo>
                                <a:close/>
                                <a:moveTo>
                                  <a:pt x="5827" y="0"/>
                                </a:moveTo>
                                <a:lnTo>
                                  <a:pt x="5852" y="0"/>
                                </a:lnTo>
                                <a:lnTo>
                                  <a:pt x="5852" y="6"/>
                                </a:lnTo>
                                <a:lnTo>
                                  <a:pt x="5827" y="6"/>
                                </a:lnTo>
                                <a:lnTo>
                                  <a:pt x="5827" y="0"/>
                                </a:lnTo>
                                <a:close/>
                                <a:moveTo>
                                  <a:pt x="5871" y="0"/>
                                </a:moveTo>
                                <a:lnTo>
                                  <a:pt x="5897" y="0"/>
                                </a:lnTo>
                                <a:lnTo>
                                  <a:pt x="5897" y="6"/>
                                </a:lnTo>
                                <a:lnTo>
                                  <a:pt x="5871" y="6"/>
                                </a:lnTo>
                                <a:lnTo>
                                  <a:pt x="5871" y="0"/>
                                </a:lnTo>
                                <a:close/>
                                <a:moveTo>
                                  <a:pt x="5916" y="0"/>
                                </a:moveTo>
                                <a:lnTo>
                                  <a:pt x="5941" y="0"/>
                                </a:lnTo>
                                <a:lnTo>
                                  <a:pt x="5941" y="6"/>
                                </a:lnTo>
                                <a:lnTo>
                                  <a:pt x="5916" y="6"/>
                                </a:lnTo>
                                <a:lnTo>
                                  <a:pt x="5916" y="0"/>
                                </a:lnTo>
                                <a:close/>
                                <a:moveTo>
                                  <a:pt x="5960" y="0"/>
                                </a:moveTo>
                                <a:lnTo>
                                  <a:pt x="5986" y="0"/>
                                </a:lnTo>
                                <a:lnTo>
                                  <a:pt x="5986" y="6"/>
                                </a:lnTo>
                                <a:lnTo>
                                  <a:pt x="5960" y="6"/>
                                </a:lnTo>
                                <a:lnTo>
                                  <a:pt x="5960" y="0"/>
                                </a:lnTo>
                                <a:close/>
                                <a:moveTo>
                                  <a:pt x="6005" y="0"/>
                                </a:moveTo>
                                <a:lnTo>
                                  <a:pt x="6030" y="0"/>
                                </a:lnTo>
                                <a:lnTo>
                                  <a:pt x="6030" y="6"/>
                                </a:lnTo>
                                <a:lnTo>
                                  <a:pt x="6005" y="6"/>
                                </a:lnTo>
                                <a:lnTo>
                                  <a:pt x="6005" y="0"/>
                                </a:lnTo>
                                <a:close/>
                                <a:moveTo>
                                  <a:pt x="6049" y="0"/>
                                </a:moveTo>
                                <a:lnTo>
                                  <a:pt x="6062" y="0"/>
                                </a:lnTo>
                                <a:lnTo>
                                  <a:pt x="6062" y="6"/>
                                </a:lnTo>
                                <a:lnTo>
                                  <a:pt x="6049" y="6"/>
                                </a:lnTo>
                                <a:lnTo>
                                  <a:pt x="6049"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88" name="Freeform 160"/>
                        <wps:cNvSpPr>
                          <a:spLocks noEditPoints="1"/>
                        </wps:cNvSpPr>
                        <wps:spPr bwMode="auto">
                          <a:xfrm>
                            <a:off x="48260" y="1136015"/>
                            <a:ext cx="3849370" cy="3810"/>
                          </a:xfrm>
                          <a:custGeom>
                            <a:avLst/>
                            <a:gdLst>
                              <a:gd name="T0" fmla="*/ 89 w 6062"/>
                              <a:gd name="T1" fmla="*/ 0 h 6"/>
                              <a:gd name="T2" fmla="*/ 204 w 6062"/>
                              <a:gd name="T3" fmla="*/ 0 h 6"/>
                              <a:gd name="T4" fmla="*/ 293 w 6062"/>
                              <a:gd name="T5" fmla="*/ 6 h 6"/>
                              <a:gd name="T6" fmla="*/ 356 w 6062"/>
                              <a:gd name="T7" fmla="*/ 6 h 6"/>
                              <a:gd name="T8" fmla="*/ 445 w 6062"/>
                              <a:gd name="T9" fmla="*/ 0 h 6"/>
                              <a:gd name="T10" fmla="*/ 579 w 6062"/>
                              <a:gd name="T11" fmla="*/ 0 h 6"/>
                              <a:gd name="T12" fmla="*/ 693 w 6062"/>
                              <a:gd name="T13" fmla="*/ 0 h 6"/>
                              <a:gd name="T14" fmla="*/ 782 w 6062"/>
                              <a:gd name="T15" fmla="*/ 6 h 6"/>
                              <a:gd name="T16" fmla="*/ 846 w 6062"/>
                              <a:gd name="T17" fmla="*/ 6 h 6"/>
                              <a:gd name="T18" fmla="*/ 934 w 6062"/>
                              <a:gd name="T19" fmla="*/ 0 h 6"/>
                              <a:gd name="T20" fmla="*/ 1068 w 6062"/>
                              <a:gd name="T21" fmla="*/ 0 h 6"/>
                              <a:gd name="T22" fmla="*/ 1182 w 6062"/>
                              <a:gd name="T23" fmla="*/ 0 h 6"/>
                              <a:gd name="T24" fmla="*/ 1271 w 6062"/>
                              <a:gd name="T25" fmla="*/ 6 h 6"/>
                              <a:gd name="T26" fmla="*/ 1335 w 6062"/>
                              <a:gd name="T27" fmla="*/ 6 h 6"/>
                              <a:gd name="T28" fmla="*/ 1424 w 6062"/>
                              <a:gd name="T29" fmla="*/ 0 h 6"/>
                              <a:gd name="T30" fmla="*/ 1557 w 6062"/>
                              <a:gd name="T31" fmla="*/ 0 h 6"/>
                              <a:gd name="T32" fmla="*/ 1672 w 6062"/>
                              <a:gd name="T33" fmla="*/ 0 h 6"/>
                              <a:gd name="T34" fmla="*/ 1760 w 6062"/>
                              <a:gd name="T35" fmla="*/ 6 h 6"/>
                              <a:gd name="T36" fmla="*/ 1824 w 6062"/>
                              <a:gd name="T37" fmla="*/ 6 h 6"/>
                              <a:gd name="T38" fmla="*/ 1913 w 6062"/>
                              <a:gd name="T39" fmla="*/ 0 h 6"/>
                              <a:gd name="T40" fmla="*/ 2046 w 6062"/>
                              <a:gd name="T41" fmla="*/ 0 h 6"/>
                              <a:gd name="T42" fmla="*/ 2161 w 6062"/>
                              <a:gd name="T43" fmla="*/ 0 h 6"/>
                              <a:gd name="T44" fmla="*/ 2250 w 6062"/>
                              <a:gd name="T45" fmla="*/ 6 h 6"/>
                              <a:gd name="T46" fmla="*/ 2313 w 6062"/>
                              <a:gd name="T47" fmla="*/ 6 h 6"/>
                              <a:gd name="T48" fmla="*/ 2402 w 6062"/>
                              <a:gd name="T49" fmla="*/ 0 h 6"/>
                              <a:gd name="T50" fmla="*/ 2536 w 6062"/>
                              <a:gd name="T51" fmla="*/ 0 h 6"/>
                              <a:gd name="T52" fmla="*/ 2650 w 6062"/>
                              <a:gd name="T53" fmla="*/ 0 h 6"/>
                              <a:gd name="T54" fmla="*/ 2739 w 6062"/>
                              <a:gd name="T55" fmla="*/ 6 h 6"/>
                              <a:gd name="T56" fmla="*/ 2803 w 6062"/>
                              <a:gd name="T57" fmla="*/ 6 h 6"/>
                              <a:gd name="T58" fmla="*/ 2891 w 6062"/>
                              <a:gd name="T59" fmla="*/ 0 h 6"/>
                              <a:gd name="T60" fmla="*/ 3025 w 6062"/>
                              <a:gd name="T61" fmla="*/ 0 h 6"/>
                              <a:gd name="T62" fmla="*/ 3139 w 6062"/>
                              <a:gd name="T63" fmla="*/ 0 h 6"/>
                              <a:gd name="T64" fmla="*/ 3228 w 6062"/>
                              <a:gd name="T65" fmla="*/ 6 h 6"/>
                              <a:gd name="T66" fmla="*/ 3292 w 6062"/>
                              <a:gd name="T67" fmla="*/ 6 h 6"/>
                              <a:gd name="T68" fmla="*/ 3381 w 6062"/>
                              <a:gd name="T69" fmla="*/ 0 h 6"/>
                              <a:gd name="T70" fmla="*/ 3514 w 6062"/>
                              <a:gd name="T71" fmla="*/ 0 h 6"/>
                              <a:gd name="T72" fmla="*/ 3629 w 6062"/>
                              <a:gd name="T73" fmla="*/ 0 h 6"/>
                              <a:gd name="T74" fmla="*/ 3717 w 6062"/>
                              <a:gd name="T75" fmla="*/ 6 h 6"/>
                              <a:gd name="T76" fmla="*/ 3781 w 6062"/>
                              <a:gd name="T77" fmla="*/ 6 h 6"/>
                              <a:gd name="T78" fmla="*/ 3870 w 6062"/>
                              <a:gd name="T79" fmla="*/ 0 h 6"/>
                              <a:gd name="T80" fmla="*/ 4003 w 6062"/>
                              <a:gd name="T81" fmla="*/ 0 h 6"/>
                              <a:gd name="T82" fmla="*/ 4118 w 6062"/>
                              <a:gd name="T83" fmla="*/ 0 h 6"/>
                              <a:gd name="T84" fmla="*/ 4207 w 6062"/>
                              <a:gd name="T85" fmla="*/ 6 h 6"/>
                              <a:gd name="T86" fmla="*/ 4270 w 6062"/>
                              <a:gd name="T87" fmla="*/ 6 h 6"/>
                              <a:gd name="T88" fmla="*/ 4359 w 6062"/>
                              <a:gd name="T89" fmla="*/ 0 h 6"/>
                              <a:gd name="T90" fmla="*/ 4493 w 6062"/>
                              <a:gd name="T91" fmla="*/ 0 h 6"/>
                              <a:gd name="T92" fmla="*/ 4607 w 6062"/>
                              <a:gd name="T93" fmla="*/ 0 h 6"/>
                              <a:gd name="T94" fmla="*/ 4696 w 6062"/>
                              <a:gd name="T95" fmla="*/ 6 h 6"/>
                              <a:gd name="T96" fmla="*/ 4760 w 6062"/>
                              <a:gd name="T97" fmla="*/ 6 h 6"/>
                              <a:gd name="T98" fmla="*/ 4848 w 6062"/>
                              <a:gd name="T99" fmla="*/ 0 h 6"/>
                              <a:gd name="T100" fmla="*/ 4982 w 6062"/>
                              <a:gd name="T101" fmla="*/ 0 h 6"/>
                              <a:gd name="T102" fmla="*/ 5096 w 6062"/>
                              <a:gd name="T103" fmla="*/ 0 h 6"/>
                              <a:gd name="T104" fmla="*/ 5185 w 6062"/>
                              <a:gd name="T105" fmla="*/ 6 h 6"/>
                              <a:gd name="T106" fmla="*/ 5249 w 6062"/>
                              <a:gd name="T107" fmla="*/ 6 h 6"/>
                              <a:gd name="T108" fmla="*/ 5338 w 6062"/>
                              <a:gd name="T109" fmla="*/ 0 h 6"/>
                              <a:gd name="T110" fmla="*/ 5471 w 6062"/>
                              <a:gd name="T111" fmla="*/ 0 h 6"/>
                              <a:gd name="T112" fmla="*/ 5586 w 6062"/>
                              <a:gd name="T113" fmla="*/ 0 h 6"/>
                              <a:gd name="T114" fmla="*/ 5674 w 6062"/>
                              <a:gd name="T115" fmla="*/ 6 h 6"/>
                              <a:gd name="T116" fmla="*/ 5738 w 6062"/>
                              <a:gd name="T117" fmla="*/ 6 h 6"/>
                              <a:gd name="T118" fmla="*/ 5827 w 6062"/>
                              <a:gd name="T119" fmla="*/ 0 h 6"/>
                              <a:gd name="T120" fmla="*/ 5960 w 6062"/>
                              <a:gd name="T121" fmla="*/ 0 h 6"/>
                              <a:gd name="T122" fmla="*/ 6062 w 6062"/>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062" h="6">
                                <a:moveTo>
                                  <a:pt x="0" y="0"/>
                                </a:moveTo>
                                <a:lnTo>
                                  <a:pt x="26" y="0"/>
                                </a:lnTo>
                                <a:lnTo>
                                  <a:pt x="26" y="6"/>
                                </a:lnTo>
                                <a:lnTo>
                                  <a:pt x="0" y="6"/>
                                </a:lnTo>
                                <a:lnTo>
                                  <a:pt x="0" y="0"/>
                                </a:lnTo>
                                <a:close/>
                                <a:moveTo>
                                  <a:pt x="45" y="0"/>
                                </a:moveTo>
                                <a:lnTo>
                                  <a:pt x="70" y="0"/>
                                </a:lnTo>
                                <a:lnTo>
                                  <a:pt x="70" y="6"/>
                                </a:lnTo>
                                <a:lnTo>
                                  <a:pt x="45" y="6"/>
                                </a:lnTo>
                                <a:lnTo>
                                  <a:pt x="45" y="0"/>
                                </a:lnTo>
                                <a:close/>
                                <a:moveTo>
                                  <a:pt x="89" y="0"/>
                                </a:moveTo>
                                <a:lnTo>
                                  <a:pt x="115" y="0"/>
                                </a:lnTo>
                                <a:lnTo>
                                  <a:pt x="115" y="6"/>
                                </a:lnTo>
                                <a:lnTo>
                                  <a:pt x="89" y="6"/>
                                </a:lnTo>
                                <a:lnTo>
                                  <a:pt x="89" y="0"/>
                                </a:lnTo>
                                <a:close/>
                                <a:moveTo>
                                  <a:pt x="134" y="0"/>
                                </a:moveTo>
                                <a:lnTo>
                                  <a:pt x="159" y="0"/>
                                </a:lnTo>
                                <a:lnTo>
                                  <a:pt x="159" y="6"/>
                                </a:lnTo>
                                <a:lnTo>
                                  <a:pt x="134" y="6"/>
                                </a:lnTo>
                                <a:lnTo>
                                  <a:pt x="134" y="0"/>
                                </a:lnTo>
                                <a:close/>
                                <a:moveTo>
                                  <a:pt x="178" y="0"/>
                                </a:moveTo>
                                <a:lnTo>
                                  <a:pt x="204" y="0"/>
                                </a:lnTo>
                                <a:lnTo>
                                  <a:pt x="204" y="6"/>
                                </a:lnTo>
                                <a:lnTo>
                                  <a:pt x="178" y="6"/>
                                </a:lnTo>
                                <a:lnTo>
                                  <a:pt x="178" y="0"/>
                                </a:lnTo>
                                <a:close/>
                                <a:moveTo>
                                  <a:pt x="223" y="0"/>
                                </a:moveTo>
                                <a:lnTo>
                                  <a:pt x="248" y="0"/>
                                </a:lnTo>
                                <a:lnTo>
                                  <a:pt x="248" y="6"/>
                                </a:lnTo>
                                <a:lnTo>
                                  <a:pt x="223" y="6"/>
                                </a:lnTo>
                                <a:lnTo>
                                  <a:pt x="223" y="0"/>
                                </a:lnTo>
                                <a:close/>
                                <a:moveTo>
                                  <a:pt x="267" y="0"/>
                                </a:moveTo>
                                <a:lnTo>
                                  <a:pt x="293" y="0"/>
                                </a:lnTo>
                                <a:lnTo>
                                  <a:pt x="293" y="6"/>
                                </a:lnTo>
                                <a:lnTo>
                                  <a:pt x="267" y="6"/>
                                </a:lnTo>
                                <a:lnTo>
                                  <a:pt x="267" y="0"/>
                                </a:lnTo>
                                <a:close/>
                                <a:moveTo>
                                  <a:pt x="312" y="0"/>
                                </a:moveTo>
                                <a:lnTo>
                                  <a:pt x="337" y="0"/>
                                </a:lnTo>
                                <a:lnTo>
                                  <a:pt x="337" y="6"/>
                                </a:lnTo>
                                <a:lnTo>
                                  <a:pt x="312" y="6"/>
                                </a:lnTo>
                                <a:lnTo>
                                  <a:pt x="312" y="0"/>
                                </a:lnTo>
                                <a:close/>
                                <a:moveTo>
                                  <a:pt x="356" y="0"/>
                                </a:moveTo>
                                <a:lnTo>
                                  <a:pt x="381" y="0"/>
                                </a:lnTo>
                                <a:lnTo>
                                  <a:pt x="381" y="6"/>
                                </a:lnTo>
                                <a:lnTo>
                                  <a:pt x="356" y="6"/>
                                </a:lnTo>
                                <a:lnTo>
                                  <a:pt x="356" y="0"/>
                                </a:lnTo>
                                <a:close/>
                                <a:moveTo>
                                  <a:pt x="400" y="0"/>
                                </a:moveTo>
                                <a:lnTo>
                                  <a:pt x="426" y="0"/>
                                </a:lnTo>
                                <a:lnTo>
                                  <a:pt x="426" y="6"/>
                                </a:lnTo>
                                <a:lnTo>
                                  <a:pt x="400" y="6"/>
                                </a:lnTo>
                                <a:lnTo>
                                  <a:pt x="400" y="0"/>
                                </a:lnTo>
                                <a:close/>
                                <a:moveTo>
                                  <a:pt x="445" y="0"/>
                                </a:moveTo>
                                <a:lnTo>
                                  <a:pt x="471" y="0"/>
                                </a:lnTo>
                                <a:lnTo>
                                  <a:pt x="471" y="6"/>
                                </a:lnTo>
                                <a:lnTo>
                                  <a:pt x="445" y="6"/>
                                </a:lnTo>
                                <a:lnTo>
                                  <a:pt x="445" y="0"/>
                                </a:lnTo>
                                <a:close/>
                                <a:moveTo>
                                  <a:pt x="490" y="0"/>
                                </a:moveTo>
                                <a:lnTo>
                                  <a:pt x="515" y="0"/>
                                </a:lnTo>
                                <a:lnTo>
                                  <a:pt x="515" y="6"/>
                                </a:lnTo>
                                <a:lnTo>
                                  <a:pt x="490" y="6"/>
                                </a:lnTo>
                                <a:lnTo>
                                  <a:pt x="490" y="0"/>
                                </a:lnTo>
                                <a:close/>
                                <a:moveTo>
                                  <a:pt x="534" y="0"/>
                                </a:moveTo>
                                <a:lnTo>
                                  <a:pt x="560" y="0"/>
                                </a:lnTo>
                                <a:lnTo>
                                  <a:pt x="560" y="6"/>
                                </a:lnTo>
                                <a:lnTo>
                                  <a:pt x="534" y="6"/>
                                </a:lnTo>
                                <a:lnTo>
                                  <a:pt x="534" y="0"/>
                                </a:lnTo>
                                <a:close/>
                                <a:moveTo>
                                  <a:pt x="579" y="0"/>
                                </a:moveTo>
                                <a:lnTo>
                                  <a:pt x="604" y="0"/>
                                </a:lnTo>
                                <a:lnTo>
                                  <a:pt x="604" y="6"/>
                                </a:lnTo>
                                <a:lnTo>
                                  <a:pt x="579" y="6"/>
                                </a:lnTo>
                                <a:lnTo>
                                  <a:pt x="579" y="0"/>
                                </a:lnTo>
                                <a:close/>
                                <a:moveTo>
                                  <a:pt x="623" y="0"/>
                                </a:moveTo>
                                <a:lnTo>
                                  <a:pt x="648" y="0"/>
                                </a:lnTo>
                                <a:lnTo>
                                  <a:pt x="648" y="6"/>
                                </a:lnTo>
                                <a:lnTo>
                                  <a:pt x="623" y="6"/>
                                </a:lnTo>
                                <a:lnTo>
                                  <a:pt x="623" y="0"/>
                                </a:lnTo>
                                <a:close/>
                                <a:moveTo>
                                  <a:pt x="667" y="0"/>
                                </a:moveTo>
                                <a:lnTo>
                                  <a:pt x="693" y="0"/>
                                </a:lnTo>
                                <a:lnTo>
                                  <a:pt x="693" y="6"/>
                                </a:lnTo>
                                <a:lnTo>
                                  <a:pt x="667" y="6"/>
                                </a:lnTo>
                                <a:lnTo>
                                  <a:pt x="667" y="0"/>
                                </a:lnTo>
                                <a:close/>
                                <a:moveTo>
                                  <a:pt x="712" y="0"/>
                                </a:moveTo>
                                <a:lnTo>
                                  <a:pt x="737" y="0"/>
                                </a:lnTo>
                                <a:lnTo>
                                  <a:pt x="737" y="6"/>
                                </a:lnTo>
                                <a:lnTo>
                                  <a:pt x="712" y="6"/>
                                </a:lnTo>
                                <a:lnTo>
                                  <a:pt x="712" y="0"/>
                                </a:lnTo>
                                <a:close/>
                                <a:moveTo>
                                  <a:pt x="756" y="0"/>
                                </a:moveTo>
                                <a:lnTo>
                                  <a:pt x="782" y="0"/>
                                </a:lnTo>
                                <a:lnTo>
                                  <a:pt x="782" y="6"/>
                                </a:lnTo>
                                <a:lnTo>
                                  <a:pt x="756" y="6"/>
                                </a:lnTo>
                                <a:lnTo>
                                  <a:pt x="756" y="0"/>
                                </a:lnTo>
                                <a:close/>
                                <a:moveTo>
                                  <a:pt x="801" y="0"/>
                                </a:moveTo>
                                <a:lnTo>
                                  <a:pt x="827" y="0"/>
                                </a:lnTo>
                                <a:lnTo>
                                  <a:pt x="827" y="6"/>
                                </a:lnTo>
                                <a:lnTo>
                                  <a:pt x="801" y="6"/>
                                </a:lnTo>
                                <a:lnTo>
                                  <a:pt x="801" y="0"/>
                                </a:lnTo>
                                <a:close/>
                                <a:moveTo>
                                  <a:pt x="846" y="0"/>
                                </a:moveTo>
                                <a:lnTo>
                                  <a:pt x="871" y="0"/>
                                </a:lnTo>
                                <a:lnTo>
                                  <a:pt x="871" y="6"/>
                                </a:lnTo>
                                <a:lnTo>
                                  <a:pt x="846" y="6"/>
                                </a:lnTo>
                                <a:lnTo>
                                  <a:pt x="846" y="0"/>
                                </a:lnTo>
                                <a:close/>
                                <a:moveTo>
                                  <a:pt x="890" y="0"/>
                                </a:moveTo>
                                <a:lnTo>
                                  <a:pt x="915" y="0"/>
                                </a:lnTo>
                                <a:lnTo>
                                  <a:pt x="915" y="6"/>
                                </a:lnTo>
                                <a:lnTo>
                                  <a:pt x="890" y="6"/>
                                </a:lnTo>
                                <a:lnTo>
                                  <a:pt x="890" y="0"/>
                                </a:lnTo>
                                <a:close/>
                                <a:moveTo>
                                  <a:pt x="934" y="0"/>
                                </a:moveTo>
                                <a:lnTo>
                                  <a:pt x="960" y="0"/>
                                </a:lnTo>
                                <a:lnTo>
                                  <a:pt x="960" y="6"/>
                                </a:lnTo>
                                <a:lnTo>
                                  <a:pt x="934" y="6"/>
                                </a:lnTo>
                                <a:lnTo>
                                  <a:pt x="934" y="0"/>
                                </a:lnTo>
                                <a:close/>
                                <a:moveTo>
                                  <a:pt x="979" y="0"/>
                                </a:moveTo>
                                <a:lnTo>
                                  <a:pt x="1004" y="0"/>
                                </a:lnTo>
                                <a:lnTo>
                                  <a:pt x="1004" y="6"/>
                                </a:lnTo>
                                <a:lnTo>
                                  <a:pt x="979" y="6"/>
                                </a:lnTo>
                                <a:lnTo>
                                  <a:pt x="979" y="0"/>
                                </a:lnTo>
                                <a:close/>
                                <a:moveTo>
                                  <a:pt x="1023" y="0"/>
                                </a:moveTo>
                                <a:lnTo>
                                  <a:pt x="1049" y="0"/>
                                </a:lnTo>
                                <a:lnTo>
                                  <a:pt x="1049" y="6"/>
                                </a:lnTo>
                                <a:lnTo>
                                  <a:pt x="1023" y="6"/>
                                </a:lnTo>
                                <a:lnTo>
                                  <a:pt x="1023" y="0"/>
                                </a:lnTo>
                                <a:close/>
                                <a:moveTo>
                                  <a:pt x="1068" y="0"/>
                                </a:moveTo>
                                <a:lnTo>
                                  <a:pt x="1093" y="0"/>
                                </a:lnTo>
                                <a:lnTo>
                                  <a:pt x="1093" y="6"/>
                                </a:lnTo>
                                <a:lnTo>
                                  <a:pt x="1068" y="6"/>
                                </a:lnTo>
                                <a:lnTo>
                                  <a:pt x="1068" y="0"/>
                                </a:lnTo>
                                <a:close/>
                                <a:moveTo>
                                  <a:pt x="1112" y="0"/>
                                </a:moveTo>
                                <a:lnTo>
                                  <a:pt x="1138" y="0"/>
                                </a:lnTo>
                                <a:lnTo>
                                  <a:pt x="1138" y="6"/>
                                </a:lnTo>
                                <a:lnTo>
                                  <a:pt x="1112" y="6"/>
                                </a:lnTo>
                                <a:lnTo>
                                  <a:pt x="1112" y="0"/>
                                </a:lnTo>
                                <a:close/>
                                <a:moveTo>
                                  <a:pt x="1157" y="0"/>
                                </a:moveTo>
                                <a:lnTo>
                                  <a:pt x="1182" y="0"/>
                                </a:lnTo>
                                <a:lnTo>
                                  <a:pt x="1182" y="6"/>
                                </a:lnTo>
                                <a:lnTo>
                                  <a:pt x="1157" y="6"/>
                                </a:lnTo>
                                <a:lnTo>
                                  <a:pt x="1157" y="0"/>
                                </a:lnTo>
                                <a:close/>
                                <a:moveTo>
                                  <a:pt x="1201" y="0"/>
                                </a:moveTo>
                                <a:lnTo>
                                  <a:pt x="1227" y="0"/>
                                </a:lnTo>
                                <a:lnTo>
                                  <a:pt x="1227" y="6"/>
                                </a:lnTo>
                                <a:lnTo>
                                  <a:pt x="1201" y="6"/>
                                </a:lnTo>
                                <a:lnTo>
                                  <a:pt x="1201" y="0"/>
                                </a:lnTo>
                                <a:close/>
                                <a:moveTo>
                                  <a:pt x="1246" y="0"/>
                                </a:moveTo>
                                <a:lnTo>
                                  <a:pt x="1271" y="0"/>
                                </a:lnTo>
                                <a:lnTo>
                                  <a:pt x="1271" y="6"/>
                                </a:lnTo>
                                <a:lnTo>
                                  <a:pt x="1246" y="6"/>
                                </a:lnTo>
                                <a:lnTo>
                                  <a:pt x="1246" y="0"/>
                                </a:lnTo>
                                <a:close/>
                                <a:moveTo>
                                  <a:pt x="1290" y="0"/>
                                </a:moveTo>
                                <a:lnTo>
                                  <a:pt x="1316" y="0"/>
                                </a:lnTo>
                                <a:lnTo>
                                  <a:pt x="1316" y="6"/>
                                </a:lnTo>
                                <a:lnTo>
                                  <a:pt x="1290" y="6"/>
                                </a:lnTo>
                                <a:lnTo>
                                  <a:pt x="1290" y="0"/>
                                </a:lnTo>
                                <a:close/>
                                <a:moveTo>
                                  <a:pt x="1335" y="0"/>
                                </a:moveTo>
                                <a:lnTo>
                                  <a:pt x="1360" y="0"/>
                                </a:lnTo>
                                <a:lnTo>
                                  <a:pt x="1360" y="6"/>
                                </a:lnTo>
                                <a:lnTo>
                                  <a:pt x="1335" y="6"/>
                                </a:lnTo>
                                <a:lnTo>
                                  <a:pt x="1335" y="0"/>
                                </a:lnTo>
                                <a:close/>
                                <a:moveTo>
                                  <a:pt x="1379" y="0"/>
                                </a:moveTo>
                                <a:lnTo>
                                  <a:pt x="1405" y="0"/>
                                </a:lnTo>
                                <a:lnTo>
                                  <a:pt x="1405" y="6"/>
                                </a:lnTo>
                                <a:lnTo>
                                  <a:pt x="1379" y="6"/>
                                </a:lnTo>
                                <a:lnTo>
                                  <a:pt x="1379" y="0"/>
                                </a:lnTo>
                                <a:close/>
                                <a:moveTo>
                                  <a:pt x="1424" y="0"/>
                                </a:moveTo>
                                <a:lnTo>
                                  <a:pt x="1449" y="0"/>
                                </a:lnTo>
                                <a:lnTo>
                                  <a:pt x="1449" y="6"/>
                                </a:lnTo>
                                <a:lnTo>
                                  <a:pt x="1424" y="6"/>
                                </a:lnTo>
                                <a:lnTo>
                                  <a:pt x="1424" y="0"/>
                                </a:lnTo>
                                <a:close/>
                                <a:moveTo>
                                  <a:pt x="1468" y="0"/>
                                </a:moveTo>
                                <a:lnTo>
                                  <a:pt x="1493" y="0"/>
                                </a:lnTo>
                                <a:lnTo>
                                  <a:pt x="1493" y="6"/>
                                </a:lnTo>
                                <a:lnTo>
                                  <a:pt x="1468" y="6"/>
                                </a:lnTo>
                                <a:lnTo>
                                  <a:pt x="1468" y="0"/>
                                </a:lnTo>
                                <a:close/>
                                <a:moveTo>
                                  <a:pt x="1512" y="0"/>
                                </a:moveTo>
                                <a:lnTo>
                                  <a:pt x="1538" y="0"/>
                                </a:lnTo>
                                <a:lnTo>
                                  <a:pt x="1538" y="6"/>
                                </a:lnTo>
                                <a:lnTo>
                                  <a:pt x="1512" y="6"/>
                                </a:lnTo>
                                <a:lnTo>
                                  <a:pt x="1512" y="0"/>
                                </a:lnTo>
                                <a:close/>
                                <a:moveTo>
                                  <a:pt x="1557" y="0"/>
                                </a:moveTo>
                                <a:lnTo>
                                  <a:pt x="1582" y="0"/>
                                </a:lnTo>
                                <a:lnTo>
                                  <a:pt x="1582" y="6"/>
                                </a:lnTo>
                                <a:lnTo>
                                  <a:pt x="1557" y="6"/>
                                </a:lnTo>
                                <a:lnTo>
                                  <a:pt x="1557" y="0"/>
                                </a:lnTo>
                                <a:close/>
                                <a:moveTo>
                                  <a:pt x="1602" y="0"/>
                                </a:moveTo>
                                <a:lnTo>
                                  <a:pt x="1627" y="0"/>
                                </a:lnTo>
                                <a:lnTo>
                                  <a:pt x="1627" y="6"/>
                                </a:lnTo>
                                <a:lnTo>
                                  <a:pt x="1602" y="6"/>
                                </a:lnTo>
                                <a:lnTo>
                                  <a:pt x="1602" y="0"/>
                                </a:lnTo>
                                <a:close/>
                                <a:moveTo>
                                  <a:pt x="1646" y="0"/>
                                </a:moveTo>
                                <a:lnTo>
                                  <a:pt x="1672" y="0"/>
                                </a:lnTo>
                                <a:lnTo>
                                  <a:pt x="1672" y="6"/>
                                </a:lnTo>
                                <a:lnTo>
                                  <a:pt x="1646" y="6"/>
                                </a:lnTo>
                                <a:lnTo>
                                  <a:pt x="1646" y="0"/>
                                </a:lnTo>
                                <a:close/>
                                <a:moveTo>
                                  <a:pt x="1691" y="0"/>
                                </a:moveTo>
                                <a:lnTo>
                                  <a:pt x="1716" y="0"/>
                                </a:lnTo>
                                <a:lnTo>
                                  <a:pt x="1716" y="6"/>
                                </a:lnTo>
                                <a:lnTo>
                                  <a:pt x="1691" y="6"/>
                                </a:lnTo>
                                <a:lnTo>
                                  <a:pt x="1691" y="0"/>
                                </a:lnTo>
                                <a:close/>
                                <a:moveTo>
                                  <a:pt x="1735" y="0"/>
                                </a:moveTo>
                                <a:lnTo>
                                  <a:pt x="1760" y="0"/>
                                </a:lnTo>
                                <a:lnTo>
                                  <a:pt x="1760" y="6"/>
                                </a:lnTo>
                                <a:lnTo>
                                  <a:pt x="1735" y="6"/>
                                </a:lnTo>
                                <a:lnTo>
                                  <a:pt x="1735" y="0"/>
                                </a:lnTo>
                                <a:close/>
                                <a:moveTo>
                                  <a:pt x="1779" y="0"/>
                                </a:moveTo>
                                <a:lnTo>
                                  <a:pt x="1805" y="0"/>
                                </a:lnTo>
                                <a:lnTo>
                                  <a:pt x="1805" y="6"/>
                                </a:lnTo>
                                <a:lnTo>
                                  <a:pt x="1779" y="6"/>
                                </a:lnTo>
                                <a:lnTo>
                                  <a:pt x="1779" y="0"/>
                                </a:lnTo>
                                <a:close/>
                                <a:moveTo>
                                  <a:pt x="1824" y="0"/>
                                </a:moveTo>
                                <a:lnTo>
                                  <a:pt x="1849" y="0"/>
                                </a:lnTo>
                                <a:lnTo>
                                  <a:pt x="1849" y="6"/>
                                </a:lnTo>
                                <a:lnTo>
                                  <a:pt x="1824" y="6"/>
                                </a:lnTo>
                                <a:lnTo>
                                  <a:pt x="1824" y="0"/>
                                </a:lnTo>
                                <a:close/>
                                <a:moveTo>
                                  <a:pt x="1868" y="0"/>
                                </a:moveTo>
                                <a:lnTo>
                                  <a:pt x="1894" y="0"/>
                                </a:lnTo>
                                <a:lnTo>
                                  <a:pt x="1894" y="6"/>
                                </a:lnTo>
                                <a:lnTo>
                                  <a:pt x="1868" y="6"/>
                                </a:lnTo>
                                <a:lnTo>
                                  <a:pt x="1868" y="0"/>
                                </a:lnTo>
                                <a:close/>
                                <a:moveTo>
                                  <a:pt x="1913" y="0"/>
                                </a:moveTo>
                                <a:lnTo>
                                  <a:pt x="1938" y="0"/>
                                </a:lnTo>
                                <a:lnTo>
                                  <a:pt x="1938" y="6"/>
                                </a:lnTo>
                                <a:lnTo>
                                  <a:pt x="1913" y="6"/>
                                </a:lnTo>
                                <a:lnTo>
                                  <a:pt x="1913" y="0"/>
                                </a:lnTo>
                                <a:close/>
                                <a:moveTo>
                                  <a:pt x="1957" y="0"/>
                                </a:moveTo>
                                <a:lnTo>
                                  <a:pt x="1983" y="0"/>
                                </a:lnTo>
                                <a:lnTo>
                                  <a:pt x="1983" y="6"/>
                                </a:lnTo>
                                <a:lnTo>
                                  <a:pt x="1957" y="6"/>
                                </a:lnTo>
                                <a:lnTo>
                                  <a:pt x="1957" y="0"/>
                                </a:lnTo>
                                <a:close/>
                                <a:moveTo>
                                  <a:pt x="2002" y="0"/>
                                </a:moveTo>
                                <a:lnTo>
                                  <a:pt x="2027" y="0"/>
                                </a:lnTo>
                                <a:lnTo>
                                  <a:pt x="2027" y="6"/>
                                </a:lnTo>
                                <a:lnTo>
                                  <a:pt x="2002" y="6"/>
                                </a:lnTo>
                                <a:lnTo>
                                  <a:pt x="2002" y="0"/>
                                </a:lnTo>
                                <a:close/>
                                <a:moveTo>
                                  <a:pt x="2046" y="0"/>
                                </a:moveTo>
                                <a:lnTo>
                                  <a:pt x="2072" y="0"/>
                                </a:lnTo>
                                <a:lnTo>
                                  <a:pt x="2072" y="6"/>
                                </a:lnTo>
                                <a:lnTo>
                                  <a:pt x="2046" y="6"/>
                                </a:lnTo>
                                <a:lnTo>
                                  <a:pt x="2046" y="0"/>
                                </a:lnTo>
                                <a:close/>
                                <a:moveTo>
                                  <a:pt x="2091" y="0"/>
                                </a:moveTo>
                                <a:lnTo>
                                  <a:pt x="2116" y="0"/>
                                </a:lnTo>
                                <a:lnTo>
                                  <a:pt x="2116" y="6"/>
                                </a:lnTo>
                                <a:lnTo>
                                  <a:pt x="2091" y="6"/>
                                </a:lnTo>
                                <a:lnTo>
                                  <a:pt x="2091" y="0"/>
                                </a:lnTo>
                                <a:close/>
                                <a:moveTo>
                                  <a:pt x="2135" y="0"/>
                                </a:moveTo>
                                <a:lnTo>
                                  <a:pt x="2161" y="0"/>
                                </a:lnTo>
                                <a:lnTo>
                                  <a:pt x="2161" y="6"/>
                                </a:lnTo>
                                <a:lnTo>
                                  <a:pt x="2135" y="6"/>
                                </a:lnTo>
                                <a:lnTo>
                                  <a:pt x="2135" y="0"/>
                                </a:lnTo>
                                <a:close/>
                                <a:moveTo>
                                  <a:pt x="2180" y="0"/>
                                </a:moveTo>
                                <a:lnTo>
                                  <a:pt x="2205" y="0"/>
                                </a:lnTo>
                                <a:lnTo>
                                  <a:pt x="2205" y="6"/>
                                </a:lnTo>
                                <a:lnTo>
                                  <a:pt x="2180" y="6"/>
                                </a:lnTo>
                                <a:lnTo>
                                  <a:pt x="2180" y="0"/>
                                </a:lnTo>
                                <a:close/>
                                <a:moveTo>
                                  <a:pt x="2224" y="0"/>
                                </a:moveTo>
                                <a:lnTo>
                                  <a:pt x="2250" y="0"/>
                                </a:lnTo>
                                <a:lnTo>
                                  <a:pt x="2250" y="6"/>
                                </a:lnTo>
                                <a:lnTo>
                                  <a:pt x="2224" y="6"/>
                                </a:lnTo>
                                <a:lnTo>
                                  <a:pt x="2224" y="0"/>
                                </a:lnTo>
                                <a:close/>
                                <a:moveTo>
                                  <a:pt x="2269" y="0"/>
                                </a:moveTo>
                                <a:lnTo>
                                  <a:pt x="2294" y="0"/>
                                </a:lnTo>
                                <a:lnTo>
                                  <a:pt x="2294" y="6"/>
                                </a:lnTo>
                                <a:lnTo>
                                  <a:pt x="2269" y="6"/>
                                </a:lnTo>
                                <a:lnTo>
                                  <a:pt x="2269" y="0"/>
                                </a:lnTo>
                                <a:close/>
                                <a:moveTo>
                                  <a:pt x="2313" y="0"/>
                                </a:moveTo>
                                <a:lnTo>
                                  <a:pt x="2338" y="0"/>
                                </a:lnTo>
                                <a:lnTo>
                                  <a:pt x="2338" y="6"/>
                                </a:lnTo>
                                <a:lnTo>
                                  <a:pt x="2313" y="6"/>
                                </a:lnTo>
                                <a:lnTo>
                                  <a:pt x="2313" y="0"/>
                                </a:lnTo>
                                <a:close/>
                                <a:moveTo>
                                  <a:pt x="2357" y="0"/>
                                </a:moveTo>
                                <a:lnTo>
                                  <a:pt x="2383" y="0"/>
                                </a:lnTo>
                                <a:lnTo>
                                  <a:pt x="2383" y="6"/>
                                </a:lnTo>
                                <a:lnTo>
                                  <a:pt x="2357" y="6"/>
                                </a:lnTo>
                                <a:lnTo>
                                  <a:pt x="2357" y="0"/>
                                </a:lnTo>
                                <a:close/>
                                <a:moveTo>
                                  <a:pt x="2402" y="0"/>
                                </a:moveTo>
                                <a:lnTo>
                                  <a:pt x="2428" y="0"/>
                                </a:lnTo>
                                <a:lnTo>
                                  <a:pt x="2428" y="6"/>
                                </a:lnTo>
                                <a:lnTo>
                                  <a:pt x="2402" y="6"/>
                                </a:lnTo>
                                <a:lnTo>
                                  <a:pt x="2402" y="0"/>
                                </a:lnTo>
                                <a:close/>
                                <a:moveTo>
                                  <a:pt x="2447" y="0"/>
                                </a:moveTo>
                                <a:lnTo>
                                  <a:pt x="2472" y="0"/>
                                </a:lnTo>
                                <a:lnTo>
                                  <a:pt x="2472" y="6"/>
                                </a:lnTo>
                                <a:lnTo>
                                  <a:pt x="2447" y="6"/>
                                </a:lnTo>
                                <a:lnTo>
                                  <a:pt x="2447" y="0"/>
                                </a:lnTo>
                                <a:close/>
                                <a:moveTo>
                                  <a:pt x="2491" y="0"/>
                                </a:moveTo>
                                <a:lnTo>
                                  <a:pt x="2517" y="0"/>
                                </a:lnTo>
                                <a:lnTo>
                                  <a:pt x="2517" y="6"/>
                                </a:lnTo>
                                <a:lnTo>
                                  <a:pt x="2491" y="6"/>
                                </a:lnTo>
                                <a:lnTo>
                                  <a:pt x="2491" y="0"/>
                                </a:lnTo>
                                <a:close/>
                                <a:moveTo>
                                  <a:pt x="2536" y="0"/>
                                </a:moveTo>
                                <a:lnTo>
                                  <a:pt x="2561" y="0"/>
                                </a:lnTo>
                                <a:lnTo>
                                  <a:pt x="2561" y="6"/>
                                </a:lnTo>
                                <a:lnTo>
                                  <a:pt x="2536" y="6"/>
                                </a:lnTo>
                                <a:lnTo>
                                  <a:pt x="2536" y="0"/>
                                </a:lnTo>
                                <a:close/>
                                <a:moveTo>
                                  <a:pt x="2580" y="0"/>
                                </a:moveTo>
                                <a:lnTo>
                                  <a:pt x="2605" y="0"/>
                                </a:lnTo>
                                <a:lnTo>
                                  <a:pt x="2605" y="6"/>
                                </a:lnTo>
                                <a:lnTo>
                                  <a:pt x="2580" y="6"/>
                                </a:lnTo>
                                <a:lnTo>
                                  <a:pt x="2580" y="0"/>
                                </a:lnTo>
                                <a:close/>
                                <a:moveTo>
                                  <a:pt x="2624" y="0"/>
                                </a:moveTo>
                                <a:lnTo>
                                  <a:pt x="2650" y="0"/>
                                </a:lnTo>
                                <a:lnTo>
                                  <a:pt x="2650" y="6"/>
                                </a:lnTo>
                                <a:lnTo>
                                  <a:pt x="2624" y="6"/>
                                </a:lnTo>
                                <a:lnTo>
                                  <a:pt x="2624" y="0"/>
                                </a:lnTo>
                                <a:close/>
                                <a:moveTo>
                                  <a:pt x="2669" y="0"/>
                                </a:moveTo>
                                <a:lnTo>
                                  <a:pt x="2694" y="0"/>
                                </a:lnTo>
                                <a:lnTo>
                                  <a:pt x="2694" y="6"/>
                                </a:lnTo>
                                <a:lnTo>
                                  <a:pt x="2669" y="6"/>
                                </a:lnTo>
                                <a:lnTo>
                                  <a:pt x="2669" y="0"/>
                                </a:lnTo>
                                <a:close/>
                                <a:moveTo>
                                  <a:pt x="2713" y="0"/>
                                </a:moveTo>
                                <a:lnTo>
                                  <a:pt x="2739" y="0"/>
                                </a:lnTo>
                                <a:lnTo>
                                  <a:pt x="2739" y="6"/>
                                </a:lnTo>
                                <a:lnTo>
                                  <a:pt x="2713" y="6"/>
                                </a:lnTo>
                                <a:lnTo>
                                  <a:pt x="2713" y="0"/>
                                </a:lnTo>
                                <a:close/>
                                <a:moveTo>
                                  <a:pt x="2758" y="0"/>
                                </a:moveTo>
                                <a:lnTo>
                                  <a:pt x="2783" y="0"/>
                                </a:lnTo>
                                <a:lnTo>
                                  <a:pt x="2783" y="6"/>
                                </a:lnTo>
                                <a:lnTo>
                                  <a:pt x="2758" y="6"/>
                                </a:lnTo>
                                <a:lnTo>
                                  <a:pt x="2758" y="0"/>
                                </a:lnTo>
                                <a:close/>
                                <a:moveTo>
                                  <a:pt x="2803" y="0"/>
                                </a:moveTo>
                                <a:lnTo>
                                  <a:pt x="2828" y="0"/>
                                </a:lnTo>
                                <a:lnTo>
                                  <a:pt x="2828" y="6"/>
                                </a:lnTo>
                                <a:lnTo>
                                  <a:pt x="2803" y="6"/>
                                </a:lnTo>
                                <a:lnTo>
                                  <a:pt x="2803" y="0"/>
                                </a:lnTo>
                                <a:close/>
                                <a:moveTo>
                                  <a:pt x="2847" y="0"/>
                                </a:moveTo>
                                <a:lnTo>
                                  <a:pt x="2872" y="0"/>
                                </a:lnTo>
                                <a:lnTo>
                                  <a:pt x="2872" y="6"/>
                                </a:lnTo>
                                <a:lnTo>
                                  <a:pt x="2847" y="6"/>
                                </a:lnTo>
                                <a:lnTo>
                                  <a:pt x="2847" y="0"/>
                                </a:lnTo>
                                <a:close/>
                                <a:moveTo>
                                  <a:pt x="2891" y="0"/>
                                </a:moveTo>
                                <a:lnTo>
                                  <a:pt x="2917" y="0"/>
                                </a:lnTo>
                                <a:lnTo>
                                  <a:pt x="2917" y="6"/>
                                </a:lnTo>
                                <a:lnTo>
                                  <a:pt x="2891" y="6"/>
                                </a:lnTo>
                                <a:lnTo>
                                  <a:pt x="2891" y="0"/>
                                </a:lnTo>
                                <a:close/>
                                <a:moveTo>
                                  <a:pt x="2936" y="0"/>
                                </a:moveTo>
                                <a:lnTo>
                                  <a:pt x="2961" y="0"/>
                                </a:lnTo>
                                <a:lnTo>
                                  <a:pt x="2961" y="6"/>
                                </a:lnTo>
                                <a:lnTo>
                                  <a:pt x="2936" y="6"/>
                                </a:lnTo>
                                <a:lnTo>
                                  <a:pt x="2936" y="0"/>
                                </a:lnTo>
                                <a:close/>
                                <a:moveTo>
                                  <a:pt x="2980" y="0"/>
                                </a:moveTo>
                                <a:lnTo>
                                  <a:pt x="3006" y="0"/>
                                </a:lnTo>
                                <a:lnTo>
                                  <a:pt x="3006" y="6"/>
                                </a:lnTo>
                                <a:lnTo>
                                  <a:pt x="2980" y="6"/>
                                </a:lnTo>
                                <a:lnTo>
                                  <a:pt x="2980" y="0"/>
                                </a:lnTo>
                                <a:close/>
                                <a:moveTo>
                                  <a:pt x="3025" y="0"/>
                                </a:moveTo>
                                <a:lnTo>
                                  <a:pt x="3050" y="0"/>
                                </a:lnTo>
                                <a:lnTo>
                                  <a:pt x="3050" y="6"/>
                                </a:lnTo>
                                <a:lnTo>
                                  <a:pt x="3025" y="6"/>
                                </a:lnTo>
                                <a:lnTo>
                                  <a:pt x="3025" y="0"/>
                                </a:lnTo>
                                <a:close/>
                                <a:moveTo>
                                  <a:pt x="3069" y="0"/>
                                </a:moveTo>
                                <a:lnTo>
                                  <a:pt x="3095" y="0"/>
                                </a:lnTo>
                                <a:lnTo>
                                  <a:pt x="3095" y="6"/>
                                </a:lnTo>
                                <a:lnTo>
                                  <a:pt x="3069" y="6"/>
                                </a:lnTo>
                                <a:lnTo>
                                  <a:pt x="3069" y="0"/>
                                </a:lnTo>
                                <a:close/>
                                <a:moveTo>
                                  <a:pt x="3114" y="0"/>
                                </a:moveTo>
                                <a:lnTo>
                                  <a:pt x="3139" y="0"/>
                                </a:lnTo>
                                <a:lnTo>
                                  <a:pt x="3139" y="6"/>
                                </a:lnTo>
                                <a:lnTo>
                                  <a:pt x="3114" y="6"/>
                                </a:lnTo>
                                <a:lnTo>
                                  <a:pt x="3114" y="0"/>
                                </a:lnTo>
                                <a:close/>
                                <a:moveTo>
                                  <a:pt x="3158" y="0"/>
                                </a:moveTo>
                                <a:lnTo>
                                  <a:pt x="3183" y="0"/>
                                </a:lnTo>
                                <a:lnTo>
                                  <a:pt x="3183" y="6"/>
                                </a:lnTo>
                                <a:lnTo>
                                  <a:pt x="3158" y="6"/>
                                </a:lnTo>
                                <a:lnTo>
                                  <a:pt x="3158" y="0"/>
                                </a:lnTo>
                                <a:close/>
                                <a:moveTo>
                                  <a:pt x="3203" y="0"/>
                                </a:moveTo>
                                <a:lnTo>
                                  <a:pt x="3228" y="0"/>
                                </a:lnTo>
                                <a:lnTo>
                                  <a:pt x="3228" y="6"/>
                                </a:lnTo>
                                <a:lnTo>
                                  <a:pt x="3203" y="6"/>
                                </a:lnTo>
                                <a:lnTo>
                                  <a:pt x="3203" y="0"/>
                                </a:lnTo>
                                <a:close/>
                                <a:moveTo>
                                  <a:pt x="3247" y="0"/>
                                </a:moveTo>
                                <a:lnTo>
                                  <a:pt x="3273" y="0"/>
                                </a:lnTo>
                                <a:lnTo>
                                  <a:pt x="3273" y="6"/>
                                </a:lnTo>
                                <a:lnTo>
                                  <a:pt x="3247" y="6"/>
                                </a:lnTo>
                                <a:lnTo>
                                  <a:pt x="3247" y="0"/>
                                </a:lnTo>
                                <a:close/>
                                <a:moveTo>
                                  <a:pt x="3292" y="0"/>
                                </a:moveTo>
                                <a:lnTo>
                                  <a:pt x="3317" y="0"/>
                                </a:lnTo>
                                <a:lnTo>
                                  <a:pt x="3317" y="6"/>
                                </a:lnTo>
                                <a:lnTo>
                                  <a:pt x="3292" y="6"/>
                                </a:lnTo>
                                <a:lnTo>
                                  <a:pt x="3292" y="0"/>
                                </a:lnTo>
                                <a:close/>
                                <a:moveTo>
                                  <a:pt x="3336" y="0"/>
                                </a:moveTo>
                                <a:lnTo>
                                  <a:pt x="3362" y="0"/>
                                </a:lnTo>
                                <a:lnTo>
                                  <a:pt x="3362" y="6"/>
                                </a:lnTo>
                                <a:lnTo>
                                  <a:pt x="3336" y="6"/>
                                </a:lnTo>
                                <a:lnTo>
                                  <a:pt x="3336" y="0"/>
                                </a:lnTo>
                                <a:close/>
                                <a:moveTo>
                                  <a:pt x="3381" y="0"/>
                                </a:moveTo>
                                <a:lnTo>
                                  <a:pt x="3406" y="0"/>
                                </a:lnTo>
                                <a:lnTo>
                                  <a:pt x="3406" y="6"/>
                                </a:lnTo>
                                <a:lnTo>
                                  <a:pt x="3381" y="6"/>
                                </a:lnTo>
                                <a:lnTo>
                                  <a:pt x="3381" y="0"/>
                                </a:lnTo>
                                <a:close/>
                                <a:moveTo>
                                  <a:pt x="3425" y="0"/>
                                </a:moveTo>
                                <a:lnTo>
                                  <a:pt x="3450" y="0"/>
                                </a:lnTo>
                                <a:lnTo>
                                  <a:pt x="3450" y="6"/>
                                </a:lnTo>
                                <a:lnTo>
                                  <a:pt x="3425" y="6"/>
                                </a:lnTo>
                                <a:lnTo>
                                  <a:pt x="3425" y="0"/>
                                </a:lnTo>
                                <a:close/>
                                <a:moveTo>
                                  <a:pt x="3469" y="0"/>
                                </a:moveTo>
                                <a:lnTo>
                                  <a:pt x="3495" y="0"/>
                                </a:lnTo>
                                <a:lnTo>
                                  <a:pt x="3495" y="6"/>
                                </a:lnTo>
                                <a:lnTo>
                                  <a:pt x="3469" y="6"/>
                                </a:lnTo>
                                <a:lnTo>
                                  <a:pt x="3469" y="0"/>
                                </a:lnTo>
                                <a:close/>
                                <a:moveTo>
                                  <a:pt x="3514" y="0"/>
                                </a:moveTo>
                                <a:lnTo>
                                  <a:pt x="3539" y="0"/>
                                </a:lnTo>
                                <a:lnTo>
                                  <a:pt x="3539" y="6"/>
                                </a:lnTo>
                                <a:lnTo>
                                  <a:pt x="3514" y="6"/>
                                </a:lnTo>
                                <a:lnTo>
                                  <a:pt x="3514" y="0"/>
                                </a:lnTo>
                                <a:close/>
                                <a:moveTo>
                                  <a:pt x="3558" y="0"/>
                                </a:moveTo>
                                <a:lnTo>
                                  <a:pt x="3584" y="0"/>
                                </a:lnTo>
                                <a:lnTo>
                                  <a:pt x="3584" y="6"/>
                                </a:lnTo>
                                <a:lnTo>
                                  <a:pt x="3558" y="6"/>
                                </a:lnTo>
                                <a:lnTo>
                                  <a:pt x="3558" y="0"/>
                                </a:lnTo>
                                <a:close/>
                                <a:moveTo>
                                  <a:pt x="3603" y="0"/>
                                </a:moveTo>
                                <a:lnTo>
                                  <a:pt x="3629" y="0"/>
                                </a:lnTo>
                                <a:lnTo>
                                  <a:pt x="3629" y="6"/>
                                </a:lnTo>
                                <a:lnTo>
                                  <a:pt x="3603" y="6"/>
                                </a:lnTo>
                                <a:lnTo>
                                  <a:pt x="3603" y="0"/>
                                </a:lnTo>
                                <a:close/>
                                <a:moveTo>
                                  <a:pt x="3648" y="0"/>
                                </a:moveTo>
                                <a:lnTo>
                                  <a:pt x="3673" y="0"/>
                                </a:lnTo>
                                <a:lnTo>
                                  <a:pt x="3673" y="6"/>
                                </a:lnTo>
                                <a:lnTo>
                                  <a:pt x="3648" y="6"/>
                                </a:lnTo>
                                <a:lnTo>
                                  <a:pt x="3648" y="0"/>
                                </a:lnTo>
                                <a:close/>
                                <a:moveTo>
                                  <a:pt x="3692" y="0"/>
                                </a:moveTo>
                                <a:lnTo>
                                  <a:pt x="3717" y="0"/>
                                </a:lnTo>
                                <a:lnTo>
                                  <a:pt x="3717" y="6"/>
                                </a:lnTo>
                                <a:lnTo>
                                  <a:pt x="3692" y="6"/>
                                </a:lnTo>
                                <a:lnTo>
                                  <a:pt x="3692" y="0"/>
                                </a:lnTo>
                                <a:close/>
                                <a:moveTo>
                                  <a:pt x="3736" y="0"/>
                                </a:moveTo>
                                <a:lnTo>
                                  <a:pt x="3762" y="0"/>
                                </a:lnTo>
                                <a:lnTo>
                                  <a:pt x="3762" y="6"/>
                                </a:lnTo>
                                <a:lnTo>
                                  <a:pt x="3736" y="6"/>
                                </a:lnTo>
                                <a:lnTo>
                                  <a:pt x="3736" y="0"/>
                                </a:lnTo>
                                <a:close/>
                                <a:moveTo>
                                  <a:pt x="3781" y="0"/>
                                </a:moveTo>
                                <a:lnTo>
                                  <a:pt x="3806" y="0"/>
                                </a:lnTo>
                                <a:lnTo>
                                  <a:pt x="3806" y="6"/>
                                </a:lnTo>
                                <a:lnTo>
                                  <a:pt x="3781" y="6"/>
                                </a:lnTo>
                                <a:lnTo>
                                  <a:pt x="3781" y="0"/>
                                </a:lnTo>
                                <a:close/>
                                <a:moveTo>
                                  <a:pt x="3825" y="0"/>
                                </a:moveTo>
                                <a:lnTo>
                                  <a:pt x="3851" y="0"/>
                                </a:lnTo>
                                <a:lnTo>
                                  <a:pt x="3851" y="6"/>
                                </a:lnTo>
                                <a:lnTo>
                                  <a:pt x="3825" y="6"/>
                                </a:lnTo>
                                <a:lnTo>
                                  <a:pt x="3825" y="0"/>
                                </a:lnTo>
                                <a:close/>
                                <a:moveTo>
                                  <a:pt x="3870" y="0"/>
                                </a:moveTo>
                                <a:lnTo>
                                  <a:pt x="3895" y="0"/>
                                </a:lnTo>
                                <a:lnTo>
                                  <a:pt x="3895" y="6"/>
                                </a:lnTo>
                                <a:lnTo>
                                  <a:pt x="3870" y="6"/>
                                </a:lnTo>
                                <a:lnTo>
                                  <a:pt x="3870" y="0"/>
                                </a:lnTo>
                                <a:close/>
                                <a:moveTo>
                                  <a:pt x="3914" y="0"/>
                                </a:moveTo>
                                <a:lnTo>
                                  <a:pt x="3940" y="0"/>
                                </a:lnTo>
                                <a:lnTo>
                                  <a:pt x="3940" y="6"/>
                                </a:lnTo>
                                <a:lnTo>
                                  <a:pt x="3914" y="6"/>
                                </a:lnTo>
                                <a:lnTo>
                                  <a:pt x="3914" y="0"/>
                                </a:lnTo>
                                <a:close/>
                                <a:moveTo>
                                  <a:pt x="3959" y="0"/>
                                </a:moveTo>
                                <a:lnTo>
                                  <a:pt x="3984" y="0"/>
                                </a:lnTo>
                                <a:lnTo>
                                  <a:pt x="3984" y="6"/>
                                </a:lnTo>
                                <a:lnTo>
                                  <a:pt x="3959" y="6"/>
                                </a:lnTo>
                                <a:lnTo>
                                  <a:pt x="3959" y="0"/>
                                </a:lnTo>
                                <a:close/>
                                <a:moveTo>
                                  <a:pt x="4003" y="0"/>
                                </a:moveTo>
                                <a:lnTo>
                                  <a:pt x="4029" y="0"/>
                                </a:lnTo>
                                <a:lnTo>
                                  <a:pt x="4029" y="6"/>
                                </a:lnTo>
                                <a:lnTo>
                                  <a:pt x="4003" y="6"/>
                                </a:lnTo>
                                <a:lnTo>
                                  <a:pt x="4003" y="0"/>
                                </a:lnTo>
                                <a:close/>
                                <a:moveTo>
                                  <a:pt x="4048" y="0"/>
                                </a:moveTo>
                                <a:lnTo>
                                  <a:pt x="4073" y="0"/>
                                </a:lnTo>
                                <a:lnTo>
                                  <a:pt x="4073" y="6"/>
                                </a:lnTo>
                                <a:lnTo>
                                  <a:pt x="4048" y="6"/>
                                </a:lnTo>
                                <a:lnTo>
                                  <a:pt x="4048" y="0"/>
                                </a:lnTo>
                                <a:close/>
                                <a:moveTo>
                                  <a:pt x="4092" y="0"/>
                                </a:moveTo>
                                <a:lnTo>
                                  <a:pt x="4118" y="0"/>
                                </a:lnTo>
                                <a:lnTo>
                                  <a:pt x="4118" y="6"/>
                                </a:lnTo>
                                <a:lnTo>
                                  <a:pt x="4092" y="6"/>
                                </a:lnTo>
                                <a:lnTo>
                                  <a:pt x="4092" y="0"/>
                                </a:lnTo>
                                <a:close/>
                                <a:moveTo>
                                  <a:pt x="4137" y="0"/>
                                </a:moveTo>
                                <a:lnTo>
                                  <a:pt x="4162" y="0"/>
                                </a:lnTo>
                                <a:lnTo>
                                  <a:pt x="4162" y="6"/>
                                </a:lnTo>
                                <a:lnTo>
                                  <a:pt x="4137" y="6"/>
                                </a:lnTo>
                                <a:lnTo>
                                  <a:pt x="4137" y="0"/>
                                </a:lnTo>
                                <a:close/>
                                <a:moveTo>
                                  <a:pt x="4181" y="0"/>
                                </a:moveTo>
                                <a:lnTo>
                                  <a:pt x="4207" y="0"/>
                                </a:lnTo>
                                <a:lnTo>
                                  <a:pt x="4207" y="6"/>
                                </a:lnTo>
                                <a:lnTo>
                                  <a:pt x="4181" y="6"/>
                                </a:lnTo>
                                <a:lnTo>
                                  <a:pt x="4181" y="0"/>
                                </a:lnTo>
                                <a:close/>
                                <a:moveTo>
                                  <a:pt x="4226" y="0"/>
                                </a:moveTo>
                                <a:lnTo>
                                  <a:pt x="4251" y="0"/>
                                </a:lnTo>
                                <a:lnTo>
                                  <a:pt x="4251" y="6"/>
                                </a:lnTo>
                                <a:lnTo>
                                  <a:pt x="4226" y="6"/>
                                </a:lnTo>
                                <a:lnTo>
                                  <a:pt x="4226" y="0"/>
                                </a:lnTo>
                                <a:close/>
                                <a:moveTo>
                                  <a:pt x="4270" y="0"/>
                                </a:moveTo>
                                <a:lnTo>
                                  <a:pt x="4295" y="0"/>
                                </a:lnTo>
                                <a:lnTo>
                                  <a:pt x="4295" y="6"/>
                                </a:lnTo>
                                <a:lnTo>
                                  <a:pt x="4270" y="6"/>
                                </a:lnTo>
                                <a:lnTo>
                                  <a:pt x="4270" y="0"/>
                                </a:lnTo>
                                <a:close/>
                                <a:moveTo>
                                  <a:pt x="4314" y="0"/>
                                </a:moveTo>
                                <a:lnTo>
                                  <a:pt x="4340" y="0"/>
                                </a:lnTo>
                                <a:lnTo>
                                  <a:pt x="4340" y="6"/>
                                </a:lnTo>
                                <a:lnTo>
                                  <a:pt x="4314" y="6"/>
                                </a:lnTo>
                                <a:lnTo>
                                  <a:pt x="4314" y="0"/>
                                </a:lnTo>
                                <a:close/>
                                <a:moveTo>
                                  <a:pt x="4359" y="0"/>
                                </a:moveTo>
                                <a:lnTo>
                                  <a:pt x="4385" y="0"/>
                                </a:lnTo>
                                <a:lnTo>
                                  <a:pt x="4385" y="6"/>
                                </a:lnTo>
                                <a:lnTo>
                                  <a:pt x="4359" y="6"/>
                                </a:lnTo>
                                <a:lnTo>
                                  <a:pt x="4359" y="0"/>
                                </a:lnTo>
                                <a:close/>
                                <a:moveTo>
                                  <a:pt x="4404" y="0"/>
                                </a:moveTo>
                                <a:lnTo>
                                  <a:pt x="4429" y="0"/>
                                </a:lnTo>
                                <a:lnTo>
                                  <a:pt x="4429" y="6"/>
                                </a:lnTo>
                                <a:lnTo>
                                  <a:pt x="4404" y="6"/>
                                </a:lnTo>
                                <a:lnTo>
                                  <a:pt x="4404" y="0"/>
                                </a:lnTo>
                                <a:close/>
                                <a:moveTo>
                                  <a:pt x="4448" y="0"/>
                                </a:moveTo>
                                <a:lnTo>
                                  <a:pt x="4474" y="0"/>
                                </a:lnTo>
                                <a:lnTo>
                                  <a:pt x="4474" y="6"/>
                                </a:lnTo>
                                <a:lnTo>
                                  <a:pt x="4448" y="6"/>
                                </a:lnTo>
                                <a:lnTo>
                                  <a:pt x="4448" y="0"/>
                                </a:lnTo>
                                <a:close/>
                                <a:moveTo>
                                  <a:pt x="4493" y="0"/>
                                </a:moveTo>
                                <a:lnTo>
                                  <a:pt x="4518" y="0"/>
                                </a:lnTo>
                                <a:lnTo>
                                  <a:pt x="4518" y="6"/>
                                </a:lnTo>
                                <a:lnTo>
                                  <a:pt x="4493" y="6"/>
                                </a:lnTo>
                                <a:lnTo>
                                  <a:pt x="4493" y="0"/>
                                </a:lnTo>
                                <a:close/>
                                <a:moveTo>
                                  <a:pt x="4537" y="0"/>
                                </a:moveTo>
                                <a:lnTo>
                                  <a:pt x="4562" y="0"/>
                                </a:lnTo>
                                <a:lnTo>
                                  <a:pt x="4562" y="6"/>
                                </a:lnTo>
                                <a:lnTo>
                                  <a:pt x="4537" y="6"/>
                                </a:lnTo>
                                <a:lnTo>
                                  <a:pt x="4537" y="0"/>
                                </a:lnTo>
                                <a:close/>
                                <a:moveTo>
                                  <a:pt x="4581" y="0"/>
                                </a:moveTo>
                                <a:lnTo>
                                  <a:pt x="4607" y="0"/>
                                </a:lnTo>
                                <a:lnTo>
                                  <a:pt x="4607" y="6"/>
                                </a:lnTo>
                                <a:lnTo>
                                  <a:pt x="4581" y="6"/>
                                </a:lnTo>
                                <a:lnTo>
                                  <a:pt x="4581" y="0"/>
                                </a:lnTo>
                                <a:close/>
                                <a:moveTo>
                                  <a:pt x="4626" y="0"/>
                                </a:moveTo>
                                <a:lnTo>
                                  <a:pt x="4651" y="0"/>
                                </a:lnTo>
                                <a:lnTo>
                                  <a:pt x="4651" y="6"/>
                                </a:lnTo>
                                <a:lnTo>
                                  <a:pt x="4626" y="6"/>
                                </a:lnTo>
                                <a:lnTo>
                                  <a:pt x="4626" y="0"/>
                                </a:lnTo>
                                <a:close/>
                                <a:moveTo>
                                  <a:pt x="4670" y="0"/>
                                </a:moveTo>
                                <a:lnTo>
                                  <a:pt x="4696" y="0"/>
                                </a:lnTo>
                                <a:lnTo>
                                  <a:pt x="4696" y="6"/>
                                </a:lnTo>
                                <a:lnTo>
                                  <a:pt x="4670" y="6"/>
                                </a:lnTo>
                                <a:lnTo>
                                  <a:pt x="4670" y="0"/>
                                </a:lnTo>
                                <a:close/>
                                <a:moveTo>
                                  <a:pt x="4715" y="0"/>
                                </a:moveTo>
                                <a:lnTo>
                                  <a:pt x="4740" y="0"/>
                                </a:lnTo>
                                <a:lnTo>
                                  <a:pt x="4740" y="6"/>
                                </a:lnTo>
                                <a:lnTo>
                                  <a:pt x="4715" y="6"/>
                                </a:lnTo>
                                <a:lnTo>
                                  <a:pt x="4715" y="0"/>
                                </a:lnTo>
                                <a:close/>
                                <a:moveTo>
                                  <a:pt x="4760" y="0"/>
                                </a:moveTo>
                                <a:lnTo>
                                  <a:pt x="4785" y="0"/>
                                </a:lnTo>
                                <a:lnTo>
                                  <a:pt x="4785" y="6"/>
                                </a:lnTo>
                                <a:lnTo>
                                  <a:pt x="4760" y="6"/>
                                </a:lnTo>
                                <a:lnTo>
                                  <a:pt x="4760" y="0"/>
                                </a:lnTo>
                                <a:close/>
                                <a:moveTo>
                                  <a:pt x="4804" y="0"/>
                                </a:moveTo>
                                <a:lnTo>
                                  <a:pt x="4829" y="0"/>
                                </a:lnTo>
                                <a:lnTo>
                                  <a:pt x="4829" y="6"/>
                                </a:lnTo>
                                <a:lnTo>
                                  <a:pt x="4804" y="6"/>
                                </a:lnTo>
                                <a:lnTo>
                                  <a:pt x="4804" y="0"/>
                                </a:lnTo>
                                <a:close/>
                                <a:moveTo>
                                  <a:pt x="4848" y="0"/>
                                </a:moveTo>
                                <a:lnTo>
                                  <a:pt x="4874" y="0"/>
                                </a:lnTo>
                                <a:lnTo>
                                  <a:pt x="4874" y="6"/>
                                </a:lnTo>
                                <a:lnTo>
                                  <a:pt x="4848" y="6"/>
                                </a:lnTo>
                                <a:lnTo>
                                  <a:pt x="4848" y="0"/>
                                </a:lnTo>
                                <a:close/>
                                <a:moveTo>
                                  <a:pt x="4893" y="0"/>
                                </a:moveTo>
                                <a:lnTo>
                                  <a:pt x="4918" y="0"/>
                                </a:lnTo>
                                <a:lnTo>
                                  <a:pt x="4918" y="6"/>
                                </a:lnTo>
                                <a:lnTo>
                                  <a:pt x="4893" y="6"/>
                                </a:lnTo>
                                <a:lnTo>
                                  <a:pt x="4893" y="0"/>
                                </a:lnTo>
                                <a:close/>
                                <a:moveTo>
                                  <a:pt x="4937" y="0"/>
                                </a:moveTo>
                                <a:lnTo>
                                  <a:pt x="4963" y="0"/>
                                </a:lnTo>
                                <a:lnTo>
                                  <a:pt x="4963" y="6"/>
                                </a:lnTo>
                                <a:lnTo>
                                  <a:pt x="4937" y="6"/>
                                </a:lnTo>
                                <a:lnTo>
                                  <a:pt x="4937" y="0"/>
                                </a:lnTo>
                                <a:close/>
                                <a:moveTo>
                                  <a:pt x="4982" y="0"/>
                                </a:moveTo>
                                <a:lnTo>
                                  <a:pt x="5007" y="0"/>
                                </a:lnTo>
                                <a:lnTo>
                                  <a:pt x="5007" y="6"/>
                                </a:lnTo>
                                <a:lnTo>
                                  <a:pt x="4982" y="6"/>
                                </a:lnTo>
                                <a:lnTo>
                                  <a:pt x="4982" y="0"/>
                                </a:lnTo>
                                <a:close/>
                                <a:moveTo>
                                  <a:pt x="5026" y="0"/>
                                </a:moveTo>
                                <a:lnTo>
                                  <a:pt x="5052" y="0"/>
                                </a:lnTo>
                                <a:lnTo>
                                  <a:pt x="5052" y="6"/>
                                </a:lnTo>
                                <a:lnTo>
                                  <a:pt x="5026" y="6"/>
                                </a:lnTo>
                                <a:lnTo>
                                  <a:pt x="5026" y="0"/>
                                </a:lnTo>
                                <a:close/>
                                <a:moveTo>
                                  <a:pt x="5071" y="0"/>
                                </a:moveTo>
                                <a:lnTo>
                                  <a:pt x="5096" y="0"/>
                                </a:lnTo>
                                <a:lnTo>
                                  <a:pt x="5096" y="6"/>
                                </a:lnTo>
                                <a:lnTo>
                                  <a:pt x="5071" y="6"/>
                                </a:lnTo>
                                <a:lnTo>
                                  <a:pt x="5071" y="0"/>
                                </a:lnTo>
                                <a:close/>
                                <a:moveTo>
                                  <a:pt x="5115" y="0"/>
                                </a:moveTo>
                                <a:lnTo>
                                  <a:pt x="5140" y="0"/>
                                </a:lnTo>
                                <a:lnTo>
                                  <a:pt x="5140" y="6"/>
                                </a:lnTo>
                                <a:lnTo>
                                  <a:pt x="5115" y="6"/>
                                </a:lnTo>
                                <a:lnTo>
                                  <a:pt x="5115" y="0"/>
                                </a:lnTo>
                                <a:close/>
                                <a:moveTo>
                                  <a:pt x="5160" y="0"/>
                                </a:moveTo>
                                <a:lnTo>
                                  <a:pt x="5185" y="0"/>
                                </a:lnTo>
                                <a:lnTo>
                                  <a:pt x="5185" y="6"/>
                                </a:lnTo>
                                <a:lnTo>
                                  <a:pt x="5160" y="6"/>
                                </a:lnTo>
                                <a:lnTo>
                                  <a:pt x="5160" y="0"/>
                                </a:lnTo>
                                <a:close/>
                                <a:moveTo>
                                  <a:pt x="5204" y="0"/>
                                </a:moveTo>
                                <a:lnTo>
                                  <a:pt x="5230" y="0"/>
                                </a:lnTo>
                                <a:lnTo>
                                  <a:pt x="5230" y="6"/>
                                </a:lnTo>
                                <a:lnTo>
                                  <a:pt x="5204" y="6"/>
                                </a:lnTo>
                                <a:lnTo>
                                  <a:pt x="5204" y="0"/>
                                </a:lnTo>
                                <a:close/>
                                <a:moveTo>
                                  <a:pt x="5249" y="0"/>
                                </a:moveTo>
                                <a:lnTo>
                                  <a:pt x="5274" y="0"/>
                                </a:lnTo>
                                <a:lnTo>
                                  <a:pt x="5274" y="6"/>
                                </a:lnTo>
                                <a:lnTo>
                                  <a:pt x="5249" y="6"/>
                                </a:lnTo>
                                <a:lnTo>
                                  <a:pt x="5249" y="0"/>
                                </a:lnTo>
                                <a:close/>
                                <a:moveTo>
                                  <a:pt x="5293" y="0"/>
                                </a:moveTo>
                                <a:lnTo>
                                  <a:pt x="5319" y="0"/>
                                </a:lnTo>
                                <a:lnTo>
                                  <a:pt x="5319" y="6"/>
                                </a:lnTo>
                                <a:lnTo>
                                  <a:pt x="5293" y="6"/>
                                </a:lnTo>
                                <a:lnTo>
                                  <a:pt x="5293" y="0"/>
                                </a:lnTo>
                                <a:close/>
                                <a:moveTo>
                                  <a:pt x="5338" y="0"/>
                                </a:moveTo>
                                <a:lnTo>
                                  <a:pt x="5363" y="0"/>
                                </a:lnTo>
                                <a:lnTo>
                                  <a:pt x="5363" y="6"/>
                                </a:lnTo>
                                <a:lnTo>
                                  <a:pt x="5338" y="6"/>
                                </a:lnTo>
                                <a:lnTo>
                                  <a:pt x="5338" y="0"/>
                                </a:lnTo>
                                <a:close/>
                                <a:moveTo>
                                  <a:pt x="5382" y="0"/>
                                </a:moveTo>
                                <a:lnTo>
                                  <a:pt x="5407" y="0"/>
                                </a:lnTo>
                                <a:lnTo>
                                  <a:pt x="5407" y="6"/>
                                </a:lnTo>
                                <a:lnTo>
                                  <a:pt x="5382" y="6"/>
                                </a:lnTo>
                                <a:lnTo>
                                  <a:pt x="5382" y="0"/>
                                </a:lnTo>
                                <a:close/>
                                <a:moveTo>
                                  <a:pt x="5426" y="0"/>
                                </a:moveTo>
                                <a:lnTo>
                                  <a:pt x="5452" y="0"/>
                                </a:lnTo>
                                <a:lnTo>
                                  <a:pt x="5452" y="6"/>
                                </a:lnTo>
                                <a:lnTo>
                                  <a:pt x="5426" y="6"/>
                                </a:lnTo>
                                <a:lnTo>
                                  <a:pt x="5426" y="0"/>
                                </a:lnTo>
                                <a:close/>
                                <a:moveTo>
                                  <a:pt x="5471" y="0"/>
                                </a:moveTo>
                                <a:lnTo>
                                  <a:pt x="5496" y="0"/>
                                </a:lnTo>
                                <a:lnTo>
                                  <a:pt x="5496" y="6"/>
                                </a:lnTo>
                                <a:lnTo>
                                  <a:pt x="5471" y="6"/>
                                </a:lnTo>
                                <a:lnTo>
                                  <a:pt x="5471" y="0"/>
                                </a:lnTo>
                                <a:close/>
                                <a:moveTo>
                                  <a:pt x="5515" y="0"/>
                                </a:moveTo>
                                <a:lnTo>
                                  <a:pt x="5541" y="0"/>
                                </a:lnTo>
                                <a:lnTo>
                                  <a:pt x="5541" y="6"/>
                                </a:lnTo>
                                <a:lnTo>
                                  <a:pt x="5515" y="6"/>
                                </a:lnTo>
                                <a:lnTo>
                                  <a:pt x="5515" y="0"/>
                                </a:lnTo>
                                <a:close/>
                                <a:moveTo>
                                  <a:pt x="5560" y="0"/>
                                </a:moveTo>
                                <a:lnTo>
                                  <a:pt x="5586" y="0"/>
                                </a:lnTo>
                                <a:lnTo>
                                  <a:pt x="5586" y="6"/>
                                </a:lnTo>
                                <a:lnTo>
                                  <a:pt x="5560" y="6"/>
                                </a:lnTo>
                                <a:lnTo>
                                  <a:pt x="5560" y="0"/>
                                </a:lnTo>
                                <a:close/>
                                <a:moveTo>
                                  <a:pt x="5605" y="0"/>
                                </a:moveTo>
                                <a:lnTo>
                                  <a:pt x="5630" y="0"/>
                                </a:lnTo>
                                <a:lnTo>
                                  <a:pt x="5630" y="6"/>
                                </a:lnTo>
                                <a:lnTo>
                                  <a:pt x="5605" y="6"/>
                                </a:lnTo>
                                <a:lnTo>
                                  <a:pt x="5605" y="0"/>
                                </a:lnTo>
                                <a:close/>
                                <a:moveTo>
                                  <a:pt x="5649" y="0"/>
                                </a:moveTo>
                                <a:lnTo>
                                  <a:pt x="5674" y="0"/>
                                </a:lnTo>
                                <a:lnTo>
                                  <a:pt x="5674" y="6"/>
                                </a:lnTo>
                                <a:lnTo>
                                  <a:pt x="5649" y="6"/>
                                </a:lnTo>
                                <a:lnTo>
                                  <a:pt x="5649" y="0"/>
                                </a:lnTo>
                                <a:close/>
                                <a:moveTo>
                                  <a:pt x="5693" y="0"/>
                                </a:moveTo>
                                <a:lnTo>
                                  <a:pt x="5719" y="0"/>
                                </a:lnTo>
                                <a:lnTo>
                                  <a:pt x="5719" y="6"/>
                                </a:lnTo>
                                <a:lnTo>
                                  <a:pt x="5693" y="6"/>
                                </a:lnTo>
                                <a:lnTo>
                                  <a:pt x="5693" y="0"/>
                                </a:lnTo>
                                <a:close/>
                                <a:moveTo>
                                  <a:pt x="5738" y="0"/>
                                </a:moveTo>
                                <a:lnTo>
                                  <a:pt x="5763" y="0"/>
                                </a:lnTo>
                                <a:lnTo>
                                  <a:pt x="5763" y="6"/>
                                </a:lnTo>
                                <a:lnTo>
                                  <a:pt x="5738" y="6"/>
                                </a:lnTo>
                                <a:lnTo>
                                  <a:pt x="5738" y="0"/>
                                </a:lnTo>
                                <a:close/>
                                <a:moveTo>
                                  <a:pt x="5782" y="0"/>
                                </a:moveTo>
                                <a:lnTo>
                                  <a:pt x="5808" y="0"/>
                                </a:lnTo>
                                <a:lnTo>
                                  <a:pt x="5808" y="6"/>
                                </a:lnTo>
                                <a:lnTo>
                                  <a:pt x="5782" y="6"/>
                                </a:lnTo>
                                <a:lnTo>
                                  <a:pt x="5782" y="0"/>
                                </a:lnTo>
                                <a:close/>
                                <a:moveTo>
                                  <a:pt x="5827" y="0"/>
                                </a:moveTo>
                                <a:lnTo>
                                  <a:pt x="5852" y="0"/>
                                </a:lnTo>
                                <a:lnTo>
                                  <a:pt x="5852" y="6"/>
                                </a:lnTo>
                                <a:lnTo>
                                  <a:pt x="5827" y="6"/>
                                </a:lnTo>
                                <a:lnTo>
                                  <a:pt x="5827" y="0"/>
                                </a:lnTo>
                                <a:close/>
                                <a:moveTo>
                                  <a:pt x="5871" y="0"/>
                                </a:moveTo>
                                <a:lnTo>
                                  <a:pt x="5897" y="0"/>
                                </a:lnTo>
                                <a:lnTo>
                                  <a:pt x="5897" y="6"/>
                                </a:lnTo>
                                <a:lnTo>
                                  <a:pt x="5871" y="6"/>
                                </a:lnTo>
                                <a:lnTo>
                                  <a:pt x="5871" y="0"/>
                                </a:lnTo>
                                <a:close/>
                                <a:moveTo>
                                  <a:pt x="5916" y="0"/>
                                </a:moveTo>
                                <a:lnTo>
                                  <a:pt x="5941" y="0"/>
                                </a:lnTo>
                                <a:lnTo>
                                  <a:pt x="5941" y="6"/>
                                </a:lnTo>
                                <a:lnTo>
                                  <a:pt x="5916" y="6"/>
                                </a:lnTo>
                                <a:lnTo>
                                  <a:pt x="5916" y="0"/>
                                </a:lnTo>
                                <a:close/>
                                <a:moveTo>
                                  <a:pt x="5960" y="0"/>
                                </a:moveTo>
                                <a:lnTo>
                                  <a:pt x="5986" y="0"/>
                                </a:lnTo>
                                <a:lnTo>
                                  <a:pt x="5986" y="6"/>
                                </a:lnTo>
                                <a:lnTo>
                                  <a:pt x="5960" y="6"/>
                                </a:lnTo>
                                <a:lnTo>
                                  <a:pt x="5960" y="0"/>
                                </a:lnTo>
                                <a:close/>
                                <a:moveTo>
                                  <a:pt x="6005" y="0"/>
                                </a:moveTo>
                                <a:lnTo>
                                  <a:pt x="6030" y="0"/>
                                </a:lnTo>
                                <a:lnTo>
                                  <a:pt x="6030" y="6"/>
                                </a:lnTo>
                                <a:lnTo>
                                  <a:pt x="6005" y="6"/>
                                </a:lnTo>
                                <a:lnTo>
                                  <a:pt x="6005" y="0"/>
                                </a:lnTo>
                                <a:close/>
                                <a:moveTo>
                                  <a:pt x="6049" y="0"/>
                                </a:moveTo>
                                <a:lnTo>
                                  <a:pt x="6062" y="0"/>
                                </a:lnTo>
                                <a:lnTo>
                                  <a:pt x="6062" y="6"/>
                                </a:lnTo>
                                <a:lnTo>
                                  <a:pt x="6049" y="6"/>
                                </a:lnTo>
                                <a:lnTo>
                                  <a:pt x="6049"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89" name="Freeform 161"/>
                        <wps:cNvSpPr>
                          <a:spLocks noEditPoints="1"/>
                        </wps:cNvSpPr>
                        <wps:spPr bwMode="auto">
                          <a:xfrm>
                            <a:off x="48260" y="1478915"/>
                            <a:ext cx="3849370" cy="3810"/>
                          </a:xfrm>
                          <a:custGeom>
                            <a:avLst/>
                            <a:gdLst>
                              <a:gd name="T0" fmla="*/ 89 w 6062"/>
                              <a:gd name="T1" fmla="*/ 0 h 6"/>
                              <a:gd name="T2" fmla="*/ 204 w 6062"/>
                              <a:gd name="T3" fmla="*/ 0 h 6"/>
                              <a:gd name="T4" fmla="*/ 293 w 6062"/>
                              <a:gd name="T5" fmla="*/ 6 h 6"/>
                              <a:gd name="T6" fmla="*/ 356 w 6062"/>
                              <a:gd name="T7" fmla="*/ 6 h 6"/>
                              <a:gd name="T8" fmla="*/ 445 w 6062"/>
                              <a:gd name="T9" fmla="*/ 0 h 6"/>
                              <a:gd name="T10" fmla="*/ 579 w 6062"/>
                              <a:gd name="T11" fmla="*/ 0 h 6"/>
                              <a:gd name="T12" fmla="*/ 693 w 6062"/>
                              <a:gd name="T13" fmla="*/ 0 h 6"/>
                              <a:gd name="T14" fmla="*/ 782 w 6062"/>
                              <a:gd name="T15" fmla="*/ 6 h 6"/>
                              <a:gd name="T16" fmla="*/ 846 w 6062"/>
                              <a:gd name="T17" fmla="*/ 6 h 6"/>
                              <a:gd name="T18" fmla="*/ 934 w 6062"/>
                              <a:gd name="T19" fmla="*/ 0 h 6"/>
                              <a:gd name="T20" fmla="*/ 1068 w 6062"/>
                              <a:gd name="T21" fmla="*/ 0 h 6"/>
                              <a:gd name="T22" fmla="*/ 1182 w 6062"/>
                              <a:gd name="T23" fmla="*/ 0 h 6"/>
                              <a:gd name="T24" fmla="*/ 1271 w 6062"/>
                              <a:gd name="T25" fmla="*/ 6 h 6"/>
                              <a:gd name="T26" fmla="*/ 1335 w 6062"/>
                              <a:gd name="T27" fmla="*/ 6 h 6"/>
                              <a:gd name="T28" fmla="*/ 1424 w 6062"/>
                              <a:gd name="T29" fmla="*/ 0 h 6"/>
                              <a:gd name="T30" fmla="*/ 1557 w 6062"/>
                              <a:gd name="T31" fmla="*/ 0 h 6"/>
                              <a:gd name="T32" fmla="*/ 1672 w 6062"/>
                              <a:gd name="T33" fmla="*/ 0 h 6"/>
                              <a:gd name="T34" fmla="*/ 1760 w 6062"/>
                              <a:gd name="T35" fmla="*/ 6 h 6"/>
                              <a:gd name="T36" fmla="*/ 1824 w 6062"/>
                              <a:gd name="T37" fmla="*/ 6 h 6"/>
                              <a:gd name="T38" fmla="*/ 1913 w 6062"/>
                              <a:gd name="T39" fmla="*/ 0 h 6"/>
                              <a:gd name="T40" fmla="*/ 2046 w 6062"/>
                              <a:gd name="T41" fmla="*/ 0 h 6"/>
                              <a:gd name="T42" fmla="*/ 2161 w 6062"/>
                              <a:gd name="T43" fmla="*/ 0 h 6"/>
                              <a:gd name="T44" fmla="*/ 2250 w 6062"/>
                              <a:gd name="T45" fmla="*/ 6 h 6"/>
                              <a:gd name="T46" fmla="*/ 2313 w 6062"/>
                              <a:gd name="T47" fmla="*/ 6 h 6"/>
                              <a:gd name="T48" fmla="*/ 2402 w 6062"/>
                              <a:gd name="T49" fmla="*/ 0 h 6"/>
                              <a:gd name="T50" fmla="*/ 2536 w 6062"/>
                              <a:gd name="T51" fmla="*/ 0 h 6"/>
                              <a:gd name="T52" fmla="*/ 2650 w 6062"/>
                              <a:gd name="T53" fmla="*/ 0 h 6"/>
                              <a:gd name="T54" fmla="*/ 2739 w 6062"/>
                              <a:gd name="T55" fmla="*/ 6 h 6"/>
                              <a:gd name="T56" fmla="*/ 2803 w 6062"/>
                              <a:gd name="T57" fmla="*/ 6 h 6"/>
                              <a:gd name="T58" fmla="*/ 2891 w 6062"/>
                              <a:gd name="T59" fmla="*/ 0 h 6"/>
                              <a:gd name="T60" fmla="*/ 3025 w 6062"/>
                              <a:gd name="T61" fmla="*/ 0 h 6"/>
                              <a:gd name="T62" fmla="*/ 3139 w 6062"/>
                              <a:gd name="T63" fmla="*/ 0 h 6"/>
                              <a:gd name="T64" fmla="*/ 3228 w 6062"/>
                              <a:gd name="T65" fmla="*/ 6 h 6"/>
                              <a:gd name="T66" fmla="*/ 3292 w 6062"/>
                              <a:gd name="T67" fmla="*/ 6 h 6"/>
                              <a:gd name="T68" fmla="*/ 3381 w 6062"/>
                              <a:gd name="T69" fmla="*/ 0 h 6"/>
                              <a:gd name="T70" fmla="*/ 3514 w 6062"/>
                              <a:gd name="T71" fmla="*/ 0 h 6"/>
                              <a:gd name="T72" fmla="*/ 3629 w 6062"/>
                              <a:gd name="T73" fmla="*/ 0 h 6"/>
                              <a:gd name="T74" fmla="*/ 3717 w 6062"/>
                              <a:gd name="T75" fmla="*/ 6 h 6"/>
                              <a:gd name="T76" fmla="*/ 3781 w 6062"/>
                              <a:gd name="T77" fmla="*/ 6 h 6"/>
                              <a:gd name="T78" fmla="*/ 3870 w 6062"/>
                              <a:gd name="T79" fmla="*/ 0 h 6"/>
                              <a:gd name="T80" fmla="*/ 4003 w 6062"/>
                              <a:gd name="T81" fmla="*/ 0 h 6"/>
                              <a:gd name="T82" fmla="*/ 4118 w 6062"/>
                              <a:gd name="T83" fmla="*/ 0 h 6"/>
                              <a:gd name="T84" fmla="*/ 4207 w 6062"/>
                              <a:gd name="T85" fmla="*/ 6 h 6"/>
                              <a:gd name="T86" fmla="*/ 4270 w 6062"/>
                              <a:gd name="T87" fmla="*/ 6 h 6"/>
                              <a:gd name="T88" fmla="*/ 4359 w 6062"/>
                              <a:gd name="T89" fmla="*/ 0 h 6"/>
                              <a:gd name="T90" fmla="*/ 4493 w 6062"/>
                              <a:gd name="T91" fmla="*/ 0 h 6"/>
                              <a:gd name="T92" fmla="*/ 4607 w 6062"/>
                              <a:gd name="T93" fmla="*/ 0 h 6"/>
                              <a:gd name="T94" fmla="*/ 4696 w 6062"/>
                              <a:gd name="T95" fmla="*/ 6 h 6"/>
                              <a:gd name="T96" fmla="*/ 4760 w 6062"/>
                              <a:gd name="T97" fmla="*/ 6 h 6"/>
                              <a:gd name="T98" fmla="*/ 4848 w 6062"/>
                              <a:gd name="T99" fmla="*/ 0 h 6"/>
                              <a:gd name="T100" fmla="*/ 4982 w 6062"/>
                              <a:gd name="T101" fmla="*/ 0 h 6"/>
                              <a:gd name="T102" fmla="*/ 5096 w 6062"/>
                              <a:gd name="T103" fmla="*/ 0 h 6"/>
                              <a:gd name="T104" fmla="*/ 5185 w 6062"/>
                              <a:gd name="T105" fmla="*/ 6 h 6"/>
                              <a:gd name="T106" fmla="*/ 5249 w 6062"/>
                              <a:gd name="T107" fmla="*/ 6 h 6"/>
                              <a:gd name="T108" fmla="*/ 5338 w 6062"/>
                              <a:gd name="T109" fmla="*/ 0 h 6"/>
                              <a:gd name="T110" fmla="*/ 5471 w 6062"/>
                              <a:gd name="T111" fmla="*/ 0 h 6"/>
                              <a:gd name="T112" fmla="*/ 5586 w 6062"/>
                              <a:gd name="T113" fmla="*/ 0 h 6"/>
                              <a:gd name="T114" fmla="*/ 5674 w 6062"/>
                              <a:gd name="T115" fmla="*/ 6 h 6"/>
                              <a:gd name="T116" fmla="*/ 5738 w 6062"/>
                              <a:gd name="T117" fmla="*/ 6 h 6"/>
                              <a:gd name="T118" fmla="*/ 5827 w 6062"/>
                              <a:gd name="T119" fmla="*/ 0 h 6"/>
                              <a:gd name="T120" fmla="*/ 5960 w 6062"/>
                              <a:gd name="T121" fmla="*/ 0 h 6"/>
                              <a:gd name="T122" fmla="*/ 6062 w 6062"/>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062" h="6">
                                <a:moveTo>
                                  <a:pt x="0" y="0"/>
                                </a:moveTo>
                                <a:lnTo>
                                  <a:pt x="26" y="0"/>
                                </a:lnTo>
                                <a:lnTo>
                                  <a:pt x="26" y="6"/>
                                </a:lnTo>
                                <a:lnTo>
                                  <a:pt x="0" y="6"/>
                                </a:lnTo>
                                <a:lnTo>
                                  <a:pt x="0" y="0"/>
                                </a:lnTo>
                                <a:close/>
                                <a:moveTo>
                                  <a:pt x="45" y="0"/>
                                </a:moveTo>
                                <a:lnTo>
                                  <a:pt x="70" y="0"/>
                                </a:lnTo>
                                <a:lnTo>
                                  <a:pt x="70" y="6"/>
                                </a:lnTo>
                                <a:lnTo>
                                  <a:pt x="45" y="6"/>
                                </a:lnTo>
                                <a:lnTo>
                                  <a:pt x="45" y="0"/>
                                </a:lnTo>
                                <a:close/>
                                <a:moveTo>
                                  <a:pt x="89" y="0"/>
                                </a:moveTo>
                                <a:lnTo>
                                  <a:pt x="115" y="0"/>
                                </a:lnTo>
                                <a:lnTo>
                                  <a:pt x="115" y="6"/>
                                </a:lnTo>
                                <a:lnTo>
                                  <a:pt x="89" y="6"/>
                                </a:lnTo>
                                <a:lnTo>
                                  <a:pt x="89" y="0"/>
                                </a:lnTo>
                                <a:close/>
                                <a:moveTo>
                                  <a:pt x="134" y="0"/>
                                </a:moveTo>
                                <a:lnTo>
                                  <a:pt x="159" y="0"/>
                                </a:lnTo>
                                <a:lnTo>
                                  <a:pt x="159" y="6"/>
                                </a:lnTo>
                                <a:lnTo>
                                  <a:pt x="134" y="6"/>
                                </a:lnTo>
                                <a:lnTo>
                                  <a:pt x="134" y="0"/>
                                </a:lnTo>
                                <a:close/>
                                <a:moveTo>
                                  <a:pt x="178" y="0"/>
                                </a:moveTo>
                                <a:lnTo>
                                  <a:pt x="204" y="0"/>
                                </a:lnTo>
                                <a:lnTo>
                                  <a:pt x="204" y="6"/>
                                </a:lnTo>
                                <a:lnTo>
                                  <a:pt x="178" y="6"/>
                                </a:lnTo>
                                <a:lnTo>
                                  <a:pt x="178" y="0"/>
                                </a:lnTo>
                                <a:close/>
                                <a:moveTo>
                                  <a:pt x="223" y="0"/>
                                </a:moveTo>
                                <a:lnTo>
                                  <a:pt x="248" y="0"/>
                                </a:lnTo>
                                <a:lnTo>
                                  <a:pt x="248" y="6"/>
                                </a:lnTo>
                                <a:lnTo>
                                  <a:pt x="223" y="6"/>
                                </a:lnTo>
                                <a:lnTo>
                                  <a:pt x="223" y="0"/>
                                </a:lnTo>
                                <a:close/>
                                <a:moveTo>
                                  <a:pt x="267" y="0"/>
                                </a:moveTo>
                                <a:lnTo>
                                  <a:pt x="293" y="0"/>
                                </a:lnTo>
                                <a:lnTo>
                                  <a:pt x="293" y="6"/>
                                </a:lnTo>
                                <a:lnTo>
                                  <a:pt x="267" y="6"/>
                                </a:lnTo>
                                <a:lnTo>
                                  <a:pt x="267" y="0"/>
                                </a:lnTo>
                                <a:close/>
                                <a:moveTo>
                                  <a:pt x="312" y="0"/>
                                </a:moveTo>
                                <a:lnTo>
                                  <a:pt x="337" y="0"/>
                                </a:lnTo>
                                <a:lnTo>
                                  <a:pt x="337" y="6"/>
                                </a:lnTo>
                                <a:lnTo>
                                  <a:pt x="312" y="6"/>
                                </a:lnTo>
                                <a:lnTo>
                                  <a:pt x="312" y="0"/>
                                </a:lnTo>
                                <a:close/>
                                <a:moveTo>
                                  <a:pt x="356" y="0"/>
                                </a:moveTo>
                                <a:lnTo>
                                  <a:pt x="381" y="0"/>
                                </a:lnTo>
                                <a:lnTo>
                                  <a:pt x="381" y="6"/>
                                </a:lnTo>
                                <a:lnTo>
                                  <a:pt x="356" y="6"/>
                                </a:lnTo>
                                <a:lnTo>
                                  <a:pt x="356" y="0"/>
                                </a:lnTo>
                                <a:close/>
                                <a:moveTo>
                                  <a:pt x="400" y="0"/>
                                </a:moveTo>
                                <a:lnTo>
                                  <a:pt x="426" y="0"/>
                                </a:lnTo>
                                <a:lnTo>
                                  <a:pt x="426" y="6"/>
                                </a:lnTo>
                                <a:lnTo>
                                  <a:pt x="400" y="6"/>
                                </a:lnTo>
                                <a:lnTo>
                                  <a:pt x="400" y="0"/>
                                </a:lnTo>
                                <a:close/>
                                <a:moveTo>
                                  <a:pt x="445" y="0"/>
                                </a:moveTo>
                                <a:lnTo>
                                  <a:pt x="471" y="0"/>
                                </a:lnTo>
                                <a:lnTo>
                                  <a:pt x="471" y="6"/>
                                </a:lnTo>
                                <a:lnTo>
                                  <a:pt x="445" y="6"/>
                                </a:lnTo>
                                <a:lnTo>
                                  <a:pt x="445" y="0"/>
                                </a:lnTo>
                                <a:close/>
                                <a:moveTo>
                                  <a:pt x="490" y="0"/>
                                </a:moveTo>
                                <a:lnTo>
                                  <a:pt x="515" y="0"/>
                                </a:lnTo>
                                <a:lnTo>
                                  <a:pt x="515" y="6"/>
                                </a:lnTo>
                                <a:lnTo>
                                  <a:pt x="490" y="6"/>
                                </a:lnTo>
                                <a:lnTo>
                                  <a:pt x="490" y="0"/>
                                </a:lnTo>
                                <a:close/>
                                <a:moveTo>
                                  <a:pt x="534" y="0"/>
                                </a:moveTo>
                                <a:lnTo>
                                  <a:pt x="560" y="0"/>
                                </a:lnTo>
                                <a:lnTo>
                                  <a:pt x="560" y="6"/>
                                </a:lnTo>
                                <a:lnTo>
                                  <a:pt x="534" y="6"/>
                                </a:lnTo>
                                <a:lnTo>
                                  <a:pt x="534" y="0"/>
                                </a:lnTo>
                                <a:close/>
                                <a:moveTo>
                                  <a:pt x="579" y="0"/>
                                </a:moveTo>
                                <a:lnTo>
                                  <a:pt x="604" y="0"/>
                                </a:lnTo>
                                <a:lnTo>
                                  <a:pt x="604" y="6"/>
                                </a:lnTo>
                                <a:lnTo>
                                  <a:pt x="579" y="6"/>
                                </a:lnTo>
                                <a:lnTo>
                                  <a:pt x="579" y="0"/>
                                </a:lnTo>
                                <a:close/>
                                <a:moveTo>
                                  <a:pt x="623" y="0"/>
                                </a:moveTo>
                                <a:lnTo>
                                  <a:pt x="648" y="0"/>
                                </a:lnTo>
                                <a:lnTo>
                                  <a:pt x="648" y="6"/>
                                </a:lnTo>
                                <a:lnTo>
                                  <a:pt x="623" y="6"/>
                                </a:lnTo>
                                <a:lnTo>
                                  <a:pt x="623" y="0"/>
                                </a:lnTo>
                                <a:close/>
                                <a:moveTo>
                                  <a:pt x="667" y="0"/>
                                </a:moveTo>
                                <a:lnTo>
                                  <a:pt x="693" y="0"/>
                                </a:lnTo>
                                <a:lnTo>
                                  <a:pt x="693" y="6"/>
                                </a:lnTo>
                                <a:lnTo>
                                  <a:pt x="667" y="6"/>
                                </a:lnTo>
                                <a:lnTo>
                                  <a:pt x="667" y="0"/>
                                </a:lnTo>
                                <a:close/>
                                <a:moveTo>
                                  <a:pt x="712" y="0"/>
                                </a:moveTo>
                                <a:lnTo>
                                  <a:pt x="737" y="0"/>
                                </a:lnTo>
                                <a:lnTo>
                                  <a:pt x="737" y="6"/>
                                </a:lnTo>
                                <a:lnTo>
                                  <a:pt x="712" y="6"/>
                                </a:lnTo>
                                <a:lnTo>
                                  <a:pt x="712" y="0"/>
                                </a:lnTo>
                                <a:close/>
                                <a:moveTo>
                                  <a:pt x="756" y="0"/>
                                </a:moveTo>
                                <a:lnTo>
                                  <a:pt x="782" y="0"/>
                                </a:lnTo>
                                <a:lnTo>
                                  <a:pt x="782" y="6"/>
                                </a:lnTo>
                                <a:lnTo>
                                  <a:pt x="756" y="6"/>
                                </a:lnTo>
                                <a:lnTo>
                                  <a:pt x="756" y="0"/>
                                </a:lnTo>
                                <a:close/>
                                <a:moveTo>
                                  <a:pt x="801" y="0"/>
                                </a:moveTo>
                                <a:lnTo>
                                  <a:pt x="827" y="0"/>
                                </a:lnTo>
                                <a:lnTo>
                                  <a:pt x="827" y="6"/>
                                </a:lnTo>
                                <a:lnTo>
                                  <a:pt x="801" y="6"/>
                                </a:lnTo>
                                <a:lnTo>
                                  <a:pt x="801" y="0"/>
                                </a:lnTo>
                                <a:close/>
                                <a:moveTo>
                                  <a:pt x="846" y="0"/>
                                </a:moveTo>
                                <a:lnTo>
                                  <a:pt x="871" y="0"/>
                                </a:lnTo>
                                <a:lnTo>
                                  <a:pt x="871" y="6"/>
                                </a:lnTo>
                                <a:lnTo>
                                  <a:pt x="846" y="6"/>
                                </a:lnTo>
                                <a:lnTo>
                                  <a:pt x="846" y="0"/>
                                </a:lnTo>
                                <a:close/>
                                <a:moveTo>
                                  <a:pt x="890" y="0"/>
                                </a:moveTo>
                                <a:lnTo>
                                  <a:pt x="915" y="0"/>
                                </a:lnTo>
                                <a:lnTo>
                                  <a:pt x="915" y="6"/>
                                </a:lnTo>
                                <a:lnTo>
                                  <a:pt x="890" y="6"/>
                                </a:lnTo>
                                <a:lnTo>
                                  <a:pt x="890" y="0"/>
                                </a:lnTo>
                                <a:close/>
                                <a:moveTo>
                                  <a:pt x="934" y="0"/>
                                </a:moveTo>
                                <a:lnTo>
                                  <a:pt x="960" y="0"/>
                                </a:lnTo>
                                <a:lnTo>
                                  <a:pt x="960" y="6"/>
                                </a:lnTo>
                                <a:lnTo>
                                  <a:pt x="934" y="6"/>
                                </a:lnTo>
                                <a:lnTo>
                                  <a:pt x="934" y="0"/>
                                </a:lnTo>
                                <a:close/>
                                <a:moveTo>
                                  <a:pt x="979" y="0"/>
                                </a:moveTo>
                                <a:lnTo>
                                  <a:pt x="1004" y="0"/>
                                </a:lnTo>
                                <a:lnTo>
                                  <a:pt x="1004" y="6"/>
                                </a:lnTo>
                                <a:lnTo>
                                  <a:pt x="979" y="6"/>
                                </a:lnTo>
                                <a:lnTo>
                                  <a:pt x="979" y="0"/>
                                </a:lnTo>
                                <a:close/>
                                <a:moveTo>
                                  <a:pt x="1023" y="0"/>
                                </a:moveTo>
                                <a:lnTo>
                                  <a:pt x="1049" y="0"/>
                                </a:lnTo>
                                <a:lnTo>
                                  <a:pt x="1049" y="6"/>
                                </a:lnTo>
                                <a:lnTo>
                                  <a:pt x="1023" y="6"/>
                                </a:lnTo>
                                <a:lnTo>
                                  <a:pt x="1023" y="0"/>
                                </a:lnTo>
                                <a:close/>
                                <a:moveTo>
                                  <a:pt x="1068" y="0"/>
                                </a:moveTo>
                                <a:lnTo>
                                  <a:pt x="1093" y="0"/>
                                </a:lnTo>
                                <a:lnTo>
                                  <a:pt x="1093" y="6"/>
                                </a:lnTo>
                                <a:lnTo>
                                  <a:pt x="1068" y="6"/>
                                </a:lnTo>
                                <a:lnTo>
                                  <a:pt x="1068" y="0"/>
                                </a:lnTo>
                                <a:close/>
                                <a:moveTo>
                                  <a:pt x="1112" y="0"/>
                                </a:moveTo>
                                <a:lnTo>
                                  <a:pt x="1138" y="0"/>
                                </a:lnTo>
                                <a:lnTo>
                                  <a:pt x="1138" y="6"/>
                                </a:lnTo>
                                <a:lnTo>
                                  <a:pt x="1112" y="6"/>
                                </a:lnTo>
                                <a:lnTo>
                                  <a:pt x="1112" y="0"/>
                                </a:lnTo>
                                <a:close/>
                                <a:moveTo>
                                  <a:pt x="1157" y="0"/>
                                </a:moveTo>
                                <a:lnTo>
                                  <a:pt x="1182" y="0"/>
                                </a:lnTo>
                                <a:lnTo>
                                  <a:pt x="1182" y="6"/>
                                </a:lnTo>
                                <a:lnTo>
                                  <a:pt x="1157" y="6"/>
                                </a:lnTo>
                                <a:lnTo>
                                  <a:pt x="1157" y="0"/>
                                </a:lnTo>
                                <a:close/>
                                <a:moveTo>
                                  <a:pt x="1201" y="0"/>
                                </a:moveTo>
                                <a:lnTo>
                                  <a:pt x="1227" y="0"/>
                                </a:lnTo>
                                <a:lnTo>
                                  <a:pt x="1227" y="6"/>
                                </a:lnTo>
                                <a:lnTo>
                                  <a:pt x="1201" y="6"/>
                                </a:lnTo>
                                <a:lnTo>
                                  <a:pt x="1201" y="0"/>
                                </a:lnTo>
                                <a:close/>
                                <a:moveTo>
                                  <a:pt x="1246" y="0"/>
                                </a:moveTo>
                                <a:lnTo>
                                  <a:pt x="1271" y="0"/>
                                </a:lnTo>
                                <a:lnTo>
                                  <a:pt x="1271" y="6"/>
                                </a:lnTo>
                                <a:lnTo>
                                  <a:pt x="1246" y="6"/>
                                </a:lnTo>
                                <a:lnTo>
                                  <a:pt x="1246" y="0"/>
                                </a:lnTo>
                                <a:close/>
                                <a:moveTo>
                                  <a:pt x="1290" y="0"/>
                                </a:moveTo>
                                <a:lnTo>
                                  <a:pt x="1316" y="0"/>
                                </a:lnTo>
                                <a:lnTo>
                                  <a:pt x="1316" y="6"/>
                                </a:lnTo>
                                <a:lnTo>
                                  <a:pt x="1290" y="6"/>
                                </a:lnTo>
                                <a:lnTo>
                                  <a:pt x="1290" y="0"/>
                                </a:lnTo>
                                <a:close/>
                                <a:moveTo>
                                  <a:pt x="1335" y="0"/>
                                </a:moveTo>
                                <a:lnTo>
                                  <a:pt x="1360" y="0"/>
                                </a:lnTo>
                                <a:lnTo>
                                  <a:pt x="1360" y="6"/>
                                </a:lnTo>
                                <a:lnTo>
                                  <a:pt x="1335" y="6"/>
                                </a:lnTo>
                                <a:lnTo>
                                  <a:pt x="1335" y="0"/>
                                </a:lnTo>
                                <a:close/>
                                <a:moveTo>
                                  <a:pt x="1379" y="0"/>
                                </a:moveTo>
                                <a:lnTo>
                                  <a:pt x="1405" y="0"/>
                                </a:lnTo>
                                <a:lnTo>
                                  <a:pt x="1405" y="6"/>
                                </a:lnTo>
                                <a:lnTo>
                                  <a:pt x="1379" y="6"/>
                                </a:lnTo>
                                <a:lnTo>
                                  <a:pt x="1379" y="0"/>
                                </a:lnTo>
                                <a:close/>
                                <a:moveTo>
                                  <a:pt x="1424" y="0"/>
                                </a:moveTo>
                                <a:lnTo>
                                  <a:pt x="1449" y="0"/>
                                </a:lnTo>
                                <a:lnTo>
                                  <a:pt x="1449" y="6"/>
                                </a:lnTo>
                                <a:lnTo>
                                  <a:pt x="1424" y="6"/>
                                </a:lnTo>
                                <a:lnTo>
                                  <a:pt x="1424" y="0"/>
                                </a:lnTo>
                                <a:close/>
                                <a:moveTo>
                                  <a:pt x="1468" y="0"/>
                                </a:moveTo>
                                <a:lnTo>
                                  <a:pt x="1493" y="0"/>
                                </a:lnTo>
                                <a:lnTo>
                                  <a:pt x="1493" y="6"/>
                                </a:lnTo>
                                <a:lnTo>
                                  <a:pt x="1468" y="6"/>
                                </a:lnTo>
                                <a:lnTo>
                                  <a:pt x="1468" y="0"/>
                                </a:lnTo>
                                <a:close/>
                                <a:moveTo>
                                  <a:pt x="1512" y="0"/>
                                </a:moveTo>
                                <a:lnTo>
                                  <a:pt x="1538" y="0"/>
                                </a:lnTo>
                                <a:lnTo>
                                  <a:pt x="1538" y="6"/>
                                </a:lnTo>
                                <a:lnTo>
                                  <a:pt x="1512" y="6"/>
                                </a:lnTo>
                                <a:lnTo>
                                  <a:pt x="1512" y="0"/>
                                </a:lnTo>
                                <a:close/>
                                <a:moveTo>
                                  <a:pt x="1557" y="0"/>
                                </a:moveTo>
                                <a:lnTo>
                                  <a:pt x="1582" y="0"/>
                                </a:lnTo>
                                <a:lnTo>
                                  <a:pt x="1582" y="6"/>
                                </a:lnTo>
                                <a:lnTo>
                                  <a:pt x="1557" y="6"/>
                                </a:lnTo>
                                <a:lnTo>
                                  <a:pt x="1557" y="0"/>
                                </a:lnTo>
                                <a:close/>
                                <a:moveTo>
                                  <a:pt x="1602" y="0"/>
                                </a:moveTo>
                                <a:lnTo>
                                  <a:pt x="1627" y="0"/>
                                </a:lnTo>
                                <a:lnTo>
                                  <a:pt x="1627" y="6"/>
                                </a:lnTo>
                                <a:lnTo>
                                  <a:pt x="1602" y="6"/>
                                </a:lnTo>
                                <a:lnTo>
                                  <a:pt x="1602" y="0"/>
                                </a:lnTo>
                                <a:close/>
                                <a:moveTo>
                                  <a:pt x="1646" y="0"/>
                                </a:moveTo>
                                <a:lnTo>
                                  <a:pt x="1672" y="0"/>
                                </a:lnTo>
                                <a:lnTo>
                                  <a:pt x="1672" y="6"/>
                                </a:lnTo>
                                <a:lnTo>
                                  <a:pt x="1646" y="6"/>
                                </a:lnTo>
                                <a:lnTo>
                                  <a:pt x="1646" y="0"/>
                                </a:lnTo>
                                <a:close/>
                                <a:moveTo>
                                  <a:pt x="1691" y="0"/>
                                </a:moveTo>
                                <a:lnTo>
                                  <a:pt x="1716" y="0"/>
                                </a:lnTo>
                                <a:lnTo>
                                  <a:pt x="1716" y="6"/>
                                </a:lnTo>
                                <a:lnTo>
                                  <a:pt x="1691" y="6"/>
                                </a:lnTo>
                                <a:lnTo>
                                  <a:pt x="1691" y="0"/>
                                </a:lnTo>
                                <a:close/>
                                <a:moveTo>
                                  <a:pt x="1735" y="0"/>
                                </a:moveTo>
                                <a:lnTo>
                                  <a:pt x="1760" y="0"/>
                                </a:lnTo>
                                <a:lnTo>
                                  <a:pt x="1760" y="6"/>
                                </a:lnTo>
                                <a:lnTo>
                                  <a:pt x="1735" y="6"/>
                                </a:lnTo>
                                <a:lnTo>
                                  <a:pt x="1735" y="0"/>
                                </a:lnTo>
                                <a:close/>
                                <a:moveTo>
                                  <a:pt x="1779" y="0"/>
                                </a:moveTo>
                                <a:lnTo>
                                  <a:pt x="1805" y="0"/>
                                </a:lnTo>
                                <a:lnTo>
                                  <a:pt x="1805" y="6"/>
                                </a:lnTo>
                                <a:lnTo>
                                  <a:pt x="1779" y="6"/>
                                </a:lnTo>
                                <a:lnTo>
                                  <a:pt x="1779" y="0"/>
                                </a:lnTo>
                                <a:close/>
                                <a:moveTo>
                                  <a:pt x="1824" y="0"/>
                                </a:moveTo>
                                <a:lnTo>
                                  <a:pt x="1849" y="0"/>
                                </a:lnTo>
                                <a:lnTo>
                                  <a:pt x="1849" y="6"/>
                                </a:lnTo>
                                <a:lnTo>
                                  <a:pt x="1824" y="6"/>
                                </a:lnTo>
                                <a:lnTo>
                                  <a:pt x="1824" y="0"/>
                                </a:lnTo>
                                <a:close/>
                                <a:moveTo>
                                  <a:pt x="1868" y="0"/>
                                </a:moveTo>
                                <a:lnTo>
                                  <a:pt x="1894" y="0"/>
                                </a:lnTo>
                                <a:lnTo>
                                  <a:pt x="1894" y="6"/>
                                </a:lnTo>
                                <a:lnTo>
                                  <a:pt x="1868" y="6"/>
                                </a:lnTo>
                                <a:lnTo>
                                  <a:pt x="1868" y="0"/>
                                </a:lnTo>
                                <a:close/>
                                <a:moveTo>
                                  <a:pt x="1913" y="0"/>
                                </a:moveTo>
                                <a:lnTo>
                                  <a:pt x="1938" y="0"/>
                                </a:lnTo>
                                <a:lnTo>
                                  <a:pt x="1938" y="6"/>
                                </a:lnTo>
                                <a:lnTo>
                                  <a:pt x="1913" y="6"/>
                                </a:lnTo>
                                <a:lnTo>
                                  <a:pt x="1913" y="0"/>
                                </a:lnTo>
                                <a:close/>
                                <a:moveTo>
                                  <a:pt x="1957" y="0"/>
                                </a:moveTo>
                                <a:lnTo>
                                  <a:pt x="1983" y="0"/>
                                </a:lnTo>
                                <a:lnTo>
                                  <a:pt x="1983" y="6"/>
                                </a:lnTo>
                                <a:lnTo>
                                  <a:pt x="1957" y="6"/>
                                </a:lnTo>
                                <a:lnTo>
                                  <a:pt x="1957" y="0"/>
                                </a:lnTo>
                                <a:close/>
                                <a:moveTo>
                                  <a:pt x="2002" y="0"/>
                                </a:moveTo>
                                <a:lnTo>
                                  <a:pt x="2027" y="0"/>
                                </a:lnTo>
                                <a:lnTo>
                                  <a:pt x="2027" y="6"/>
                                </a:lnTo>
                                <a:lnTo>
                                  <a:pt x="2002" y="6"/>
                                </a:lnTo>
                                <a:lnTo>
                                  <a:pt x="2002" y="0"/>
                                </a:lnTo>
                                <a:close/>
                                <a:moveTo>
                                  <a:pt x="2046" y="0"/>
                                </a:moveTo>
                                <a:lnTo>
                                  <a:pt x="2072" y="0"/>
                                </a:lnTo>
                                <a:lnTo>
                                  <a:pt x="2072" y="6"/>
                                </a:lnTo>
                                <a:lnTo>
                                  <a:pt x="2046" y="6"/>
                                </a:lnTo>
                                <a:lnTo>
                                  <a:pt x="2046" y="0"/>
                                </a:lnTo>
                                <a:close/>
                                <a:moveTo>
                                  <a:pt x="2091" y="0"/>
                                </a:moveTo>
                                <a:lnTo>
                                  <a:pt x="2116" y="0"/>
                                </a:lnTo>
                                <a:lnTo>
                                  <a:pt x="2116" y="6"/>
                                </a:lnTo>
                                <a:lnTo>
                                  <a:pt x="2091" y="6"/>
                                </a:lnTo>
                                <a:lnTo>
                                  <a:pt x="2091" y="0"/>
                                </a:lnTo>
                                <a:close/>
                                <a:moveTo>
                                  <a:pt x="2135" y="0"/>
                                </a:moveTo>
                                <a:lnTo>
                                  <a:pt x="2161" y="0"/>
                                </a:lnTo>
                                <a:lnTo>
                                  <a:pt x="2161" y="6"/>
                                </a:lnTo>
                                <a:lnTo>
                                  <a:pt x="2135" y="6"/>
                                </a:lnTo>
                                <a:lnTo>
                                  <a:pt x="2135" y="0"/>
                                </a:lnTo>
                                <a:close/>
                                <a:moveTo>
                                  <a:pt x="2180" y="0"/>
                                </a:moveTo>
                                <a:lnTo>
                                  <a:pt x="2205" y="0"/>
                                </a:lnTo>
                                <a:lnTo>
                                  <a:pt x="2205" y="6"/>
                                </a:lnTo>
                                <a:lnTo>
                                  <a:pt x="2180" y="6"/>
                                </a:lnTo>
                                <a:lnTo>
                                  <a:pt x="2180" y="0"/>
                                </a:lnTo>
                                <a:close/>
                                <a:moveTo>
                                  <a:pt x="2224" y="0"/>
                                </a:moveTo>
                                <a:lnTo>
                                  <a:pt x="2250" y="0"/>
                                </a:lnTo>
                                <a:lnTo>
                                  <a:pt x="2250" y="6"/>
                                </a:lnTo>
                                <a:lnTo>
                                  <a:pt x="2224" y="6"/>
                                </a:lnTo>
                                <a:lnTo>
                                  <a:pt x="2224" y="0"/>
                                </a:lnTo>
                                <a:close/>
                                <a:moveTo>
                                  <a:pt x="2269" y="0"/>
                                </a:moveTo>
                                <a:lnTo>
                                  <a:pt x="2294" y="0"/>
                                </a:lnTo>
                                <a:lnTo>
                                  <a:pt x="2294" y="6"/>
                                </a:lnTo>
                                <a:lnTo>
                                  <a:pt x="2269" y="6"/>
                                </a:lnTo>
                                <a:lnTo>
                                  <a:pt x="2269" y="0"/>
                                </a:lnTo>
                                <a:close/>
                                <a:moveTo>
                                  <a:pt x="2313" y="0"/>
                                </a:moveTo>
                                <a:lnTo>
                                  <a:pt x="2338" y="0"/>
                                </a:lnTo>
                                <a:lnTo>
                                  <a:pt x="2338" y="6"/>
                                </a:lnTo>
                                <a:lnTo>
                                  <a:pt x="2313" y="6"/>
                                </a:lnTo>
                                <a:lnTo>
                                  <a:pt x="2313" y="0"/>
                                </a:lnTo>
                                <a:close/>
                                <a:moveTo>
                                  <a:pt x="2357" y="0"/>
                                </a:moveTo>
                                <a:lnTo>
                                  <a:pt x="2383" y="0"/>
                                </a:lnTo>
                                <a:lnTo>
                                  <a:pt x="2383" y="6"/>
                                </a:lnTo>
                                <a:lnTo>
                                  <a:pt x="2357" y="6"/>
                                </a:lnTo>
                                <a:lnTo>
                                  <a:pt x="2357" y="0"/>
                                </a:lnTo>
                                <a:close/>
                                <a:moveTo>
                                  <a:pt x="2402" y="0"/>
                                </a:moveTo>
                                <a:lnTo>
                                  <a:pt x="2428" y="0"/>
                                </a:lnTo>
                                <a:lnTo>
                                  <a:pt x="2428" y="6"/>
                                </a:lnTo>
                                <a:lnTo>
                                  <a:pt x="2402" y="6"/>
                                </a:lnTo>
                                <a:lnTo>
                                  <a:pt x="2402" y="0"/>
                                </a:lnTo>
                                <a:close/>
                                <a:moveTo>
                                  <a:pt x="2447" y="0"/>
                                </a:moveTo>
                                <a:lnTo>
                                  <a:pt x="2472" y="0"/>
                                </a:lnTo>
                                <a:lnTo>
                                  <a:pt x="2472" y="6"/>
                                </a:lnTo>
                                <a:lnTo>
                                  <a:pt x="2447" y="6"/>
                                </a:lnTo>
                                <a:lnTo>
                                  <a:pt x="2447" y="0"/>
                                </a:lnTo>
                                <a:close/>
                                <a:moveTo>
                                  <a:pt x="2491" y="0"/>
                                </a:moveTo>
                                <a:lnTo>
                                  <a:pt x="2517" y="0"/>
                                </a:lnTo>
                                <a:lnTo>
                                  <a:pt x="2517" y="6"/>
                                </a:lnTo>
                                <a:lnTo>
                                  <a:pt x="2491" y="6"/>
                                </a:lnTo>
                                <a:lnTo>
                                  <a:pt x="2491" y="0"/>
                                </a:lnTo>
                                <a:close/>
                                <a:moveTo>
                                  <a:pt x="2536" y="0"/>
                                </a:moveTo>
                                <a:lnTo>
                                  <a:pt x="2561" y="0"/>
                                </a:lnTo>
                                <a:lnTo>
                                  <a:pt x="2561" y="6"/>
                                </a:lnTo>
                                <a:lnTo>
                                  <a:pt x="2536" y="6"/>
                                </a:lnTo>
                                <a:lnTo>
                                  <a:pt x="2536" y="0"/>
                                </a:lnTo>
                                <a:close/>
                                <a:moveTo>
                                  <a:pt x="2580" y="0"/>
                                </a:moveTo>
                                <a:lnTo>
                                  <a:pt x="2605" y="0"/>
                                </a:lnTo>
                                <a:lnTo>
                                  <a:pt x="2605" y="6"/>
                                </a:lnTo>
                                <a:lnTo>
                                  <a:pt x="2580" y="6"/>
                                </a:lnTo>
                                <a:lnTo>
                                  <a:pt x="2580" y="0"/>
                                </a:lnTo>
                                <a:close/>
                                <a:moveTo>
                                  <a:pt x="2624" y="0"/>
                                </a:moveTo>
                                <a:lnTo>
                                  <a:pt x="2650" y="0"/>
                                </a:lnTo>
                                <a:lnTo>
                                  <a:pt x="2650" y="6"/>
                                </a:lnTo>
                                <a:lnTo>
                                  <a:pt x="2624" y="6"/>
                                </a:lnTo>
                                <a:lnTo>
                                  <a:pt x="2624" y="0"/>
                                </a:lnTo>
                                <a:close/>
                                <a:moveTo>
                                  <a:pt x="2669" y="0"/>
                                </a:moveTo>
                                <a:lnTo>
                                  <a:pt x="2694" y="0"/>
                                </a:lnTo>
                                <a:lnTo>
                                  <a:pt x="2694" y="6"/>
                                </a:lnTo>
                                <a:lnTo>
                                  <a:pt x="2669" y="6"/>
                                </a:lnTo>
                                <a:lnTo>
                                  <a:pt x="2669" y="0"/>
                                </a:lnTo>
                                <a:close/>
                                <a:moveTo>
                                  <a:pt x="2713" y="0"/>
                                </a:moveTo>
                                <a:lnTo>
                                  <a:pt x="2739" y="0"/>
                                </a:lnTo>
                                <a:lnTo>
                                  <a:pt x="2739" y="6"/>
                                </a:lnTo>
                                <a:lnTo>
                                  <a:pt x="2713" y="6"/>
                                </a:lnTo>
                                <a:lnTo>
                                  <a:pt x="2713" y="0"/>
                                </a:lnTo>
                                <a:close/>
                                <a:moveTo>
                                  <a:pt x="2758" y="0"/>
                                </a:moveTo>
                                <a:lnTo>
                                  <a:pt x="2783" y="0"/>
                                </a:lnTo>
                                <a:lnTo>
                                  <a:pt x="2783" y="6"/>
                                </a:lnTo>
                                <a:lnTo>
                                  <a:pt x="2758" y="6"/>
                                </a:lnTo>
                                <a:lnTo>
                                  <a:pt x="2758" y="0"/>
                                </a:lnTo>
                                <a:close/>
                                <a:moveTo>
                                  <a:pt x="2803" y="0"/>
                                </a:moveTo>
                                <a:lnTo>
                                  <a:pt x="2828" y="0"/>
                                </a:lnTo>
                                <a:lnTo>
                                  <a:pt x="2828" y="6"/>
                                </a:lnTo>
                                <a:lnTo>
                                  <a:pt x="2803" y="6"/>
                                </a:lnTo>
                                <a:lnTo>
                                  <a:pt x="2803" y="0"/>
                                </a:lnTo>
                                <a:close/>
                                <a:moveTo>
                                  <a:pt x="2847" y="0"/>
                                </a:moveTo>
                                <a:lnTo>
                                  <a:pt x="2872" y="0"/>
                                </a:lnTo>
                                <a:lnTo>
                                  <a:pt x="2872" y="6"/>
                                </a:lnTo>
                                <a:lnTo>
                                  <a:pt x="2847" y="6"/>
                                </a:lnTo>
                                <a:lnTo>
                                  <a:pt x="2847" y="0"/>
                                </a:lnTo>
                                <a:close/>
                                <a:moveTo>
                                  <a:pt x="2891" y="0"/>
                                </a:moveTo>
                                <a:lnTo>
                                  <a:pt x="2917" y="0"/>
                                </a:lnTo>
                                <a:lnTo>
                                  <a:pt x="2917" y="6"/>
                                </a:lnTo>
                                <a:lnTo>
                                  <a:pt x="2891" y="6"/>
                                </a:lnTo>
                                <a:lnTo>
                                  <a:pt x="2891" y="0"/>
                                </a:lnTo>
                                <a:close/>
                                <a:moveTo>
                                  <a:pt x="2936" y="0"/>
                                </a:moveTo>
                                <a:lnTo>
                                  <a:pt x="2961" y="0"/>
                                </a:lnTo>
                                <a:lnTo>
                                  <a:pt x="2961" y="6"/>
                                </a:lnTo>
                                <a:lnTo>
                                  <a:pt x="2936" y="6"/>
                                </a:lnTo>
                                <a:lnTo>
                                  <a:pt x="2936" y="0"/>
                                </a:lnTo>
                                <a:close/>
                                <a:moveTo>
                                  <a:pt x="2980" y="0"/>
                                </a:moveTo>
                                <a:lnTo>
                                  <a:pt x="3006" y="0"/>
                                </a:lnTo>
                                <a:lnTo>
                                  <a:pt x="3006" y="6"/>
                                </a:lnTo>
                                <a:lnTo>
                                  <a:pt x="2980" y="6"/>
                                </a:lnTo>
                                <a:lnTo>
                                  <a:pt x="2980" y="0"/>
                                </a:lnTo>
                                <a:close/>
                                <a:moveTo>
                                  <a:pt x="3025" y="0"/>
                                </a:moveTo>
                                <a:lnTo>
                                  <a:pt x="3050" y="0"/>
                                </a:lnTo>
                                <a:lnTo>
                                  <a:pt x="3050" y="6"/>
                                </a:lnTo>
                                <a:lnTo>
                                  <a:pt x="3025" y="6"/>
                                </a:lnTo>
                                <a:lnTo>
                                  <a:pt x="3025" y="0"/>
                                </a:lnTo>
                                <a:close/>
                                <a:moveTo>
                                  <a:pt x="3069" y="0"/>
                                </a:moveTo>
                                <a:lnTo>
                                  <a:pt x="3095" y="0"/>
                                </a:lnTo>
                                <a:lnTo>
                                  <a:pt x="3095" y="6"/>
                                </a:lnTo>
                                <a:lnTo>
                                  <a:pt x="3069" y="6"/>
                                </a:lnTo>
                                <a:lnTo>
                                  <a:pt x="3069" y="0"/>
                                </a:lnTo>
                                <a:close/>
                                <a:moveTo>
                                  <a:pt x="3114" y="0"/>
                                </a:moveTo>
                                <a:lnTo>
                                  <a:pt x="3139" y="0"/>
                                </a:lnTo>
                                <a:lnTo>
                                  <a:pt x="3139" y="6"/>
                                </a:lnTo>
                                <a:lnTo>
                                  <a:pt x="3114" y="6"/>
                                </a:lnTo>
                                <a:lnTo>
                                  <a:pt x="3114" y="0"/>
                                </a:lnTo>
                                <a:close/>
                                <a:moveTo>
                                  <a:pt x="3158" y="0"/>
                                </a:moveTo>
                                <a:lnTo>
                                  <a:pt x="3183" y="0"/>
                                </a:lnTo>
                                <a:lnTo>
                                  <a:pt x="3183" y="6"/>
                                </a:lnTo>
                                <a:lnTo>
                                  <a:pt x="3158" y="6"/>
                                </a:lnTo>
                                <a:lnTo>
                                  <a:pt x="3158" y="0"/>
                                </a:lnTo>
                                <a:close/>
                                <a:moveTo>
                                  <a:pt x="3203" y="0"/>
                                </a:moveTo>
                                <a:lnTo>
                                  <a:pt x="3228" y="0"/>
                                </a:lnTo>
                                <a:lnTo>
                                  <a:pt x="3228" y="6"/>
                                </a:lnTo>
                                <a:lnTo>
                                  <a:pt x="3203" y="6"/>
                                </a:lnTo>
                                <a:lnTo>
                                  <a:pt x="3203" y="0"/>
                                </a:lnTo>
                                <a:close/>
                                <a:moveTo>
                                  <a:pt x="3247" y="0"/>
                                </a:moveTo>
                                <a:lnTo>
                                  <a:pt x="3273" y="0"/>
                                </a:lnTo>
                                <a:lnTo>
                                  <a:pt x="3273" y="6"/>
                                </a:lnTo>
                                <a:lnTo>
                                  <a:pt x="3247" y="6"/>
                                </a:lnTo>
                                <a:lnTo>
                                  <a:pt x="3247" y="0"/>
                                </a:lnTo>
                                <a:close/>
                                <a:moveTo>
                                  <a:pt x="3292" y="0"/>
                                </a:moveTo>
                                <a:lnTo>
                                  <a:pt x="3317" y="0"/>
                                </a:lnTo>
                                <a:lnTo>
                                  <a:pt x="3317" y="6"/>
                                </a:lnTo>
                                <a:lnTo>
                                  <a:pt x="3292" y="6"/>
                                </a:lnTo>
                                <a:lnTo>
                                  <a:pt x="3292" y="0"/>
                                </a:lnTo>
                                <a:close/>
                                <a:moveTo>
                                  <a:pt x="3336" y="0"/>
                                </a:moveTo>
                                <a:lnTo>
                                  <a:pt x="3362" y="0"/>
                                </a:lnTo>
                                <a:lnTo>
                                  <a:pt x="3362" y="6"/>
                                </a:lnTo>
                                <a:lnTo>
                                  <a:pt x="3336" y="6"/>
                                </a:lnTo>
                                <a:lnTo>
                                  <a:pt x="3336" y="0"/>
                                </a:lnTo>
                                <a:close/>
                                <a:moveTo>
                                  <a:pt x="3381" y="0"/>
                                </a:moveTo>
                                <a:lnTo>
                                  <a:pt x="3406" y="0"/>
                                </a:lnTo>
                                <a:lnTo>
                                  <a:pt x="3406" y="6"/>
                                </a:lnTo>
                                <a:lnTo>
                                  <a:pt x="3381" y="6"/>
                                </a:lnTo>
                                <a:lnTo>
                                  <a:pt x="3381" y="0"/>
                                </a:lnTo>
                                <a:close/>
                                <a:moveTo>
                                  <a:pt x="3425" y="0"/>
                                </a:moveTo>
                                <a:lnTo>
                                  <a:pt x="3450" y="0"/>
                                </a:lnTo>
                                <a:lnTo>
                                  <a:pt x="3450" y="6"/>
                                </a:lnTo>
                                <a:lnTo>
                                  <a:pt x="3425" y="6"/>
                                </a:lnTo>
                                <a:lnTo>
                                  <a:pt x="3425" y="0"/>
                                </a:lnTo>
                                <a:close/>
                                <a:moveTo>
                                  <a:pt x="3469" y="0"/>
                                </a:moveTo>
                                <a:lnTo>
                                  <a:pt x="3495" y="0"/>
                                </a:lnTo>
                                <a:lnTo>
                                  <a:pt x="3495" y="6"/>
                                </a:lnTo>
                                <a:lnTo>
                                  <a:pt x="3469" y="6"/>
                                </a:lnTo>
                                <a:lnTo>
                                  <a:pt x="3469" y="0"/>
                                </a:lnTo>
                                <a:close/>
                                <a:moveTo>
                                  <a:pt x="3514" y="0"/>
                                </a:moveTo>
                                <a:lnTo>
                                  <a:pt x="3539" y="0"/>
                                </a:lnTo>
                                <a:lnTo>
                                  <a:pt x="3539" y="6"/>
                                </a:lnTo>
                                <a:lnTo>
                                  <a:pt x="3514" y="6"/>
                                </a:lnTo>
                                <a:lnTo>
                                  <a:pt x="3514" y="0"/>
                                </a:lnTo>
                                <a:close/>
                                <a:moveTo>
                                  <a:pt x="3558" y="0"/>
                                </a:moveTo>
                                <a:lnTo>
                                  <a:pt x="3584" y="0"/>
                                </a:lnTo>
                                <a:lnTo>
                                  <a:pt x="3584" y="6"/>
                                </a:lnTo>
                                <a:lnTo>
                                  <a:pt x="3558" y="6"/>
                                </a:lnTo>
                                <a:lnTo>
                                  <a:pt x="3558" y="0"/>
                                </a:lnTo>
                                <a:close/>
                                <a:moveTo>
                                  <a:pt x="3603" y="0"/>
                                </a:moveTo>
                                <a:lnTo>
                                  <a:pt x="3629" y="0"/>
                                </a:lnTo>
                                <a:lnTo>
                                  <a:pt x="3629" y="6"/>
                                </a:lnTo>
                                <a:lnTo>
                                  <a:pt x="3603" y="6"/>
                                </a:lnTo>
                                <a:lnTo>
                                  <a:pt x="3603" y="0"/>
                                </a:lnTo>
                                <a:close/>
                                <a:moveTo>
                                  <a:pt x="3648" y="0"/>
                                </a:moveTo>
                                <a:lnTo>
                                  <a:pt x="3673" y="0"/>
                                </a:lnTo>
                                <a:lnTo>
                                  <a:pt x="3673" y="6"/>
                                </a:lnTo>
                                <a:lnTo>
                                  <a:pt x="3648" y="6"/>
                                </a:lnTo>
                                <a:lnTo>
                                  <a:pt x="3648" y="0"/>
                                </a:lnTo>
                                <a:close/>
                                <a:moveTo>
                                  <a:pt x="3692" y="0"/>
                                </a:moveTo>
                                <a:lnTo>
                                  <a:pt x="3717" y="0"/>
                                </a:lnTo>
                                <a:lnTo>
                                  <a:pt x="3717" y="6"/>
                                </a:lnTo>
                                <a:lnTo>
                                  <a:pt x="3692" y="6"/>
                                </a:lnTo>
                                <a:lnTo>
                                  <a:pt x="3692" y="0"/>
                                </a:lnTo>
                                <a:close/>
                                <a:moveTo>
                                  <a:pt x="3736" y="0"/>
                                </a:moveTo>
                                <a:lnTo>
                                  <a:pt x="3762" y="0"/>
                                </a:lnTo>
                                <a:lnTo>
                                  <a:pt x="3762" y="6"/>
                                </a:lnTo>
                                <a:lnTo>
                                  <a:pt x="3736" y="6"/>
                                </a:lnTo>
                                <a:lnTo>
                                  <a:pt x="3736" y="0"/>
                                </a:lnTo>
                                <a:close/>
                                <a:moveTo>
                                  <a:pt x="3781" y="0"/>
                                </a:moveTo>
                                <a:lnTo>
                                  <a:pt x="3806" y="0"/>
                                </a:lnTo>
                                <a:lnTo>
                                  <a:pt x="3806" y="6"/>
                                </a:lnTo>
                                <a:lnTo>
                                  <a:pt x="3781" y="6"/>
                                </a:lnTo>
                                <a:lnTo>
                                  <a:pt x="3781" y="0"/>
                                </a:lnTo>
                                <a:close/>
                                <a:moveTo>
                                  <a:pt x="3825" y="0"/>
                                </a:moveTo>
                                <a:lnTo>
                                  <a:pt x="3851" y="0"/>
                                </a:lnTo>
                                <a:lnTo>
                                  <a:pt x="3851" y="6"/>
                                </a:lnTo>
                                <a:lnTo>
                                  <a:pt x="3825" y="6"/>
                                </a:lnTo>
                                <a:lnTo>
                                  <a:pt x="3825" y="0"/>
                                </a:lnTo>
                                <a:close/>
                                <a:moveTo>
                                  <a:pt x="3870" y="0"/>
                                </a:moveTo>
                                <a:lnTo>
                                  <a:pt x="3895" y="0"/>
                                </a:lnTo>
                                <a:lnTo>
                                  <a:pt x="3895" y="6"/>
                                </a:lnTo>
                                <a:lnTo>
                                  <a:pt x="3870" y="6"/>
                                </a:lnTo>
                                <a:lnTo>
                                  <a:pt x="3870" y="0"/>
                                </a:lnTo>
                                <a:close/>
                                <a:moveTo>
                                  <a:pt x="3914" y="0"/>
                                </a:moveTo>
                                <a:lnTo>
                                  <a:pt x="3940" y="0"/>
                                </a:lnTo>
                                <a:lnTo>
                                  <a:pt x="3940" y="6"/>
                                </a:lnTo>
                                <a:lnTo>
                                  <a:pt x="3914" y="6"/>
                                </a:lnTo>
                                <a:lnTo>
                                  <a:pt x="3914" y="0"/>
                                </a:lnTo>
                                <a:close/>
                                <a:moveTo>
                                  <a:pt x="3959" y="0"/>
                                </a:moveTo>
                                <a:lnTo>
                                  <a:pt x="3984" y="0"/>
                                </a:lnTo>
                                <a:lnTo>
                                  <a:pt x="3984" y="6"/>
                                </a:lnTo>
                                <a:lnTo>
                                  <a:pt x="3959" y="6"/>
                                </a:lnTo>
                                <a:lnTo>
                                  <a:pt x="3959" y="0"/>
                                </a:lnTo>
                                <a:close/>
                                <a:moveTo>
                                  <a:pt x="4003" y="0"/>
                                </a:moveTo>
                                <a:lnTo>
                                  <a:pt x="4029" y="0"/>
                                </a:lnTo>
                                <a:lnTo>
                                  <a:pt x="4029" y="6"/>
                                </a:lnTo>
                                <a:lnTo>
                                  <a:pt x="4003" y="6"/>
                                </a:lnTo>
                                <a:lnTo>
                                  <a:pt x="4003" y="0"/>
                                </a:lnTo>
                                <a:close/>
                                <a:moveTo>
                                  <a:pt x="4048" y="0"/>
                                </a:moveTo>
                                <a:lnTo>
                                  <a:pt x="4073" y="0"/>
                                </a:lnTo>
                                <a:lnTo>
                                  <a:pt x="4073" y="6"/>
                                </a:lnTo>
                                <a:lnTo>
                                  <a:pt x="4048" y="6"/>
                                </a:lnTo>
                                <a:lnTo>
                                  <a:pt x="4048" y="0"/>
                                </a:lnTo>
                                <a:close/>
                                <a:moveTo>
                                  <a:pt x="4092" y="0"/>
                                </a:moveTo>
                                <a:lnTo>
                                  <a:pt x="4118" y="0"/>
                                </a:lnTo>
                                <a:lnTo>
                                  <a:pt x="4118" y="6"/>
                                </a:lnTo>
                                <a:lnTo>
                                  <a:pt x="4092" y="6"/>
                                </a:lnTo>
                                <a:lnTo>
                                  <a:pt x="4092" y="0"/>
                                </a:lnTo>
                                <a:close/>
                                <a:moveTo>
                                  <a:pt x="4137" y="0"/>
                                </a:moveTo>
                                <a:lnTo>
                                  <a:pt x="4162" y="0"/>
                                </a:lnTo>
                                <a:lnTo>
                                  <a:pt x="4162" y="6"/>
                                </a:lnTo>
                                <a:lnTo>
                                  <a:pt x="4137" y="6"/>
                                </a:lnTo>
                                <a:lnTo>
                                  <a:pt x="4137" y="0"/>
                                </a:lnTo>
                                <a:close/>
                                <a:moveTo>
                                  <a:pt x="4181" y="0"/>
                                </a:moveTo>
                                <a:lnTo>
                                  <a:pt x="4207" y="0"/>
                                </a:lnTo>
                                <a:lnTo>
                                  <a:pt x="4207" y="6"/>
                                </a:lnTo>
                                <a:lnTo>
                                  <a:pt x="4181" y="6"/>
                                </a:lnTo>
                                <a:lnTo>
                                  <a:pt x="4181" y="0"/>
                                </a:lnTo>
                                <a:close/>
                                <a:moveTo>
                                  <a:pt x="4226" y="0"/>
                                </a:moveTo>
                                <a:lnTo>
                                  <a:pt x="4251" y="0"/>
                                </a:lnTo>
                                <a:lnTo>
                                  <a:pt x="4251" y="6"/>
                                </a:lnTo>
                                <a:lnTo>
                                  <a:pt x="4226" y="6"/>
                                </a:lnTo>
                                <a:lnTo>
                                  <a:pt x="4226" y="0"/>
                                </a:lnTo>
                                <a:close/>
                                <a:moveTo>
                                  <a:pt x="4270" y="0"/>
                                </a:moveTo>
                                <a:lnTo>
                                  <a:pt x="4295" y="0"/>
                                </a:lnTo>
                                <a:lnTo>
                                  <a:pt x="4295" y="6"/>
                                </a:lnTo>
                                <a:lnTo>
                                  <a:pt x="4270" y="6"/>
                                </a:lnTo>
                                <a:lnTo>
                                  <a:pt x="4270" y="0"/>
                                </a:lnTo>
                                <a:close/>
                                <a:moveTo>
                                  <a:pt x="4314" y="0"/>
                                </a:moveTo>
                                <a:lnTo>
                                  <a:pt x="4340" y="0"/>
                                </a:lnTo>
                                <a:lnTo>
                                  <a:pt x="4340" y="6"/>
                                </a:lnTo>
                                <a:lnTo>
                                  <a:pt x="4314" y="6"/>
                                </a:lnTo>
                                <a:lnTo>
                                  <a:pt x="4314" y="0"/>
                                </a:lnTo>
                                <a:close/>
                                <a:moveTo>
                                  <a:pt x="4359" y="0"/>
                                </a:moveTo>
                                <a:lnTo>
                                  <a:pt x="4385" y="0"/>
                                </a:lnTo>
                                <a:lnTo>
                                  <a:pt x="4385" y="6"/>
                                </a:lnTo>
                                <a:lnTo>
                                  <a:pt x="4359" y="6"/>
                                </a:lnTo>
                                <a:lnTo>
                                  <a:pt x="4359" y="0"/>
                                </a:lnTo>
                                <a:close/>
                                <a:moveTo>
                                  <a:pt x="4404" y="0"/>
                                </a:moveTo>
                                <a:lnTo>
                                  <a:pt x="4429" y="0"/>
                                </a:lnTo>
                                <a:lnTo>
                                  <a:pt x="4429" y="6"/>
                                </a:lnTo>
                                <a:lnTo>
                                  <a:pt x="4404" y="6"/>
                                </a:lnTo>
                                <a:lnTo>
                                  <a:pt x="4404" y="0"/>
                                </a:lnTo>
                                <a:close/>
                                <a:moveTo>
                                  <a:pt x="4448" y="0"/>
                                </a:moveTo>
                                <a:lnTo>
                                  <a:pt x="4474" y="0"/>
                                </a:lnTo>
                                <a:lnTo>
                                  <a:pt x="4474" y="6"/>
                                </a:lnTo>
                                <a:lnTo>
                                  <a:pt x="4448" y="6"/>
                                </a:lnTo>
                                <a:lnTo>
                                  <a:pt x="4448" y="0"/>
                                </a:lnTo>
                                <a:close/>
                                <a:moveTo>
                                  <a:pt x="4493" y="0"/>
                                </a:moveTo>
                                <a:lnTo>
                                  <a:pt x="4518" y="0"/>
                                </a:lnTo>
                                <a:lnTo>
                                  <a:pt x="4518" y="6"/>
                                </a:lnTo>
                                <a:lnTo>
                                  <a:pt x="4493" y="6"/>
                                </a:lnTo>
                                <a:lnTo>
                                  <a:pt x="4493" y="0"/>
                                </a:lnTo>
                                <a:close/>
                                <a:moveTo>
                                  <a:pt x="4537" y="0"/>
                                </a:moveTo>
                                <a:lnTo>
                                  <a:pt x="4562" y="0"/>
                                </a:lnTo>
                                <a:lnTo>
                                  <a:pt x="4562" y="6"/>
                                </a:lnTo>
                                <a:lnTo>
                                  <a:pt x="4537" y="6"/>
                                </a:lnTo>
                                <a:lnTo>
                                  <a:pt x="4537" y="0"/>
                                </a:lnTo>
                                <a:close/>
                                <a:moveTo>
                                  <a:pt x="4581" y="0"/>
                                </a:moveTo>
                                <a:lnTo>
                                  <a:pt x="4607" y="0"/>
                                </a:lnTo>
                                <a:lnTo>
                                  <a:pt x="4607" y="6"/>
                                </a:lnTo>
                                <a:lnTo>
                                  <a:pt x="4581" y="6"/>
                                </a:lnTo>
                                <a:lnTo>
                                  <a:pt x="4581" y="0"/>
                                </a:lnTo>
                                <a:close/>
                                <a:moveTo>
                                  <a:pt x="4626" y="0"/>
                                </a:moveTo>
                                <a:lnTo>
                                  <a:pt x="4651" y="0"/>
                                </a:lnTo>
                                <a:lnTo>
                                  <a:pt x="4651" y="6"/>
                                </a:lnTo>
                                <a:lnTo>
                                  <a:pt x="4626" y="6"/>
                                </a:lnTo>
                                <a:lnTo>
                                  <a:pt x="4626" y="0"/>
                                </a:lnTo>
                                <a:close/>
                                <a:moveTo>
                                  <a:pt x="4670" y="0"/>
                                </a:moveTo>
                                <a:lnTo>
                                  <a:pt x="4696" y="0"/>
                                </a:lnTo>
                                <a:lnTo>
                                  <a:pt x="4696" y="6"/>
                                </a:lnTo>
                                <a:lnTo>
                                  <a:pt x="4670" y="6"/>
                                </a:lnTo>
                                <a:lnTo>
                                  <a:pt x="4670" y="0"/>
                                </a:lnTo>
                                <a:close/>
                                <a:moveTo>
                                  <a:pt x="4715" y="0"/>
                                </a:moveTo>
                                <a:lnTo>
                                  <a:pt x="4740" y="0"/>
                                </a:lnTo>
                                <a:lnTo>
                                  <a:pt x="4740" y="6"/>
                                </a:lnTo>
                                <a:lnTo>
                                  <a:pt x="4715" y="6"/>
                                </a:lnTo>
                                <a:lnTo>
                                  <a:pt x="4715" y="0"/>
                                </a:lnTo>
                                <a:close/>
                                <a:moveTo>
                                  <a:pt x="4760" y="0"/>
                                </a:moveTo>
                                <a:lnTo>
                                  <a:pt x="4785" y="0"/>
                                </a:lnTo>
                                <a:lnTo>
                                  <a:pt x="4785" y="6"/>
                                </a:lnTo>
                                <a:lnTo>
                                  <a:pt x="4760" y="6"/>
                                </a:lnTo>
                                <a:lnTo>
                                  <a:pt x="4760" y="0"/>
                                </a:lnTo>
                                <a:close/>
                                <a:moveTo>
                                  <a:pt x="4804" y="0"/>
                                </a:moveTo>
                                <a:lnTo>
                                  <a:pt x="4829" y="0"/>
                                </a:lnTo>
                                <a:lnTo>
                                  <a:pt x="4829" y="6"/>
                                </a:lnTo>
                                <a:lnTo>
                                  <a:pt x="4804" y="6"/>
                                </a:lnTo>
                                <a:lnTo>
                                  <a:pt x="4804" y="0"/>
                                </a:lnTo>
                                <a:close/>
                                <a:moveTo>
                                  <a:pt x="4848" y="0"/>
                                </a:moveTo>
                                <a:lnTo>
                                  <a:pt x="4874" y="0"/>
                                </a:lnTo>
                                <a:lnTo>
                                  <a:pt x="4874" y="6"/>
                                </a:lnTo>
                                <a:lnTo>
                                  <a:pt x="4848" y="6"/>
                                </a:lnTo>
                                <a:lnTo>
                                  <a:pt x="4848" y="0"/>
                                </a:lnTo>
                                <a:close/>
                                <a:moveTo>
                                  <a:pt x="4893" y="0"/>
                                </a:moveTo>
                                <a:lnTo>
                                  <a:pt x="4918" y="0"/>
                                </a:lnTo>
                                <a:lnTo>
                                  <a:pt x="4918" y="6"/>
                                </a:lnTo>
                                <a:lnTo>
                                  <a:pt x="4893" y="6"/>
                                </a:lnTo>
                                <a:lnTo>
                                  <a:pt x="4893" y="0"/>
                                </a:lnTo>
                                <a:close/>
                                <a:moveTo>
                                  <a:pt x="4937" y="0"/>
                                </a:moveTo>
                                <a:lnTo>
                                  <a:pt x="4963" y="0"/>
                                </a:lnTo>
                                <a:lnTo>
                                  <a:pt x="4963" y="6"/>
                                </a:lnTo>
                                <a:lnTo>
                                  <a:pt x="4937" y="6"/>
                                </a:lnTo>
                                <a:lnTo>
                                  <a:pt x="4937" y="0"/>
                                </a:lnTo>
                                <a:close/>
                                <a:moveTo>
                                  <a:pt x="4982" y="0"/>
                                </a:moveTo>
                                <a:lnTo>
                                  <a:pt x="5007" y="0"/>
                                </a:lnTo>
                                <a:lnTo>
                                  <a:pt x="5007" y="6"/>
                                </a:lnTo>
                                <a:lnTo>
                                  <a:pt x="4982" y="6"/>
                                </a:lnTo>
                                <a:lnTo>
                                  <a:pt x="4982" y="0"/>
                                </a:lnTo>
                                <a:close/>
                                <a:moveTo>
                                  <a:pt x="5026" y="0"/>
                                </a:moveTo>
                                <a:lnTo>
                                  <a:pt x="5052" y="0"/>
                                </a:lnTo>
                                <a:lnTo>
                                  <a:pt x="5052" y="6"/>
                                </a:lnTo>
                                <a:lnTo>
                                  <a:pt x="5026" y="6"/>
                                </a:lnTo>
                                <a:lnTo>
                                  <a:pt x="5026" y="0"/>
                                </a:lnTo>
                                <a:close/>
                                <a:moveTo>
                                  <a:pt x="5071" y="0"/>
                                </a:moveTo>
                                <a:lnTo>
                                  <a:pt x="5096" y="0"/>
                                </a:lnTo>
                                <a:lnTo>
                                  <a:pt x="5096" y="6"/>
                                </a:lnTo>
                                <a:lnTo>
                                  <a:pt x="5071" y="6"/>
                                </a:lnTo>
                                <a:lnTo>
                                  <a:pt x="5071" y="0"/>
                                </a:lnTo>
                                <a:close/>
                                <a:moveTo>
                                  <a:pt x="5115" y="0"/>
                                </a:moveTo>
                                <a:lnTo>
                                  <a:pt x="5140" y="0"/>
                                </a:lnTo>
                                <a:lnTo>
                                  <a:pt x="5140" y="6"/>
                                </a:lnTo>
                                <a:lnTo>
                                  <a:pt x="5115" y="6"/>
                                </a:lnTo>
                                <a:lnTo>
                                  <a:pt x="5115" y="0"/>
                                </a:lnTo>
                                <a:close/>
                                <a:moveTo>
                                  <a:pt x="5160" y="0"/>
                                </a:moveTo>
                                <a:lnTo>
                                  <a:pt x="5185" y="0"/>
                                </a:lnTo>
                                <a:lnTo>
                                  <a:pt x="5185" y="6"/>
                                </a:lnTo>
                                <a:lnTo>
                                  <a:pt x="5160" y="6"/>
                                </a:lnTo>
                                <a:lnTo>
                                  <a:pt x="5160" y="0"/>
                                </a:lnTo>
                                <a:close/>
                                <a:moveTo>
                                  <a:pt x="5204" y="0"/>
                                </a:moveTo>
                                <a:lnTo>
                                  <a:pt x="5230" y="0"/>
                                </a:lnTo>
                                <a:lnTo>
                                  <a:pt x="5230" y="6"/>
                                </a:lnTo>
                                <a:lnTo>
                                  <a:pt x="5204" y="6"/>
                                </a:lnTo>
                                <a:lnTo>
                                  <a:pt x="5204" y="0"/>
                                </a:lnTo>
                                <a:close/>
                                <a:moveTo>
                                  <a:pt x="5249" y="0"/>
                                </a:moveTo>
                                <a:lnTo>
                                  <a:pt x="5274" y="0"/>
                                </a:lnTo>
                                <a:lnTo>
                                  <a:pt x="5274" y="6"/>
                                </a:lnTo>
                                <a:lnTo>
                                  <a:pt x="5249" y="6"/>
                                </a:lnTo>
                                <a:lnTo>
                                  <a:pt x="5249" y="0"/>
                                </a:lnTo>
                                <a:close/>
                                <a:moveTo>
                                  <a:pt x="5293" y="0"/>
                                </a:moveTo>
                                <a:lnTo>
                                  <a:pt x="5319" y="0"/>
                                </a:lnTo>
                                <a:lnTo>
                                  <a:pt x="5319" y="6"/>
                                </a:lnTo>
                                <a:lnTo>
                                  <a:pt x="5293" y="6"/>
                                </a:lnTo>
                                <a:lnTo>
                                  <a:pt x="5293" y="0"/>
                                </a:lnTo>
                                <a:close/>
                                <a:moveTo>
                                  <a:pt x="5338" y="0"/>
                                </a:moveTo>
                                <a:lnTo>
                                  <a:pt x="5363" y="0"/>
                                </a:lnTo>
                                <a:lnTo>
                                  <a:pt x="5363" y="6"/>
                                </a:lnTo>
                                <a:lnTo>
                                  <a:pt x="5338" y="6"/>
                                </a:lnTo>
                                <a:lnTo>
                                  <a:pt x="5338" y="0"/>
                                </a:lnTo>
                                <a:close/>
                                <a:moveTo>
                                  <a:pt x="5382" y="0"/>
                                </a:moveTo>
                                <a:lnTo>
                                  <a:pt x="5407" y="0"/>
                                </a:lnTo>
                                <a:lnTo>
                                  <a:pt x="5407" y="6"/>
                                </a:lnTo>
                                <a:lnTo>
                                  <a:pt x="5382" y="6"/>
                                </a:lnTo>
                                <a:lnTo>
                                  <a:pt x="5382" y="0"/>
                                </a:lnTo>
                                <a:close/>
                                <a:moveTo>
                                  <a:pt x="5426" y="0"/>
                                </a:moveTo>
                                <a:lnTo>
                                  <a:pt x="5452" y="0"/>
                                </a:lnTo>
                                <a:lnTo>
                                  <a:pt x="5452" y="6"/>
                                </a:lnTo>
                                <a:lnTo>
                                  <a:pt x="5426" y="6"/>
                                </a:lnTo>
                                <a:lnTo>
                                  <a:pt x="5426" y="0"/>
                                </a:lnTo>
                                <a:close/>
                                <a:moveTo>
                                  <a:pt x="5471" y="0"/>
                                </a:moveTo>
                                <a:lnTo>
                                  <a:pt x="5496" y="0"/>
                                </a:lnTo>
                                <a:lnTo>
                                  <a:pt x="5496" y="6"/>
                                </a:lnTo>
                                <a:lnTo>
                                  <a:pt x="5471" y="6"/>
                                </a:lnTo>
                                <a:lnTo>
                                  <a:pt x="5471" y="0"/>
                                </a:lnTo>
                                <a:close/>
                                <a:moveTo>
                                  <a:pt x="5515" y="0"/>
                                </a:moveTo>
                                <a:lnTo>
                                  <a:pt x="5541" y="0"/>
                                </a:lnTo>
                                <a:lnTo>
                                  <a:pt x="5541" y="6"/>
                                </a:lnTo>
                                <a:lnTo>
                                  <a:pt x="5515" y="6"/>
                                </a:lnTo>
                                <a:lnTo>
                                  <a:pt x="5515" y="0"/>
                                </a:lnTo>
                                <a:close/>
                                <a:moveTo>
                                  <a:pt x="5560" y="0"/>
                                </a:moveTo>
                                <a:lnTo>
                                  <a:pt x="5586" y="0"/>
                                </a:lnTo>
                                <a:lnTo>
                                  <a:pt x="5586" y="6"/>
                                </a:lnTo>
                                <a:lnTo>
                                  <a:pt x="5560" y="6"/>
                                </a:lnTo>
                                <a:lnTo>
                                  <a:pt x="5560" y="0"/>
                                </a:lnTo>
                                <a:close/>
                                <a:moveTo>
                                  <a:pt x="5605" y="0"/>
                                </a:moveTo>
                                <a:lnTo>
                                  <a:pt x="5630" y="0"/>
                                </a:lnTo>
                                <a:lnTo>
                                  <a:pt x="5630" y="6"/>
                                </a:lnTo>
                                <a:lnTo>
                                  <a:pt x="5605" y="6"/>
                                </a:lnTo>
                                <a:lnTo>
                                  <a:pt x="5605" y="0"/>
                                </a:lnTo>
                                <a:close/>
                                <a:moveTo>
                                  <a:pt x="5649" y="0"/>
                                </a:moveTo>
                                <a:lnTo>
                                  <a:pt x="5674" y="0"/>
                                </a:lnTo>
                                <a:lnTo>
                                  <a:pt x="5674" y="6"/>
                                </a:lnTo>
                                <a:lnTo>
                                  <a:pt x="5649" y="6"/>
                                </a:lnTo>
                                <a:lnTo>
                                  <a:pt x="5649" y="0"/>
                                </a:lnTo>
                                <a:close/>
                                <a:moveTo>
                                  <a:pt x="5693" y="0"/>
                                </a:moveTo>
                                <a:lnTo>
                                  <a:pt x="5719" y="0"/>
                                </a:lnTo>
                                <a:lnTo>
                                  <a:pt x="5719" y="6"/>
                                </a:lnTo>
                                <a:lnTo>
                                  <a:pt x="5693" y="6"/>
                                </a:lnTo>
                                <a:lnTo>
                                  <a:pt x="5693" y="0"/>
                                </a:lnTo>
                                <a:close/>
                                <a:moveTo>
                                  <a:pt x="5738" y="0"/>
                                </a:moveTo>
                                <a:lnTo>
                                  <a:pt x="5763" y="0"/>
                                </a:lnTo>
                                <a:lnTo>
                                  <a:pt x="5763" y="6"/>
                                </a:lnTo>
                                <a:lnTo>
                                  <a:pt x="5738" y="6"/>
                                </a:lnTo>
                                <a:lnTo>
                                  <a:pt x="5738" y="0"/>
                                </a:lnTo>
                                <a:close/>
                                <a:moveTo>
                                  <a:pt x="5782" y="0"/>
                                </a:moveTo>
                                <a:lnTo>
                                  <a:pt x="5808" y="0"/>
                                </a:lnTo>
                                <a:lnTo>
                                  <a:pt x="5808" y="6"/>
                                </a:lnTo>
                                <a:lnTo>
                                  <a:pt x="5782" y="6"/>
                                </a:lnTo>
                                <a:lnTo>
                                  <a:pt x="5782" y="0"/>
                                </a:lnTo>
                                <a:close/>
                                <a:moveTo>
                                  <a:pt x="5827" y="0"/>
                                </a:moveTo>
                                <a:lnTo>
                                  <a:pt x="5852" y="0"/>
                                </a:lnTo>
                                <a:lnTo>
                                  <a:pt x="5852" y="6"/>
                                </a:lnTo>
                                <a:lnTo>
                                  <a:pt x="5827" y="6"/>
                                </a:lnTo>
                                <a:lnTo>
                                  <a:pt x="5827" y="0"/>
                                </a:lnTo>
                                <a:close/>
                                <a:moveTo>
                                  <a:pt x="5871" y="0"/>
                                </a:moveTo>
                                <a:lnTo>
                                  <a:pt x="5897" y="0"/>
                                </a:lnTo>
                                <a:lnTo>
                                  <a:pt x="5897" y="6"/>
                                </a:lnTo>
                                <a:lnTo>
                                  <a:pt x="5871" y="6"/>
                                </a:lnTo>
                                <a:lnTo>
                                  <a:pt x="5871" y="0"/>
                                </a:lnTo>
                                <a:close/>
                                <a:moveTo>
                                  <a:pt x="5916" y="0"/>
                                </a:moveTo>
                                <a:lnTo>
                                  <a:pt x="5941" y="0"/>
                                </a:lnTo>
                                <a:lnTo>
                                  <a:pt x="5941" y="6"/>
                                </a:lnTo>
                                <a:lnTo>
                                  <a:pt x="5916" y="6"/>
                                </a:lnTo>
                                <a:lnTo>
                                  <a:pt x="5916" y="0"/>
                                </a:lnTo>
                                <a:close/>
                                <a:moveTo>
                                  <a:pt x="5960" y="0"/>
                                </a:moveTo>
                                <a:lnTo>
                                  <a:pt x="5986" y="0"/>
                                </a:lnTo>
                                <a:lnTo>
                                  <a:pt x="5986" y="6"/>
                                </a:lnTo>
                                <a:lnTo>
                                  <a:pt x="5960" y="6"/>
                                </a:lnTo>
                                <a:lnTo>
                                  <a:pt x="5960" y="0"/>
                                </a:lnTo>
                                <a:close/>
                                <a:moveTo>
                                  <a:pt x="6005" y="0"/>
                                </a:moveTo>
                                <a:lnTo>
                                  <a:pt x="6030" y="0"/>
                                </a:lnTo>
                                <a:lnTo>
                                  <a:pt x="6030" y="6"/>
                                </a:lnTo>
                                <a:lnTo>
                                  <a:pt x="6005" y="6"/>
                                </a:lnTo>
                                <a:lnTo>
                                  <a:pt x="6005" y="0"/>
                                </a:lnTo>
                                <a:close/>
                                <a:moveTo>
                                  <a:pt x="6049" y="0"/>
                                </a:moveTo>
                                <a:lnTo>
                                  <a:pt x="6062" y="0"/>
                                </a:lnTo>
                                <a:lnTo>
                                  <a:pt x="6062" y="6"/>
                                </a:lnTo>
                                <a:lnTo>
                                  <a:pt x="6049" y="6"/>
                                </a:lnTo>
                                <a:lnTo>
                                  <a:pt x="6049"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25" name="Freeform 165"/>
                        <wps:cNvSpPr>
                          <a:spLocks noEditPoints="1"/>
                        </wps:cNvSpPr>
                        <wps:spPr bwMode="auto">
                          <a:xfrm>
                            <a:off x="1905" y="1854200"/>
                            <a:ext cx="3845560" cy="32385"/>
                          </a:xfrm>
                          <a:custGeom>
                            <a:avLst/>
                            <a:gdLst>
                              <a:gd name="T0" fmla="*/ 0 w 6056"/>
                              <a:gd name="T1" fmla="*/ 0 h 51"/>
                              <a:gd name="T2" fmla="*/ 6056 w 6056"/>
                              <a:gd name="T3" fmla="*/ 0 h 51"/>
                              <a:gd name="T4" fmla="*/ 6056 w 6056"/>
                              <a:gd name="T5" fmla="*/ 8 h 51"/>
                              <a:gd name="T6" fmla="*/ 0 w 6056"/>
                              <a:gd name="T7" fmla="*/ 8 h 51"/>
                              <a:gd name="T8" fmla="*/ 0 w 6056"/>
                              <a:gd name="T9" fmla="*/ 0 h 51"/>
                              <a:gd name="T10" fmla="*/ 0 w 6056"/>
                              <a:gd name="T11" fmla="*/ 17 h 51"/>
                              <a:gd name="T12" fmla="*/ 6056 w 6056"/>
                              <a:gd name="T13" fmla="*/ 17 h 51"/>
                              <a:gd name="T14" fmla="*/ 6056 w 6056"/>
                              <a:gd name="T15" fmla="*/ 34 h 51"/>
                              <a:gd name="T16" fmla="*/ 0 w 6056"/>
                              <a:gd name="T17" fmla="*/ 34 h 51"/>
                              <a:gd name="T18" fmla="*/ 0 w 6056"/>
                              <a:gd name="T19" fmla="*/ 17 h 51"/>
                              <a:gd name="T20" fmla="*/ 0 w 6056"/>
                              <a:gd name="T21" fmla="*/ 42 h 51"/>
                              <a:gd name="T22" fmla="*/ 6056 w 6056"/>
                              <a:gd name="T23" fmla="*/ 42 h 51"/>
                              <a:gd name="T24" fmla="*/ 6056 w 6056"/>
                              <a:gd name="T25" fmla="*/ 51 h 51"/>
                              <a:gd name="T26" fmla="*/ 0 w 6056"/>
                              <a:gd name="T27" fmla="*/ 51 h 51"/>
                              <a:gd name="T28" fmla="*/ 0 w 6056"/>
                              <a:gd name="T29" fmla="*/ 42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056" h="51">
                                <a:moveTo>
                                  <a:pt x="0" y="0"/>
                                </a:moveTo>
                                <a:lnTo>
                                  <a:pt x="6056" y="0"/>
                                </a:lnTo>
                                <a:lnTo>
                                  <a:pt x="6056" y="8"/>
                                </a:lnTo>
                                <a:lnTo>
                                  <a:pt x="0" y="8"/>
                                </a:lnTo>
                                <a:lnTo>
                                  <a:pt x="0" y="0"/>
                                </a:lnTo>
                                <a:close/>
                                <a:moveTo>
                                  <a:pt x="0" y="17"/>
                                </a:moveTo>
                                <a:lnTo>
                                  <a:pt x="6056" y="17"/>
                                </a:lnTo>
                                <a:lnTo>
                                  <a:pt x="6056" y="34"/>
                                </a:lnTo>
                                <a:lnTo>
                                  <a:pt x="0" y="34"/>
                                </a:lnTo>
                                <a:lnTo>
                                  <a:pt x="0" y="17"/>
                                </a:lnTo>
                                <a:close/>
                                <a:moveTo>
                                  <a:pt x="0" y="42"/>
                                </a:moveTo>
                                <a:lnTo>
                                  <a:pt x="6056" y="42"/>
                                </a:lnTo>
                                <a:lnTo>
                                  <a:pt x="6056" y="51"/>
                                </a:lnTo>
                                <a:lnTo>
                                  <a:pt x="0" y="51"/>
                                </a:lnTo>
                                <a:lnTo>
                                  <a:pt x="0" y="42"/>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226" name="Rectangle 166"/>
                        <wps:cNvSpPr>
                          <a:spLocks noChangeArrowheads="1"/>
                        </wps:cNvSpPr>
                        <wps:spPr bwMode="auto">
                          <a:xfrm>
                            <a:off x="1059815" y="1924685"/>
                            <a:ext cx="1414780" cy="185420"/>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Freeform 167"/>
                        <wps:cNvSpPr>
                          <a:spLocks noEditPoints="1"/>
                        </wps:cNvSpPr>
                        <wps:spPr bwMode="auto">
                          <a:xfrm>
                            <a:off x="1057910" y="1922780"/>
                            <a:ext cx="1418590" cy="189230"/>
                          </a:xfrm>
                          <a:custGeom>
                            <a:avLst/>
                            <a:gdLst>
                              <a:gd name="T0" fmla="*/ 0 w 2234"/>
                              <a:gd name="T1" fmla="*/ 0 h 298"/>
                              <a:gd name="T2" fmla="*/ 2234 w 2234"/>
                              <a:gd name="T3" fmla="*/ 0 h 298"/>
                              <a:gd name="T4" fmla="*/ 2234 w 2234"/>
                              <a:gd name="T5" fmla="*/ 298 h 298"/>
                              <a:gd name="T6" fmla="*/ 0 w 2234"/>
                              <a:gd name="T7" fmla="*/ 298 h 298"/>
                              <a:gd name="T8" fmla="*/ 0 w 2234"/>
                              <a:gd name="T9" fmla="*/ 0 h 298"/>
                              <a:gd name="T10" fmla="*/ 7 w 2234"/>
                              <a:gd name="T11" fmla="*/ 295 h 298"/>
                              <a:gd name="T12" fmla="*/ 3 w 2234"/>
                              <a:gd name="T13" fmla="*/ 292 h 298"/>
                              <a:gd name="T14" fmla="*/ 2231 w 2234"/>
                              <a:gd name="T15" fmla="*/ 292 h 298"/>
                              <a:gd name="T16" fmla="*/ 2228 w 2234"/>
                              <a:gd name="T17" fmla="*/ 295 h 298"/>
                              <a:gd name="T18" fmla="*/ 2228 w 2234"/>
                              <a:gd name="T19" fmla="*/ 3 h 298"/>
                              <a:gd name="T20" fmla="*/ 2231 w 2234"/>
                              <a:gd name="T21" fmla="*/ 6 h 298"/>
                              <a:gd name="T22" fmla="*/ 3 w 2234"/>
                              <a:gd name="T23" fmla="*/ 6 h 298"/>
                              <a:gd name="T24" fmla="*/ 7 w 2234"/>
                              <a:gd name="T25" fmla="*/ 3 h 298"/>
                              <a:gd name="T26" fmla="*/ 7 w 2234"/>
                              <a:gd name="T27" fmla="*/ 295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234" h="298">
                                <a:moveTo>
                                  <a:pt x="0" y="0"/>
                                </a:moveTo>
                                <a:lnTo>
                                  <a:pt x="2234" y="0"/>
                                </a:lnTo>
                                <a:lnTo>
                                  <a:pt x="2234" y="298"/>
                                </a:lnTo>
                                <a:lnTo>
                                  <a:pt x="0" y="298"/>
                                </a:lnTo>
                                <a:lnTo>
                                  <a:pt x="0" y="0"/>
                                </a:lnTo>
                                <a:close/>
                                <a:moveTo>
                                  <a:pt x="7" y="295"/>
                                </a:moveTo>
                                <a:lnTo>
                                  <a:pt x="3" y="292"/>
                                </a:lnTo>
                                <a:lnTo>
                                  <a:pt x="2231" y="292"/>
                                </a:lnTo>
                                <a:lnTo>
                                  <a:pt x="2228" y="295"/>
                                </a:lnTo>
                                <a:lnTo>
                                  <a:pt x="2228" y="3"/>
                                </a:lnTo>
                                <a:lnTo>
                                  <a:pt x="2231" y="6"/>
                                </a:lnTo>
                                <a:lnTo>
                                  <a:pt x="3" y="6"/>
                                </a:lnTo>
                                <a:lnTo>
                                  <a:pt x="7" y="3"/>
                                </a:lnTo>
                                <a:lnTo>
                                  <a:pt x="7" y="29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2745105" y="1920875"/>
                            <a:ext cx="1071880" cy="180975"/>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 name="Freeform 169"/>
                        <wps:cNvSpPr>
                          <a:spLocks noEditPoints="1"/>
                        </wps:cNvSpPr>
                        <wps:spPr bwMode="auto">
                          <a:xfrm>
                            <a:off x="2742565" y="1918335"/>
                            <a:ext cx="1076325" cy="186055"/>
                          </a:xfrm>
                          <a:custGeom>
                            <a:avLst/>
                            <a:gdLst>
                              <a:gd name="T0" fmla="*/ 0 w 1695"/>
                              <a:gd name="T1" fmla="*/ 0 h 293"/>
                              <a:gd name="T2" fmla="*/ 1695 w 1695"/>
                              <a:gd name="T3" fmla="*/ 0 h 293"/>
                              <a:gd name="T4" fmla="*/ 1695 w 1695"/>
                              <a:gd name="T5" fmla="*/ 293 h 293"/>
                              <a:gd name="T6" fmla="*/ 0 w 1695"/>
                              <a:gd name="T7" fmla="*/ 293 h 293"/>
                              <a:gd name="T8" fmla="*/ 0 w 1695"/>
                              <a:gd name="T9" fmla="*/ 0 h 293"/>
                              <a:gd name="T10" fmla="*/ 7 w 1695"/>
                              <a:gd name="T11" fmla="*/ 289 h 293"/>
                              <a:gd name="T12" fmla="*/ 4 w 1695"/>
                              <a:gd name="T13" fmla="*/ 286 h 293"/>
                              <a:gd name="T14" fmla="*/ 1692 w 1695"/>
                              <a:gd name="T15" fmla="*/ 286 h 293"/>
                              <a:gd name="T16" fmla="*/ 1689 w 1695"/>
                              <a:gd name="T17" fmla="*/ 289 h 293"/>
                              <a:gd name="T18" fmla="*/ 1689 w 1695"/>
                              <a:gd name="T19" fmla="*/ 4 h 293"/>
                              <a:gd name="T20" fmla="*/ 1692 w 1695"/>
                              <a:gd name="T21" fmla="*/ 7 h 293"/>
                              <a:gd name="T22" fmla="*/ 4 w 1695"/>
                              <a:gd name="T23" fmla="*/ 7 h 293"/>
                              <a:gd name="T24" fmla="*/ 7 w 1695"/>
                              <a:gd name="T25" fmla="*/ 4 h 293"/>
                              <a:gd name="T26" fmla="*/ 7 w 1695"/>
                              <a:gd name="T27" fmla="*/ 289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695" h="293">
                                <a:moveTo>
                                  <a:pt x="0" y="0"/>
                                </a:moveTo>
                                <a:lnTo>
                                  <a:pt x="1695" y="0"/>
                                </a:lnTo>
                                <a:lnTo>
                                  <a:pt x="1695" y="293"/>
                                </a:lnTo>
                                <a:lnTo>
                                  <a:pt x="0" y="293"/>
                                </a:lnTo>
                                <a:lnTo>
                                  <a:pt x="0" y="0"/>
                                </a:lnTo>
                                <a:close/>
                                <a:moveTo>
                                  <a:pt x="7" y="289"/>
                                </a:moveTo>
                                <a:lnTo>
                                  <a:pt x="4" y="286"/>
                                </a:lnTo>
                                <a:lnTo>
                                  <a:pt x="1692" y="286"/>
                                </a:lnTo>
                                <a:lnTo>
                                  <a:pt x="1689" y="289"/>
                                </a:lnTo>
                                <a:lnTo>
                                  <a:pt x="1689" y="4"/>
                                </a:lnTo>
                                <a:lnTo>
                                  <a:pt x="1692" y="7"/>
                                </a:lnTo>
                                <a:lnTo>
                                  <a:pt x="4" y="7"/>
                                </a:lnTo>
                                <a:lnTo>
                                  <a:pt x="7" y="4"/>
                                </a:lnTo>
                                <a:lnTo>
                                  <a:pt x="7" y="28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22" name="Rectangle 322"/>
                        <wps:cNvSpPr>
                          <a:spLocks noChangeArrowheads="1"/>
                        </wps:cNvSpPr>
                        <wps:spPr bwMode="auto">
                          <a:xfrm>
                            <a:off x="1069779" y="861695"/>
                            <a:ext cx="50546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4871B3" w:rsidRDefault="0059726E" w:rsidP="004871B3">
                              <w:pPr>
                                <w:rPr>
                                  <w:sz w:val="16"/>
                                  <w:szCs w:val="16"/>
                                </w:rPr>
                              </w:pPr>
                              <w:r w:rsidRPr="004871B3">
                                <w:rPr>
                                  <w:b/>
                                  <w:bCs/>
                                  <w:color w:val="000000"/>
                                  <w:sz w:val="16"/>
                                  <w:szCs w:val="16"/>
                                </w:rPr>
                                <w:t>СПП (</w:t>
                              </w:r>
                              <w:r w:rsidRPr="004871B3">
                                <w:rPr>
                                  <w:b/>
                                  <w:bCs/>
                                  <w:color w:val="000000"/>
                                  <w:sz w:val="16"/>
                                  <w:szCs w:val="16"/>
                                  <w:lang w:val="en-US"/>
                                </w:rPr>
                                <w:t>IMS</w:t>
                              </w:r>
                              <w:r w:rsidRPr="004871B3">
                                <w:rPr>
                                  <w:b/>
                                  <w:bCs/>
                                  <w:color w:val="000000"/>
                                  <w:sz w:val="16"/>
                                  <w:szCs w:val="16"/>
                                </w:rPr>
                                <w:t>)</w:t>
                              </w:r>
                            </w:p>
                          </w:txbxContent>
                        </wps:txbx>
                        <wps:bodyPr rot="0" vert="horz" wrap="square" lIns="0" tIns="0" rIns="0" bIns="0" anchor="t" anchorCtr="0">
                          <a:spAutoFit/>
                        </wps:bodyPr>
                      </wps:wsp>
                      <wps:wsp>
                        <wps:cNvPr id="324" name="Rectangle 324"/>
                        <wps:cNvSpPr>
                          <a:spLocks noChangeArrowheads="1"/>
                        </wps:cNvSpPr>
                        <wps:spPr bwMode="auto">
                          <a:xfrm>
                            <a:off x="1189461" y="1538328"/>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wps:wsp>
                        <wps:cNvPr id="325" name="Rectangle 325"/>
                        <wps:cNvSpPr>
                          <a:spLocks noChangeArrowheads="1"/>
                        </wps:cNvSpPr>
                        <wps:spPr bwMode="auto">
                          <a:xfrm>
                            <a:off x="1697323" y="1883799"/>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4871B3">
                              <w:r>
                                <w:rPr>
                                  <w:b/>
                                  <w:bCs/>
                                  <w:color w:val="000000"/>
                                  <w:sz w:val="18"/>
                                  <w:szCs w:val="18"/>
                                </w:rPr>
                                <w:t>СПП</w:t>
                              </w:r>
                            </w:p>
                          </w:txbxContent>
                        </wps:txbx>
                        <wps:bodyPr rot="0" vert="horz" wrap="square" lIns="0" tIns="0" rIns="0" bIns="0" anchor="t" anchorCtr="0">
                          <a:spAutoFit/>
                        </wps:bodyPr>
                      </wps:wsp>
                      <wps:wsp>
                        <wps:cNvPr id="424" name="Rectangle 424"/>
                        <wps:cNvSpPr>
                          <a:spLocks noChangeArrowheads="1"/>
                        </wps:cNvSpPr>
                        <wps:spPr bwMode="auto">
                          <a:xfrm>
                            <a:off x="1697323" y="526415"/>
                            <a:ext cx="5283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Эмуляция</w:t>
                              </w:r>
                            </w:p>
                          </w:txbxContent>
                        </wps:txbx>
                        <wps:bodyPr rot="0" vert="horz" wrap="square" lIns="0" tIns="0" rIns="0" bIns="0" anchor="t" anchorCtr="0">
                          <a:spAutoFit/>
                        </wps:bodyPr>
                      </wps:wsp>
                      <wps:wsp>
                        <wps:cNvPr id="425" name="Rectangle 425"/>
                        <wps:cNvSpPr>
                          <a:spLocks noChangeArrowheads="1"/>
                        </wps:cNvSpPr>
                        <wps:spPr bwMode="auto">
                          <a:xfrm>
                            <a:off x="1869106" y="845820"/>
                            <a:ext cx="5283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Эмуляция</w:t>
                              </w:r>
                            </w:p>
                          </w:txbxContent>
                        </wps:txbx>
                        <wps:bodyPr rot="0" vert="horz" wrap="square" lIns="0" tIns="0" rIns="0" bIns="0" anchor="t" anchorCtr="0">
                          <a:spAutoFit/>
                        </wps:bodyPr>
                      </wps:wsp>
                      <wps:wsp>
                        <wps:cNvPr id="426" name="Rectangle 426"/>
                        <wps:cNvSpPr>
                          <a:spLocks noChangeArrowheads="1"/>
                        </wps:cNvSpPr>
                        <wps:spPr bwMode="auto">
                          <a:xfrm>
                            <a:off x="1940560" y="1130300"/>
                            <a:ext cx="5283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Эмуляция</w:t>
                              </w:r>
                            </w:p>
                          </w:txbxContent>
                        </wps:txbx>
                        <wps:bodyPr rot="0" vert="horz" wrap="square" lIns="0" tIns="0" rIns="0" bIns="0" anchor="t" anchorCtr="0">
                          <a:spAutoFit/>
                        </wps:bodyPr>
                      </wps:wsp>
                    </wpc:wpc>
                  </a:graphicData>
                </a:graphic>
              </wp:inline>
            </w:drawing>
          </mc:Choice>
          <mc:Fallback>
            <w:pict>
              <v:group id="Canvas 238" o:spid="_x0000_s1131" editas="canvas" style="width:306.9pt;height:178.55pt;mso-position-horizontal-relative:char;mso-position-vertical-relative:line" coordsize="38976,22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">
                <v:shape id="_x0000_s1132" type="#_x0000_t75" style="position:absolute;width:38976;height:22675;visibility:visible;mso-wrap-style:square" filled="t" fillcolor="white [3212]">
                  <v:fill o:detectmouseclick="t"/>
                  <v:path o:connecttype="none"/>
                </v:shape>
                <v:rect id="Rectangle 118" o:spid="_x0000_s1133" style="position:absolute;left:27406;top:2178;width:10681;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vcbsIA&#10;AADbAAAADwAAAGRycy9kb3ducmV2LnhtbERPz2vCMBS+D/Y/hDfwMjS1DNGuqaig6G3rdvH21ry1&#10;Zc1LTaJ2/vXLQdjx4/udLwfTiQs531pWMJ0kIIgrq1uuFXx+bMdzED4ga+wsk4Jf8rAsHh9yzLS9&#10;8jtdylCLGMI+QwVNCH0mpa8aMugntieO3Ld1BkOErpba4TWGm06mSTKTBluODQ32tGmo+inPRkF/&#10;+mJ3eFm87fB2XC+e29QPdarU6GlYvYIINIR/8d291wrmcX38En+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i9xuwgAAANsAAAAPAAAAAAAAAAAAAAAAAJgCAABkcnMvZG93&#10;bnJldi54bWxQSwUGAAAAAAQABAD1AAAAhwMAAAAA&#10;" fillcolor="lime" stroked="f"/>
                <v:shape id="Freeform 119" o:spid="_x0000_s1134" style="position:absolute;left:27387;top:2159;width:10719;height:1854;visibility:visible;mso-wrap-style:square;v-text-anchor:top" coordsize="1688,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3jjcIA&#10;AADbAAAADwAAAGRycy9kb3ducmV2LnhtbESPT4vCMBTE7wt+h/AEb2taD1KqUVZR9ODFfwu9vW2e&#10;bdnmpTRR67c3guBxmJnfMNN5Z2pxo9ZVlhXEwwgEcW51xYWC03H9nYBwHlljbZkUPMjBfNb7mmKq&#10;7Z33dDv4QgQIuxQVlN43qZQuL8mgG9qGOHgX2xr0QbaF1C3eA9zUchRFY2mw4rBQYkPLkvL/w9Uo&#10;yNDhxa7iLNn9nu3ijx9JtlkqNeh3PxMQnjr/Cb/bW60gieH1JfwA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7eONwgAAANsAAAAPAAAAAAAAAAAAAAAAAJgCAABkcnMvZG93&#10;bnJldi54bWxQSwUGAAAAAAQABAD1AAAAhwMAAAAA&#10;" path="m,l1688,r,292l,292,,xm6,289l3,286r1682,l1682,289r,-286l1685,6,3,6,6,3r,286xe" fillcolor="black" strokeweight="0">
                  <v:path arrowok="t" o:connecttype="custom" o:connectlocs="0,0;1071880,0;1071880,185420;0,185420;0,0;3810,183515;1905,181610;1069975,181610;1068070,183515;1068070,1905;1069975,3810;1905,3810;3810,1905;3810,183515" o:connectangles="0,0,0,0,0,0,0,0,0,0,0,0,0,0"/>
                  <o:lock v:ext="edit" verticies="t"/>
                </v:shape>
                <v:shape id="Freeform 120" o:spid="_x0000_s1135" style="position:absolute;left:27451;top:6254;width:10636;height:11576;visibility:visible;mso-wrap-style:square;v-text-anchor:top" coordsize="1675,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2gX8UA&#10;AADbAAAADwAAAGRycy9kb3ducmV2LnhtbESPQWsCMRSE74X+h/AKvdVsPbR2NYpUBMEKaj14fGye&#10;u9HNy7qJ6+qvN4LgcZiZb5jBqLWlaKj2xrGCz04Cgjhz2nCuYPM//eiB8AFZY+mYFFzIw2j4+jLA&#10;VLszr6hZh1xECPsUFRQhVKmUPivIou+4ijh6O1dbDFHWudQ1niPclrKbJF/SouG4UGBFvwVlh/XJ&#10;Kpg3W7Mw0+X35CgvP/txct3N/vZKvb+14z6IQG14hh/tmVbQ68L9S/wBcn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aBfxQAAANsAAAAPAAAAAAAAAAAAAAAAAJgCAABkcnMv&#10;ZG93bnJldi54bWxQSwUGAAAAAAQABAD1AAAAigMAAAAA&#10;" path="m,1823l,,1675,1823,,1823xe" fillcolor="#f3b200" stroked="f">
                  <v:path arrowok="t" o:connecttype="custom" o:connectlocs="0,1157605;0,0;1063625,1157605;0,1157605" o:connectangles="0,0,0,0"/>
                </v:shape>
                <v:shape id="Freeform 121" o:spid="_x0000_s1136" style="position:absolute;left:27425;top:6203;width:10713;height:11653;visibility:visible;mso-wrap-style:square;v-text-anchor:top" coordsize="1687,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TeecIA&#10;AADbAAAADwAAAGRycy9kb3ducmV2LnhtbESP3WoCMRSE7wu+QzhC72pWRVlWo0hhRYo3/jzAcXNM&#10;Fjcn203U7ds3hYKXw8x8wyzXvWvEg7pQe1YwHmUgiCuvazYKzqfyIwcRIrLGxjMp+KEA69XgbYmF&#10;9k8+0OMYjUgQDgUqsDG2hZShsuQwjHxLnLyr7xzGJDsjdYfPBHeNnGTZXDqsOS1YbOnTUnU73p2C&#10;S/lF1kymp++82sb9tmwPRs6Ueh/2mwWISH18hf/bO60gn8Lfl/Q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RN55wgAAANsAAAAPAAAAAAAAAAAAAAAAAJgCAABkcnMvZG93&#10;bnJldi54bWxQSwUGAAAAAAQABAD1AAAAhwMAAAAA&#10;" path="m,1835l,,1687,1835,,1835xm1679,1828r-2,6l2,10,7,8r,1823l4,1828r1675,xe" fillcolor="black" strokeweight="0">
                  <v:path arrowok="t" o:connecttype="custom" o:connectlocs="0,1165225;0,0;1071245,1165225;0,1165225;1066165,1160780;1064895,1164590;1270,6350;4445,5080;4445,1162685;2540,1160780;1066165,1160780" o:connectangles="0,0,0,0,0,0,0,0,0,0,0"/>
                  <o:lock v:ext="edit" verticies="t"/>
                </v:shape>
                <v:shape id="Freeform 122" o:spid="_x0000_s1137" style="position:absolute;left:27451;top:5124;width:10718;height:11741;visibility:visible;mso-wrap-style:square;v-text-anchor:top" coordsize="1688,1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s8MQA&#10;AADbAAAADwAAAGRycy9kb3ducmV2LnhtbESPUWvCMBSF3wf7D+EOfBkzncjQzihlUPFliNUfcGmu&#10;bbfkpiTR1n+/CMIeD+ec73BWm9EacSUfOscK3qcZCOLa6Y4bBadj+bYAESKyRuOYFNwowGb9/LTC&#10;XLuBD3StYiMShEOOCtoY+1zKULdkMUxdT5y8s/MWY5K+kdrjkODWyFmWfUiLHaeFFnv6aqn+rS5W&#10;wZCdzbYwr8uf07fvy6IcK7s/KDV5GYtPEJHG+B9+tHdawWIO9y/pB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ELPDEAAAA2wAAAA8AAAAAAAAAAAAAAAAAmAIAAGRycy9k&#10;b3ducmV2LnhtbFBLBQYAAAAABAAEAPUAAACJAwAAAAA=&#10;" path="m1688,r,1849l,,1688,xe" fillcolor="lime" stroked="f">
                  <v:path arrowok="t" o:connecttype="custom" o:connectlocs="1071880,0;1071880,1174115;0,0;1071880,0" o:connectangles="0,0,0,0"/>
                </v:shape>
                <v:shape id="Freeform 123" o:spid="_x0000_s1138" style="position:absolute;left:27400;top:5105;width:10788;height:11811;visibility:visible;mso-wrap-style:square;v-text-anchor:top" coordsize="1699,1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54MYA&#10;AADbAAAADwAAAGRycy9kb3ducmV2LnhtbESPQWsCMRCF74L/IUyhF6nZClW7NUoptLTgRS1lexs2&#10;4+7WZLIkWV3/fSMIHh9v3vfmLVa9NeJIPjSOFTyOMxDEpdMNVwq+d+8PcxAhIms0jknBmQKslsPB&#10;AnPtTryh4zZWIkE45KigjrHNpQxlTRbD2LXEyds7bzEm6SupPZ4S3Bo5ybKptNhwaqixpbeaysO2&#10;s+mN56+f/awrCt8Vk9+zHpmP9Z9R6v6uf30BEamPt+Nr+lMrmD/BZUsC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N54MYAAADbAAAADwAAAAAAAAAAAAAAAACYAgAAZHJz&#10;L2Rvd25yZXYueG1sUEsFBgAAAAAEAAQA9QAAAIsDAAAAAA==&#10;" path="m1699,r,1860l,,1699,xm8,6l10,1,1698,1850r-5,2l1693,3r3,3l8,6xe" fillcolor="black" strokeweight="0">
                  <v:path arrowok="t" o:connecttype="custom" o:connectlocs="1078865,0;1078865,1181100;0,0;1078865,0;5080,3810;6350,635;1078230,1174750;1075055,1176020;1075055,1905;1076960,3810;5080,3810" o:connectangles="0,0,0,0,0,0,0,0,0,0,0"/>
                  <o:lock v:ext="edit" verticies="t"/>
                </v:shape>
                <v:rect id="Rectangle 124" o:spid="_x0000_s1139" style="position:absolute;left:10439;top:2178;width:14148;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7hgcUA&#10;AADbAAAADwAAAGRycy9kb3ducmV2LnhtbESPT2vCQBTE74V+h+UVvJS6MYho6ia0hZZ689+lt9fs&#10;axKafRt3V41+elcQPA4z8xtmXvSmFQdyvrGsYDRMQBCXVjdcKdhuPl+mIHxA1thaJgUn8lDkjw9z&#10;zLQ98ooO61CJCGGfoYI6hC6T0pc1GfRD2xFH7886gyFKV0nt8BjhppVpkkykwYbjQo0dfdRU/q/3&#10;RkG3+2W3GM+WX3j+eZ89N6nvq1SpwVP/9goiUB/u4Vv7WyuYTuD6Jf4Am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LuGBxQAAANsAAAAPAAAAAAAAAAAAAAAAAJgCAABkcnMv&#10;ZG93bnJldi54bWxQSwUGAAAAAAQABAD1AAAAigMAAAAA&#10;" fillcolor="lime" stroked="f"/>
                <v:shape id="Freeform 125" o:spid="_x0000_s1140" style="position:absolute;left:10420;top:2159;width:14186;height:1854;visibility:visible;mso-wrap-style:square;v-text-anchor:top" coordsize="2234,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muiMUA&#10;AADbAAAADwAAAGRycy9kb3ducmV2LnhtbESPzWrDMBCE74W8g9hAb4mctPnBjWxCSMDU9NCk0Oti&#10;bW0Ta2UkJXbfvioUehxm5html4+mE3dyvrWsYDFPQBBXVrdcK/i4nGZbED4ga+wsk4Jv8pBnk4cd&#10;ptoO/E73c6hFhLBPUUETQp9K6auGDPq57Ymj92WdwRClq6V2OES46eQySdbSYMtxocGeDg1V1/PN&#10;KJCuKI9P1VvRDuXl+fT6WV5XRanU43Tcv4AINIb/8F+70Aq2G/j9En+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Wa6IxQAAANsAAAAPAAAAAAAAAAAAAAAAAJgCAABkcnMv&#10;ZG93bnJldi54bWxQSwUGAAAAAAQABAD1AAAAigMAAAAA&#10;" path="m,l2234,r,292l,292,,xm6,289l3,286r2228,l2228,289r,-286l2231,6,3,6,6,3r,286xe" fillcolor="black" strokeweight="0">
                  <v:path arrowok="t" o:connecttype="custom" o:connectlocs="0,0;1418590,0;1418590,185420;0,185420;0,0;3810,183515;1905,181610;1416685,181610;1414780,183515;1414780,1905;1416685,3810;1905,3810;3810,1905;3810,183515" o:connectangles="0,0,0,0,0,0,0,0,0,0,0,0,0,0"/>
                  <o:lock v:ext="edit" verticies="t"/>
                </v:shape>
                <v:shape id="Freeform 126" o:spid="_x0000_s1141" style="position:absolute;left:10521;top:5124;width:14148;height:11659;visibility:visible;mso-wrap-style:square;v-text-anchor:top" coordsize="2228,1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mzN8EA&#10;AADbAAAADwAAAGRycy9kb3ducmV2LnhtbERPXWvCMBR9H+w/hDvY25puwymdsYxOQRAR28FeL81d&#10;W2xuShJt/ffmQdjj4Xwv88n04kLOd5YVvCYpCOLa6o4bBT/V5mUBwgdkjb1lUnAlD/nq8WGJmbYj&#10;H+lShkbEEPYZKmhDGDIpfd2SQZ/YgThyf9YZDBG6RmqHYww3vXxL0w9psOPY0OJARUv1qTwbBf79&#10;ROv9fHS/uOsP39W20/tZodTz0/T1CSLQFP7Fd/dWK1jEsfFL/AF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5szfBAAAA2wAAAA8AAAAAAAAAAAAAAAAAmAIAAGRycy9kb3du&#10;cmV2LnhtbFBLBQYAAAAABAAEAPUAAACGAwAAAAA=&#10;" path="m2228,r,1836l,,2228,xe" fillcolor="#3cc" stroked="f">
                  <v:path arrowok="t" o:connecttype="custom" o:connectlocs="1414780,0;1414780,1165860;0,0;1414780,0" o:connectangles="0,0,0,0"/>
                </v:shape>
                <v:shape id="Freeform 127" o:spid="_x0000_s1142" style="position:absolute;left:10464;top:5105;width:14224;height:11722;visibility:visible;mso-wrap-style:square;v-text-anchor:top" coordsize="2240,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qlMUA&#10;AADbAAAADwAAAGRycy9kb3ducmV2LnhtbESPQWvCQBSE7wX/w/IEL6Vu7CHY1FWK0mqgB036A16z&#10;r5vQ7NuQ3cb4711B6HGYmW+Y1Wa0rRio941jBYt5AoK4crpho+CrfH9agvABWWPrmBRcyMNmPXlY&#10;YabdmU80FMGICGGfoYI6hC6T0lc1WfRz1xFH78f1FkOUvZG6x3OE21Y+J0kqLTYcF2rsaFtT9Vv8&#10;WQVp+DS0/zh8H83iscyHtMzzYqfUbDq+vYIINIb/8L190AqWL3D7En+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4qqUxQAAANsAAAAPAAAAAAAAAAAAAAAAAJgCAABkcnMv&#10;ZG93bnJldi54bWxQSwUGAAAAAAQABAD1AAAAigMAAAAA&#10;" path="m2240,r,1846l,,2240,xm9,6l11,1,2239,1837r-6,2l2233,3r4,3l9,6xe" fillcolor="black" strokeweight="0">
                  <v:path arrowok="t" o:connecttype="custom" o:connectlocs="1422400,0;1422400,1172210;0,0;1422400,0;5715,3810;6985,635;1421765,1166495;1417955,1167765;1417955,1905;1420495,3810;5715,3810" o:connectangles="0,0,0,0,0,0,0,0,0,0,0"/>
                  <o:lock v:ext="edit" verticies="t"/>
                </v:shape>
                <v:shape id="Freeform 128" o:spid="_x0000_s1143" style="position:absolute;left:10560;top:6457;width:13906;height:11456;visibility:visible;mso-wrap-style:square;v-text-anchor:top" coordsize="2190,1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kscMA&#10;AADbAAAADwAAAGRycy9kb3ducmV2LnhtbESPTWvCQBCG74L/YRnBm24MRdrUVURUPNaP0uuYnSah&#10;2dmQ3Sbx3zuHQo/DO+8z86w2g6tVR22oPBtYzBNQxLm3FRcGbtfD7BVUiMgWa89k4EEBNuvxaIWZ&#10;9T2fqbvEQgmEQ4YGyhibTOuQl+QwzH1DLNm3bx1GGdtC2xZ7gbtap0my1A4rlgslNrQrKf+5/Dqh&#10;7G2X3pefL+e036b+63asP+5HY6aTYfsOKtIQ/5f/2idr4E2+FxfxA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6kscMAAADbAAAADwAAAAAAAAAAAAAAAACYAgAAZHJzL2Rv&#10;d25yZXYueG1sUEsFBgAAAAAEAAQA9QAAAIgDAAAAAA==&#10;" path="m,1804l,,2190,1804,,1804xe" fillcolor="#f3b200" stroked="f">
                  <v:path arrowok="t" o:connecttype="custom" o:connectlocs="0,1145540;0,0;1390650,1145540;0,1145540" o:connectangles="0,0,0,0"/>
                </v:shape>
                <v:shape id="Freeform 129" o:spid="_x0000_s1144" style="position:absolute;left:10541;top:6413;width:13982;height:11519;visibility:visible;mso-wrap-style:square;v-text-anchor:top" coordsize="2202,1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13cQA&#10;AADbAAAADwAAAGRycy9kb3ducmV2LnhtbESPUWvCMBSF34X9h3AHvs1Uh2PrTGVMBoKgzA2Gb5fm&#10;rgltbkoTbf33RhB8PJxzvsNZLAfXiBN1wXpWMJ1kIIhLry1XCn5/vp5eQYSIrLHxTArOFGBZPIwW&#10;mGvf8zed9rESCcIhRwUmxjaXMpSGHIaJb4mT9+87hzHJrpK6wz7BXSNnWfYiHVpOCwZb+jRU1vuj&#10;U1DvNlt7lmUka+YHvZ79rQ79s1Ljx+HjHUSkId7Dt/ZaK3ibwvVL+gGy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jdd3EAAAA2wAAAA8AAAAAAAAAAAAAAAAAmAIAAGRycy9k&#10;b3ducmV2LnhtbFBLBQYAAAAABAAEAPUAAACJAwAAAAA=&#10;" path="m,1814l,,2202,1814,,1814xm2193,1808r-2,6l1,9,6,7r,1804l3,1808r2190,xe" fillcolor="black" strokeweight="0">
                  <v:path arrowok="t" o:connecttype="custom" o:connectlocs="0,1151890;0,0;1398270,1151890;0,1151890;1392555,1148080;1391285,1151890;635,5715;3810,4445;3810,1149985;1905,1148080;1392555,1148080" o:connectangles="0,0,0,0,0,0,0,0,0,0,0"/>
                  <o:lock v:ext="edit" verticies="t"/>
                </v:shape>
                <v:rect id="Rectangle 153" o:spid="_x0000_s1145" style="position:absolute;left:1016;top:1962;width:1365;height:24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sz w:val="24"/>
                            <w:szCs w:val="24"/>
                            <w:lang w:val="en-US"/>
                          </w:rPr>
                          <w:t></w:t>
                        </w:r>
                      </w:p>
                    </w:txbxContent>
                  </v:textbox>
                </v:rect>
                <v:rect id="Rectangle 154" o:spid="_x0000_s1146" style="position:absolute;left:1016;top:15468;width:1365;height:24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sz w:val="24"/>
                            <w:szCs w:val="24"/>
                            <w:lang w:val="en-US"/>
                          </w:rPr>
                          <w:t></w:t>
                        </w:r>
                      </w:p>
                    </w:txbxContent>
                  </v:textbox>
                </v:rect>
                <v:rect id="Rectangle 155" o:spid="_x0000_s1147" style="position:absolute;left:1016;top:12020;width:1365;height:24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sz w:val="24"/>
                            <w:szCs w:val="24"/>
                            <w:lang w:val="en-US"/>
                          </w:rPr>
                          <w:t></w:t>
                        </w:r>
                      </w:p>
                    </w:txbxContent>
                  </v:textbox>
                </v:rect>
                <v:rect id="Rectangle 156" o:spid="_x0000_s1148" style="position:absolute;left:1016;top:8318;width:1365;height:24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sz w:val="24"/>
                            <w:szCs w:val="24"/>
                            <w:lang w:val="en-US"/>
                          </w:rPr>
                          <w:t></w:t>
                        </w:r>
                      </w:p>
                    </w:txbxContent>
                  </v:textbox>
                </v:rect>
                <v:rect id="Rectangle 157" o:spid="_x0000_s1149" style="position:absolute;left:1016;top:4972;width:1365;height:24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sz w:val="24"/>
                            <w:szCs w:val="24"/>
                            <w:lang w:val="en-US"/>
                          </w:rPr>
                          <w:t></w:t>
                        </w:r>
                      </w:p>
                    </w:txbxContent>
                  </v:textbox>
                </v:rect>
                <v:shape id="Freeform 158" o:spid="_x0000_s1150" style="position:absolute;left:463;top:4419;width:38494;height:324;visibility:visible;mso-wrap-style:square;v-text-anchor:top" coordsize="60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f9XMIA&#10;AADcAAAADwAAAGRycy9kb3ducmV2LnhtbERPTWvCQBC9F/wPywi9NRsrBImuEgK20h6KRjyP2XET&#10;zM6G7Fbjv+8WCr3N433OajPaTtxo8K1jBbMkBUFcO92yUXCsti8LED4ga+wck4IHedisJ08rzLW7&#10;855uh2BEDGGfo4ImhD6X0tcNWfSJ64kjd3GDxRDhYKQe8B7DbSdf0zSTFluODQ32VDZUXw/fVoHJ&#10;qrksi8dnvQ+nr4+z4Te8viv1PB2LJYhAY/gX/7l3Os5fZPD7TLx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1/1cwgAAANwAAAAPAAAAAAAAAAAAAAAAAJgCAABkcnMvZG93&#10;bnJldi54bWxQSwUGAAAAAAQABAD1AAAAhwMAAAAA&#10;" path="m,l6062,r,9l,9,,xm,17r6062,l6062,34,,34,,17xm,42r6062,l6062,51,,51,,42xe" fillcolor="#9c0" strokecolor="#9c0" strokeweight="0">
                  <v:path arrowok="t" o:connecttype="custom" o:connectlocs="0,0;3849370,0;3849370,5715;0,5715;0,0;0,10795;3849370,10795;3849370,21590;0,21590;0,10795;0,26670;3849370,26670;3849370,32385;0,32385;0,26670" o:connectangles="0,0,0,0,0,0,0,0,0,0,0,0,0,0,0"/>
                  <o:lock v:ext="edit" verticies="t"/>
                </v:shape>
                <v:shape id="Freeform 159" o:spid="_x0000_s1151" style="position:absolute;left:482;top:7969;width:38494;height:38;visibility:visible;mso-wrap-style:square;v-text-anchor:top" coordsize="60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r6sMA&#10;AADcAAAADwAAAGRycy9kb3ducmV2LnhtbERPS2vCQBC+C/6HZYTedNNaqkRXKS2FPhB8HnIbstMk&#10;NDObZrcm/ffdguBtPr7nLNc91+pMra+cGLidJKBIcmcrKQwcDy/jOSgfUCzWTsjAL3lYr4aDJabW&#10;dbKj8z4UKoaIT9FAGUKTau3zkhj9xDUkkft0LWOIsC20bbGL4VzruyR50IyVxIYSG3oqKf/a/7CB&#10;DdvpG99/bN8P+jnjzmbfp2lmzM2of1yACtSHq/jifrVx/nwG/8/EC/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nr6sMAAADcAAAADwAAAAAAAAAAAAAAAACYAgAAZHJzL2Rv&#10;d25yZXYueG1sUEsFBgAAAAAEAAQA9QAAAIgDAAAAAA==&#10;" path="m,l26,r,6l,6,,xm45,l70,r,6l45,6,45,xm89,r26,l115,6,89,6,89,xm134,r25,l159,6r-25,l134,xm178,r26,l204,6r-26,l178,xm223,r25,l248,6r-25,l223,xm267,r26,l293,6r-26,l267,xm312,r25,l337,6r-25,l312,xm356,r25,l381,6r-25,l356,xm400,r26,l426,6r-26,l400,xm445,r26,l471,6r-26,l445,xm490,r25,l515,6r-25,l490,xm534,r26,l560,6r-26,l534,xm579,r25,l604,6r-25,l579,xm623,r25,l648,6r-25,l623,xm667,r26,l693,6r-26,l667,xm712,r25,l737,6r-25,l712,xm756,r26,l782,6r-26,l756,xm801,r26,l827,6r-26,l801,xm846,r25,l871,6r-25,l846,xm890,r25,l915,6r-25,l890,xm934,r26,l960,6r-26,l934,xm979,r25,l1004,6r-25,l979,xm1023,r26,l1049,6r-26,l1023,xm1068,r25,l1093,6r-25,l1068,xm1112,r26,l1138,6r-26,l1112,xm1157,r25,l1182,6r-25,l1157,xm1201,r26,l1227,6r-26,l1201,xm1246,r25,l1271,6r-25,l1246,xm1290,r26,l1316,6r-26,l1290,xm1335,r25,l1360,6r-25,l1335,xm1379,r26,l1405,6r-26,l1379,xm1424,r25,l1449,6r-25,l1424,xm1468,r25,l1493,6r-25,l1468,xm1512,r26,l1538,6r-26,l1512,xm1557,r25,l1582,6r-25,l1557,xm1602,r25,l1627,6r-25,l1602,xm1646,r26,l1672,6r-26,l1646,xm1691,r25,l1716,6r-25,l1691,xm1735,r25,l1760,6r-25,l1735,xm1779,r26,l1805,6r-26,l1779,xm1824,r25,l1849,6r-25,l1824,xm1868,r26,l1894,6r-26,l1868,xm1913,r25,l1938,6r-25,l1913,xm1957,r26,l1983,6r-26,l1957,xm2002,r25,l2027,6r-25,l2002,xm2046,r26,l2072,6r-26,l2046,xm2091,r25,l2116,6r-25,l2091,xm2135,r26,l2161,6r-26,l2135,xm2180,r25,l2205,6r-25,l2180,xm2224,r26,l2250,6r-26,l2224,xm2269,r25,l2294,6r-25,l2269,xm2313,r25,l2338,6r-25,l2313,xm2357,r26,l2383,6r-26,l2357,xm2402,r26,l2428,6r-26,l2402,xm2447,r25,l2472,6r-25,l2447,xm2491,r26,l2517,6r-26,l2491,xm2536,r25,l2561,6r-25,l2536,xm2580,r25,l2605,6r-25,l2580,xm2624,r26,l2650,6r-26,l2624,xm2669,r25,l2694,6r-25,l2669,xm2713,r26,l2739,6r-26,l2713,xm2758,r25,l2783,6r-25,l2758,xm2803,r25,l2828,6r-25,l2803,xm2847,r25,l2872,6r-25,l2847,xm2891,r26,l2917,6r-26,l2891,xm2936,r25,l2961,6r-25,l2936,xm2980,r26,l3006,6r-26,l2980,xm3025,r25,l3050,6r-25,l3025,xm3069,r26,l3095,6r-26,l3069,xm3114,r25,l3139,6r-25,l3114,xm3158,r25,l3183,6r-25,l3158,xm3203,r25,l3228,6r-25,l3203,xm3247,r26,l3273,6r-26,l3247,xm3292,r25,l3317,6r-25,l3292,xm3336,r26,l3362,6r-26,l3336,xm3381,r25,l3406,6r-25,l3381,xm3425,r25,l3450,6r-25,l3425,xm3469,r26,l3495,6r-26,l3469,xm3514,r25,l3539,6r-25,l3514,xm3558,r26,l3584,6r-26,l3558,xm3603,r26,l3629,6r-26,l3603,xm3648,r25,l3673,6r-25,l3648,xm3692,r25,l3717,6r-25,l3692,xm3736,r26,l3762,6r-26,l3736,xm3781,r25,l3806,6r-25,l3781,xm3825,r26,l3851,6r-26,l3825,xm3870,r25,l3895,6r-25,l3870,xm3914,r26,l3940,6r-26,l3914,xm3959,r25,l3984,6r-25,l3959,xm4003,r26,l4029,6r-26,l4003,xm4048,r25,l4073,6r-25,l4048,xm4092,r26,l4118,6r-26,l4092,xm4137,r25,l4162,6r-25,l4137,xm4181,r26,l4207,6r-26,l4181,xm4226,r25,l4251,6r-25,l4226,xm4270,r25,l4295,6r-25,l4270,xm4314,r26,l4340,6r-26,l4314,xm4359,r26,l4385,6r-26,l4359,xm4404,r25,l4429,6r-25,l4404,xm4448,r26,l4474,6r-26,l4448,xm4493,r25,l4518,6r-25,l4493,xm4537,r25,l4562,6r-25,l4537,xm4581,r26,l4607,6r-26,l4581,xm4626,r25,l4651,6r-25,l4626,xm4670,r26,l4696,6r-26,l4670,xm4715,r25,l4740,6r-25,l4715,xm4760,r25,l4785,6r-25,l4760,xm4804,r25,l4829,6r-25,l4804,xm4848,r26,l4874,6r-26,l4848,xm4893,r25,l4918,6r-25,l4893,xm4937,r26,l4963,6r-26,l4937,xm4982,r25,l5007,6r-25,l4982,xm5026,r26,l5052,6r-26,l5026,xm5071,r25,l5096,6r-25,l5071,xm5115,r25,l5140,6r-25,l5115,xm5160,r25,l5185,6r-25,l5160,xm5204,r26,l5230,6r-26,l5204,xm5249,r25,l5274,6r-25,l5249,xm5293,r26,l5319,6r-26,l5293,xm5338,r25,l5363,6r-25,l5338,xm5382,r25,l5407,6r-25,l5382,xm5426,r26,l5452,6r-26,l5426,xm5471,r25,l5496,6r-25,l5471,xm5515,r26,l5541,6r-26,l5515,xm5560,r26,l5586,6r-26,l5560,xm5605,r25,l5630,6r-25,l5605,xm5649,r25,l5674,6r-25,l5649,xm5693,r26,l5719,6r-26,l5693,xm5738,r25,l5763,6r-25,l5738,xm5782,r26,l5808,6r-26,l5782,xm5827,r25,l5852,6r-25,l5827,xm5871,r26,l5897,6r-26,l5871,xm5916,r25,l5941,6r-25,l5916,xm5960,r26,l5986,6r-26,l5960,xm6005,r25,l6030,6r-25,l6005,xm6049,r13,l6062,6r-13,l6049,xe" fillcolor="black" strokeweight="0">
                  <v:path arrowok="t" o:connecttype="custom" o:connectlocs="56515,0;129540,0;186055,3810;226060,3810;282575,0;367665,0;440055,0;496570,3810;537210,3810;593090,0;678180,0;750570,0;807085,3810;847725,3810;904240,0;988695,0;1061720,0;1117600,3810;1158240,3810;1214755,0;1299210,0;1372235,0;1428750,3810;1468755,3810;1525270,0;1610360,0;1682750,0;1739265,3810;1779905,3810;1835785,0;1920875,0;1993265,0;2049780,3810;2090420,3810;2146935,0;2231390,0;2304415,0;2360295,3810;2400935,3810;2457450,0;2541905,0;2614930,0;2671445,3810;2711450,3810;2767965,0;2853055,0;2925445,0;2981960,3810;3022600,3810;3078480,0;3163570,0;3235960,0;3292475,3810;3333115,3810;3389630,0;3474085,0;3547110,0;3602990,3810;3643630,3810;3700145,0;3784600,0;3849370,0" o:connectangles="0,0,0,0,0,0,0,0,0,0,0,0,0,0,0,0,0,0,0,0,0,0,0,0,0,0,0,0,0,0,0,0,0,0,0,0,0,0,0,0,0,0,0,0,0,0,0,0,0,0,0,0,0,0,0,0,0,0,0,0,0,0"/>
                  <o:lock v:ext="edit" verticies="t"/>
                </v:shape>
                <v:shape id="Freeform 160" o:spid="_x0000_s1152" style="position:absolute;left:482;top:11360;width:38494;height:38;visibility:visible;mso-wrap-style:square;v-text-anchor:top" coordsize="60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Z/mMYA&#10;AADcAAAADwAAAGRycy9kb3ducmV2LnhtbESPzUvDQBDF74L/wzIFb3ZTK1LSbosogh8I/dBDbkN2&#10;mgQzszG7NvG/dw5CbzO8N+/9ZrUZuTUn6mMTxMFsmoEhKYNvpHLwcXi6XoCJCcVjG4Qc/FKEzfry&#10;YoW5D4Ps6LRPldEQiTk6qFPqcmtjWRNjnIaORLVj6BmTrn1lfY+DhnNrb7LszjI2og01dvRQU/m1&#10;/2EH7+znL3z7tn092MeCB198f84L564m4/0STKIxnc3/189e8RdKq8/oBHb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Z/mMYAAADcAAAADwAAAAAAAAAAAAAAAACYAgAAZHJz&#10;L2Rvd25yZXYueG1sUEsFBgAAAAAEAAQA9QAAAIsDAAAAAA==&#10;" path="m,l26,r,6l,6,,xm45,l70,r,6l45,6,45,xm89,r26,l115,6,89,6,89,xm134,r25,l159,6r-25,l134,xm178,r26,l204,6r-26,l178,xm223,r25,l248,6r-25,l223,xm267,r26,l293,6r-26,l267,xm312,r25,l337,6r-25,l312,xm356,r25,l381,6r-25,l356,xm400,r26,l426,6r-26,l400,xm445,r26,l471,6r-26,l445,xm490,r25,l515,6r-25,l490,xm534,r26,l560,6r-26,l534,xm579,r25,l604,6r-25,l579,xm623,r25,l648,6r-25,l623,xm667,r26,l693,6r-26,l667,xm712,r25,l737,6r-25,l712,xm756,r26,l782,6r-26,l756,xm801,r26,l827,6r-26,l801,xm846,r25,l871,6r-25,l846,xm890,r25,l915,6r-25,l890,xm934,r26,l960,6r-26,l934,xm979,r25,l1004,6r-25,l979,xm1023,r26,l1049,6r-26,l1023,xm1068,r25,l1093,6r-25,l1068,xm1112,r26,l1138,6r-26,l1112,xm1157,r25,l1182,6r-25,l1157,xm1201,r26,l1227,6r-26,l1201,xm1246,r25,l1271,6r-25,l1246,xm1290,r26,l1316,6r-26,l1290,xm1335,r25,l1360,6r-25,l1335,xm1379,r26,l1405,6r-26,l1379,xm1424,r25,l1449,6r-25,l1424,xm1468,r25,l1493,6r-25,l1468,xm1512,r26,l1538,6r-26,l1512,xm1557,r25,l1582,6r-25,l1557,xm1602,r25,l1627,6r-25,l1602,xm1646,r26,l1672,6r-26,l1646,xm1691,r25,l1716,6r-25,l1691,xm1735,r25,l1760,6r-25,l1735,xm1779,r26,l1805,6r-26,l1779,xm1824,r25,l1849,6r-25,l1824,xm1868,r26,l1894,6r-26,l1868,xm1913,r25,l1938,6r-25,l1913,xm1957,r26,l1983,6r-26,l1957,xm2002,r25,l2027,6r-25,l2002,xm2046,r26,l2072,6r-26,l2046,xm2091,r25,l2116,6r-25,l2091,xm2135,r26,l2161,6r-26,l2135,xm2180,r25,l2205,6r-25,l2180,xm2224,r26,l2250,6r-26,l2224,xm2269,r25,l2294,6r-25,l2269,xm2313,r25,l2338,6r-25,l2313,xm2357,r26,l2383,6r-26,l2357,xm2402,r26,l2428,6r-26,l2402,xm2447,r25,l2472,6r-25,l2447,xm2491,r26,l2517,6r-26,l2491,xm2536,r25,l2561,6r-25,l2536,xm2580,r25,l2605,6r-25,l2580,xm2624,r26,l2650,6r-26,l2624,xm2669,r25,l2694,6r-25,l2669,xm2713,r26,l2739,6r-26,l2713,xm2758,r25,l2783,6r-25,l2758,xm2803,r25,l2828,6r-25,l2803,xm2847,r25,l2872,6r-25,l2847,xm2891,r26,l2917,6r-26,l2891,xm2936,r25,l2961,6r-25,l2936,xm2980,r26,l3006,6r-26,l2980,xm3025,r25,l3050,6r-25,l3025,xm3069,r26,l3095,6r-26,l3069,xm3114,r25,l3139,6r-25,l3114,xm3158,r25,l3183,6r-25,l3158,xm3203,r25,l3228,6r-25,l3203,xm3247,r26,l3273,6r-26,l3247,xm3292,r25,l3317,6r-25,l3292,xm3336,r26,l3362,6r-26,l3336,xm3381,r25,l3406,6r-25,l3381,xm3425,r25,l3450,6r-25,l3425,xm3469,r26,l3495,6r-26,l3469,xm3514,r25,l3539,6r-25,l3514,xm3558,r26,l3584,6r-26,l3558,xm3603,r26,l3629,6r-26,l3603,xm3648,r25,l3673,6r-25,l3648,xm3692,r25,l3717,6r-25,l3692,xm3736,r26,l3762,6r-26,l3736,xm3781,r25,l3806,6r-25,l3781,xm3825,r26,l3851,6r-26,l3825,xm3870,r25,l3895,6r-25,l3870,xm3914,r26,l3940,6r-26,l3914,xm3959,r25,l3984,6r-25,l3959,xm4003,r26,l4029,6r-26,l4003,xm4048,r25,l4073,6r-25,l4048,xm4092,r26,l4118,6r-26,l4092,xm4137,r25,l4162,6r-25,l4137,xm4181,r26,l4207,6r-26,l4181,xm4226,r25,l4251,6r-25,l4226,xm4270,r25,l4295,6r-25,l4270,xm4314,r26,l4340,6r-26,l4314,xm4359,r26,l4385,6r-26,l4359,xm4404,r25,l4429,6r-25,l4404,xm4448,r26,l4474,6r-26,l4448,xm4493,r25,l4518,6r-25,l4493,xm4537,r25,l4562,6r-25,l4537,xm4581,r26,l4607,6r-26,l4581,xm4626,r25,l4651,6r-25,l4626,xm4670,r26,l4696,6r-26,l4670,xm4715,r25,l4740,6r-25,l4715,xm4760,r25,l4785,6r-25,l4760,xm4804,r25,l4829,6r-25,l4804,xm4848,r26,l4874,6r-26,l4848,xm4893,r25,l4918,6r-25,l4893,xm4937,r26,l4963,6r-26,l4937,xm4982,r25,l5007,6r-25,l4982,xm5026,r26,l5052,6r-26,l5026,xm5071,r25,l5096,6r-25,l5071,xm5115,r25,l5140,6r-25,l5115,xm5160,r25,l5185,6r-25,l5160,xm5204,r26,l5230,6r-26,l5204,xm5249,r25,l5274,6r-25,l5249,xm5293,r26,l5319,6r-26,l5293,xm5338,r25,l5363,6r-25,l5338,xm5382,r25,l5407,6r-25,l5382,xm5426,r26,l5452,6r-26,l5426,xm5471,r25,l5496,6r-25,l5471,xm5515,r26,l5541,6r-26,l5515,xm5560,r26,l5586,6r-26,l5560,xm5605,r25,l5630,6r-25,l5605,xm5649,r25,l5674,6r-25,l5649,xm5693,r26,l5719,6r-26,l5693,xm5738,r25,l5763,6r-25,l5738,xm5782,r26,l5808,6r-26,l5782,xm5827,r25,l5852,6r-25,l5827,xm5871,r26,l5897,6r-26,l5871,xm5916,r25,l5941,6r-25,l5916,xm5960,r26,l5986,6r-26,l5960,xm6005,r25,l6030,6r-25,l6005,xm6049,r13,l6062,6r-13,l6049,xe" fillcolor="black" strokeweight="0">
                  <v:path arrowok="t" o:connecttype="custom" o:connectlocs="56515,0;129540,0;186055,3810;226060,3810;282575,0;367665,0;440055,0;496570,3810;537210,3810;593090,0;678180,0;750570,0;807085,3810;847725,3810;904240,0;988695,0;1061720,0;1117600,3810;1158240,3810;1214755,0;1299210,0;1372235,0;1428750,3810;1468755,3810;1525270,0;1610360,0;1682750,0;1739265,3810;1779905,3810;1835785,0;1920875,0;1993265,0;2049780,3810;2090420,3810;2146935,0;2231390,0;2304415,0;2360295,3810;2400935,3810;2457450,0;2541905,0;2614930,0;2671445,3810;2711450,3810;2767965,0;2853055,0;2925445,0;2981960,3810;3022600,3810;3078480,0;3163570,0;3235960,0;3292475,3810;3333115,3810;3389630,0;3474085,0;3547110,0;3602990,3810;3643630,3810;3700145,0;3784600,0;3849370,0" o:connectangles="0,0,0,0,0,0,0,0,0,0,0,0,0,0,0,0,0,0,0,0,0,0,0,0,0,0,0,0,0,0,0,0,0,0,0,0,0,0,0,0,0,0,0,0,0,0,0,0,0,0,0,0,0,0,0,0,0,0,0,0,0,0"/>
                  <o:lock v:ext="edit" verticies="t"/>
                </v:shape>
                <v:shape id="Freeform 161" o:spid="_x0000_s1153" style="position:absolute;left:482;top:14789;width:38494;height:38;visibility:visible;mso-wrap-style:square;v-text-anchor:top" coordsize="60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aA8QA&#10;AADcAAAADwAAAGRycy9kb3ducmV2LnhtbERPS0vDQBC+C/0PyxR6s5s+kBq7LWIR2kpBWz3kNmTH&#10;JDQzG7PbJv57VxC8zcf3nOW651pdqfWVEwOTcQKKJHe2ksLA++n5dgHKBxSLtRMy8E0e1qvBzRJT&#10;6zp5o+sxFCqGiE/RQBlCk2rt85IY/dg1JJH7dC1jiLAttG2xi+Fc62mS3GnGSmJDiQ09lZSfjxc2&#10;cGA72/H85XV/0puMO5t9fcwyY0bD/vEBVKA+/Iv/3Fsb5y/u4feZeIF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a2gPEAAAA3AAAAA8AAAAAAAAAAAAAAAAAmAIAAGRycy9k&#10;b3ducmV2LnhtbFBLBQYAAAAABAAEAPUAAACJAwAAAAA=&#10;" path="m,l26,r,6l,6,,xm45,l70,r,6l45,6,45,xm89,r26,l115,6,89,6,89,xm134,r25,l159,6r-25,l134,xm178,r26,l204,6r-26,l178,xm223,r25,l248,6r-25,l223,xm267,r26,l293,6r-26,l267,xm312,r25,l337,6r-25,l312,xm356,r25,l381,6r-25,l356,xm400,r26,l426,6r-26,l400,xm445,r26,l471,6r-26,l445,xm490,r25,l515,6r-25,l490,xm534,r26,l560,6r-26,l534,xm579,r25,l604,6r-25,l579,xm623,r25,l648,6r-25,l623,xm667,r26,l693,6r-26,l667,xm712,r25,l737,6r-25,l712,xm756,r26,l782,6r-26,l756,xm801,r26,l827,6r-26,l801,xm846,r25,l871,6r-25,l846,xm890,r25,l915,6r-25,l890,xm934,r26,l960,6r-26,l934,xm979,r25,l1004,6r-25,l979,xm1023,r26,l1049,6r-26,l1023,xm1068,r25,l1093,6r-25,l1068,xm1112,r26,l1138,6r-26,l1112,xm1157,r25,l1182,6r-25,l1157,xm1201,r26,l1227,6r-26,l1201,xm1246,r25,l1271,6r-25,l1246,xm1290,r26,l1316,6r-26,l1290,xm1335,r25,l1360,6r-25,l1335,xm1379,r26,l1405,6r-26,l1379,xm1424,r25,l1449,6r-25,l1424,xm1468,r25,l1493,6r-25,l1468,xm1512,r26,l1538,6r-26,l1512,xm1557,r25,l1582,6r-25,l1557,xm1602,r25,l1627,6r-25,l1602,xm1646,r26,l1672,6r-26,l1646,xm1691,r25,l1716,6r-25,l1691,xm1735,r25,l1760,6r-25,l1735,xm1779,r26,l1805,6r-26,l1779,xm1824,r25,l1849,6r-25,l1824,xm1868,r26,l1894,6r-26,l1868,xm1913,r25,l1938,6r-25,l1913,xm1957,r26,l1983,6r-26,l1957,xm2002,r25,l2027,6r-25,l2002,xm2046,r26,l2072,6r-26,l2046,xm2091,r25,l2116,6r-25,l2091,xm2135,r26,l2161,6r-26,l2135,xm2180,r25,l2205,6r-25,l2180,xm2224,r26,l2250,6r-26,l2224,xm2269,r25,l2294,6r-25,l2269,xm2313,r25,l2338,6r-25,l2313,xm2357,r26,l2383,6r-26,l2357,xm2402,r26,l2428,6r-26,l2402,xm2447,r25,l2472,6r-25,l2447,xm2491,r26,l2517,6r-26,l2491,xm2536,r25,l2561,6r-25,l2536,xm2580,r25,l2605,6r-25,l2580,xm2624,r26,l2650,6r-26,l2624,xm2669,r25,l2694,6r-25,l2669,xm2713,r26,l2739,6r-26,l2713,xm2758,r25,l2783,6r-25,l2758,xm2803,r25,l2828,6r-25,l2803,xm2847,r25,l2872,6r-25,l2847,xm2891,r26,l2917,6r-26,l2891,xm2936,r25,l2961,6r-25,l2936,xm2980,r26,l3006,6r-26,l2980,xm3025,r25,l3050,6r-25,l3025,xm3069,r26,l3095,6r-26,l3069,xm3114,r25,l3139,6r-25,l3114,xm3158,r25,l3183,6r-25,l3158,xm3203,r25,l3228,6r-25,l3203,xm3247,r26,l3273,6r-26,l3247,xm3292,r25,l3317,6r-25,l3292,xm3336,r26,l3362,6r-26,l3336,xm3381,r25,l3406,6r-25,l3381,xm3425,r25,l3450,6r-25,l3425,xm3469,r26,l3495,6r-26,l3469,xm3514,r25,l3539,6r-25,l3514,xm3558,r26,l3584,6r-26,l3558,xm3603,r26,l3629,6r-26,l3603,xm3648,r25,l3673,6r-25,l3648,xm3692,r25,l3717,6r-25,l3692,xm3736,r26,l3762,6r-26,l3736,xm3781,r25,l3806,6r-25,l3781,xm3825,r26,l3851,6r-26,l3825,xm3870,r25,l3895,6r-25,l3870,xm3914,r26,l3940,6r-26,l3914,xm3959,r25,l3984,6r-25,l3959,xm4003,r26,l4029,6r-26,l4003,xm4048,r25,l4073,6r-25,l4048,xm4092,r26,l4118,6r-26,l4092,xm4137,r25,l4162,6r-25,l4137,xm4181,r26,l4207,6r-26,l4181,xm4226,r25,l4251,6r-25,l4226,xm4270,r25,l4295,6r-25,l4270,xm4314,r26,l4340,6r-26,l4314,xm4359,r26,l4385,6r-26,l4359,xm4404,r25,l4429,6r-25,l4404,xm4448,r26,l4474,6r-26,l4448,xm4493,r25,l4518,6r-25,l4493,xm4537,r25,l4562,6r-25,l4537,xm4581,r26,l4607,6r-26,l4581,xm4626,r25,l4651,6r-25,l4626,xm4670,r26,l4696,6r-26,l4670,xm4715,r25,l4740,6r-25,l4715,xm4760,r25,l4785,6r-25,l4760,xm4804,r25,l4829,6r-25,l4804,xm4848,r26,l4874,6r-26,l4848,xm4893,r25,l4918,6r-25,l4893,xm4937,r26,l4963,6r-26,l4937,xm4982,r25,l5007,6r-25,l4982,xm5026,r26,l5052,6r-26,l5026,xm5071,r25,l5096,6r-25,l5071,xm5115,r25,l5140,6r-25,l5115,xm5160,r25,l5185,6r-25,l5160,xm5204,r26,l5230,6r-26,l5204,xm5249,r25,l5274,6r-25,l5249,xm5293,r26,l5319,6r-26,l5293,xm5338,r25,l5363,6r-25,l5338,xm5382,r25,l5407,6r-25,l5382,xm5426,r26,l5452,6r-26,l5426,xm5471,r25,l5496,6r-25,l5471,xm5515,r26,l5541,6r-26,l5515,xm5560,r26,l5586,6r-26,l5560,xm5605,r25,l5630,6r-25,l5605,xm5649,r25,l5674,6r-25,l5649,xm5693,r26,l5719,6r-26,l5693,xm5738,r25,l5763,6r-25,l5738,xm5782,r26,l5808,6r-26,l5782,xm5827,r25,l5852,6r-25,l5827,xm5871,r26,l5897,6r-26,l5871,xm5916,r25,l5941,6r-25,l5916,xm5960,r26,l5986,6r-26,l5960,xm6005,r25,l6030,6r-25,l6005,xm6049,r13,l6062,6r-13,l6049,xe" fillcolor="black" strokeweight="0">
                  <v:path arrowok="t" o:connecttype="custom" o:connectlocs="56515,0;129540,0;186055,3810;226060,3810;282575,0;367665,0;440055,0;496570,3810;537210,3810;593090,0;678180,0;750570,0;807085,3810;847725,3810;904240,0;988695,0;1061720,0;1117600,3810;1158240,3810;1214755,0;1299210,0;1372235,0;1428750,3810;1468755,3810;1525270,0;1610360,0;1682750,0;1739265,3810;1779905,3810;1835785,0;1920875,0;1993265,0;2049780,3810;2090420,3810;2146935,0;2231390,0;2304415,0;2360295,3810;2400935,3810;2457450,0;2541905,0;2614930,0;2671445,3810;2711450,3810;2767965,0;2853055,0;2925445,0;2981960,3810;3022600,3810;3078480,0;3163570,0;3235960,0;3292475,3810;3333115,3810;3389630,0;3474085,0;3547110,0;3602990,3810;3643630,3810;3700145,0;3784600,0;3849370,0" o:connectangles="0,0,0,0,0,0,0,0,0,0,0,0,0,0,0,0,0,0,0,0,0,0,0,0,0,0,0,0,0,0,0,0,0,0,0,0,0,0,0,0,0,0,0,0,0,0,0,0,0,0,0,0,0,0,0,0,0,0,0,0,0,0"/>
                  <o:lock v:ext="edit" verticies="t"/>
                </v:shape>
                <v:shape id="Freeform 165" o:spid="_x0000_s1154" style="position:absolute;left:19;top:18542;width:38455;height:323;visibility:visible;mso-wrap-style:square;v-text-anchor:top" coordsize="605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5P8UA&#10;AADcAAAADwAAAGRycy9kb3ducmV2LnhtbESPwWrDMBBE74X+g9hCb40c05TgRAluoBB6KXFLzou0&#10;sZ1YKyOpttuvrwKBHoeZecOst5PtxEA+tI4VzGcZCGLtTMu1gq/Pt6cliBCRDXaOScEPBdhu7u/W&#10;WBg38oGGKtYiQTgUqKCJsS+kDLohi2HmeuLknZy3GJP0tTQexwS3ncyz7EVabDktNNjTriF9qb6t&#10;gvp9p/Nqfxxel6XU47l89r8fTqnHh6lcgYg0xf/wrb03CvJ8Adcz6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9Xk/xQAAANwAAAAPAAAAAAAAAAAAAAAAAJgCAABkcnMv&#10;ZG93bnJldi54bWxQSwUGAAAAAAQABAD1AAAAigMAAAAA&#10;" path="m,l6056,r,8l,8,,xm,17r6056,l6056,34,,34,,17xm,42r6056,l6056,51,,51,,42xe" fillcolor="#9c0" strokecolor="#9c0" strokeweight="0">
                  <v:path arrowok="t" o:connecttype="custom" o:connectlocs="0,0;3845560,0;3845560,5080;0,5080;0,0;0,10795;3845560,10795;3845560,21590;0,21590;0,10795;0,26670;3845560,26670;3845560,32385;0,32385;0,26670" o:connectangles="0,0,0,0,0,0,0,0,0,0,0,0,0,0,0"/>
                  <o:lock v:ext="edit" verticies="t"/>
                </v:shape>
                <v:rect id="Rectangle 166" o:spid="_x0000_s1155" style="position:absolute;left:10598;top:19246;width:14147;height:1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bQN8UA&#10;AADcAAAADwAAAGRycy9kb3ducmV2LnhtbESPQWvCQBSE74X+h+UVeim6MdZQohuJpRav2mL19sg+&#10;k5Ds25Ddavz3XaHgcZiZb5jFcjCtOFPvassKJuMIBHFhdc2lgu+v9egNhPPIGlvLpOBKDpbZ48MC&#10;U20vvKXzzpciQNilqKDyvkuldEVFBt3YdsTBO9neoA+yL6Xu8RLgppVxFCXSYM1hocKO3isqmt2v&#10;UTD7We99E7/kK6LXfOoS+/lxPCj1/DTkcxCeBn8P/7c3WkEcJ3A7E4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dtA3xQAAANwAAAAPAAAAAAAAAAAAAAAAAJgCAABkcnMv&#10;ZG93bnJldi54bWxQSwUGAAAAAAQABAD1AAAAigMAAAAA&#10;" fillcolor="#f3b200" stroked="f"/>
                <v:shape id="Freeform 167" o:spid="_x0000_s1156" style="position:absolute;left:10579;top:19227;width:14186;height:1893;visibility:visible;mso-wrap-style:square;v-text-anchor:top" coordsize="223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jdHcMA&#10;AADcAAAADwAAAGRycy9kb3ducmV2LnhtbESPzYrCMBSF94LvEK7gTlO7cLRjWgZBEBRkqht3l+ba&#10;dqa5KU2s9e3NwIDLw/n5OJtsMI3oqXO1ZQWLeQSCuLC65lLB5bybrUA4j6yxsUwKnuQgS8ejDSba&#10;Pvib+tyXIoywS1BB5X2bSOmKigy6uW2Jg3eznUEfZFdK3eEjjJtGxlG0lAZrDoQKW9pWVPzmdxMg&#10;P8eyl8vrjRb10K79+XDKjwelppPh6xOEp8G/w//tvVYQxx/wdyYcAZ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jdHcMAAADcAAAADwAAAAAAAAAAAAAAAACYAgAAZHJzL2Rv&#10;d25yZXYueG1sUEsFBgAAAAAEAAQA9QAAAIgDAAAAAA==&#10;" path="m,l2234,r,298l,298,,xm7,295l3,292r2228,l2228,295r,-292l2231,6,3,6,7,3r,292xe" fillcolor="black" strokeweight="0">
                  <v:path arrowok="t" o:connecttype="custom" o:connectlocs="0,0;1418590,0;1418590,189230;0,189230;0,0;4445,187325;1905,185420;1416685,185420;1414780,187325;1414780,1905;1416685,3810;1905,3810;4445,1905;4445,187325" o:connectangles="0,0,0,0,0,0,0,0,0,0,0,0,0,0"/>
                  <o:lock v:ext="edit" verticies="t"/>
                </v:shape>
                <v:rect id="Rectangle 168" o:spid="_x0000_s1157" style="position:absolute;left:27451;top:19208;width:10718;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Xh3sEA&#10;AADcAAAADwAAAGRycy9kb3ducmV2LnhtbERPy4rCMBTdD/gP4QpuBk2tMyLVKFVUZjsqPnaX5toW&#10;m5vSRK1/bxYDszyc92zRmko8qHGlZQXDQQSCOLO65FzBYb/pT0A4j6yxskwKXuRgMe98zDDR9sm/&#10;9Nj5XIQQdgkqKLyvEyldVpBBN7A1ceCutjHoA2xyqRt8hnBTyTiKxtJgyaGhwJpWBWW33d0o+D5t&#10;jv4Wf6ZLoq905MZ2u76clep123QKwlPr/8V/7h+tII7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l4d7BAAAA3AAAAA8AAAAAAAAAAAAAAAAAmAIAAGRycy9kb3du&#10;cmV2LnhtbFBLBQYAAAAABAAEAPUAAACGAwAAAAA=&#10;" fillcolor="#f3b200" stroked="f"/>
                <v:shape id="Freeform 169" o:spid="_x0000_s1158" style="position:absolute;left:27425;top:19183;width:10763;height:1860;visibility:visible;mso-wrap-style:square;v-text-anchor:top" coordsize="1695,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XQMQA&#10;AADcAAAADwAAAGRycy9kb3ducmV2LnhtbESPQWvCQBSE70L/w/IKvZlNU2k1dQ1FEaS3xgoeX7PP&#10;JJh9G3Y3Gv99t1DwOMzMN8yyGE0nLuR8a1nBc5KCIK6sbrlW8L3fTucgfEDW2FkmBTfyUKweJkvM&#10;tb3yF13KUIsIYZ+jgiaEPpfSVw0Z9IntiaN3ss5giNLVUju8RrjpZJamr9Jgy3GhwZ7WDVXncjAK&#10;uhf9dkBTHt2m9rvKf7rZMPtR6ulx/HgHEWgM9/B/e6cVZNkC/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8F0DEAAAA3AAAAA8AAAAAAAAAAAAAAAAAmAIAAGRycy9k&#10;b3ducmV2LnhtbFBLBQYAAAAABAAEAPUAAACJAwAAAAA=&#10;" path="m,l1695,r,293l,293,,xm7,289l4,286r1688,l1689,289r,-285l1692,7,4,7,7,4r,285xe" fillcolor="black" strokeweight="0">
                  <v:path arrowok="t" o:connecttype="custom" o:connectlocs="0,0;1076325,0;1076325,186055;0,186055;0,0;4445,183515;2540,181610;1074420,181610;1072515,183515;1072515,2540;1074420,4445;2540,4445;4445,2540;4445,183515" o:connectangles="0,0,0,0,0,0,0,0,0,0,0,0,0,0"/>
                  <o:lock v:ext="edit" verticies="t"/>
                </v:shape>
                <v:rect id="Rectangle 322" o:spid="_x0000_s1159" style="position:absolute;left:10697;top:8616;width:505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79MYA&#10;AADcAAAADwAAAGRycy9kb3ducmV2LnhtbESPQWvCQBSE70L/w/IKvYhuTEE0zUZKQehBENMe2tsj&#10;+5pNm30bsquJ/vquIHgcZuYbJt+MthUn6n3jWMFinoAgrpxuuFbw+bGdrUD4gKyxdUwKzuRhUzxM&#10;csy0G/hApzLUIkLYZ6jAhNBlUvrKkEU/dx1x9H5cbzFE2ddS9zhEuG1lmiRLabHhuGCwozdD1V95&#10;tAq2+6+G+CIP0/VqcL9V+l2aXafU0+P4+gIi0Bju4Vv7XSt4TlO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T79MYAAADcAAAADwAAAAAAAAAAAAAAAACYAgAAZHJz&#10;L2Rvd25yZXYueG1sUEsFBgAAAAAEAAQA9QAAAIsDAAAAAA==&#10;" filled="f" stroked="f">
                  <v:textbox style="mso-fit-shape-to-text:t" inset="0,0,0,0">
                    <w:txbxContent>
                      <w:p w:rsidR="0059726E" w:rsidRPr="004871B3" w:rsidRDefault="0059726E" w:rsidP="004871B3">
                        <w:pPr>
                          <w:rPr>
                            <w:sz w:val="16"/>
                            <w:szCs w:val="16"/>
                          </w:rPr>
                        </w:pPr>
                        <w:r w:rsidRPr="004871B3">
                          <w:rPr>
                            <w:b/>
                            <w:bCs/>
                            <w:color w:val="000000"/>
                            <w:sz w:val="16"/>
                            <w:szCs w:val="16"/>
                          </w:rPr>
                          <w:t>СПП (</w:t>
                        </w:r>
                        <w:r w:rsidRPr="004871B3">
                          <w:rPr>
                            <w:b/>
                            <w:bCs/>
                            <w:color w:val="000000"/>
                            <w:sz w:val="16"/>
                            <w:szCs w:val="16"/>
                            <w:lang w:val="en-US"/>
                          </w:rPr>
                          <w:t>IMS</w:t>
                        </w:r>
                        <w:r w:rsidRPr="004871B3">
                          <w:rPr>
                            <w:b/>
                            <w:bCs/>
                            <w:color w:val="000000"/>
                            <w:sz w:val="16"/>
                            <w:szCs w:val="16"/>
                          </w:rPr>
                          <w:t>)</w:t>
                        </w:r>
                      </w:p>
                    </w:txbxContent>
                  </v:textbox>
                </v:rect>
                <v:rect id="Rectangle 324" o:spid="_x0000_s1160" style="position:absolute;left:11894;top:15383;width:2496;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HGG8YA&#10;AADcAAAADwAAAGRycy9kb3ducmV2LnhtbESPQWvCQBSE74X+h+UJvRTdNBaJ0VVKQehBKEYPentk&#10;n9lo9m3Ibk3aX98tFDwOM/MNs1wPthE36nztWMHLJAFBXDpdc6XgsN+MMxA+IGtsHJOCb/KwXj0+&#10;LDHXrucd3YpQiQhhn6MCE0KbS+lLQxb9xLXE0Tu7zmKIsquk7rCPcNvINElm0mLNccFgS++Gymvx&#10;ZRVsPo818Y/cPc+z3l3K9FSYbavU02h4W4AINIR7+L/9oRVM01f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HGG8YAAADcAAAADwAAAAAAAAAAAAAAAACYAgAAZHJz&#10;L2Rvd25yZXYueG1sUEsFBgAAAAAEAAQA9QAAAIsDAAAAAA==&#10;" filled="f" stroked="f">
                  <v:textbox style="mso-fit-shape-to-text:t" inset="0,0,0,0">
                    <w:txbxContent>
                      <w:p w:rsidR="0059726E" w:rsidRDefault="0059726E" w:rsidP="004871B3">
                        <w:r>
                          <w:rPr>
                            <w:b/>
                            <w:bCs/>
                            <w:color w:val="000000"/>
                            <w:sz w:val="18"/>
                            <w:szCs w:val="18"/>
                          </w:rPr>
                          <w:t>СПП</w:t>
                        </w:r>
                      </w:p>
                    </w:txbxContent>
                  </v:textbox>
                </v:rect>
                <v:rect id="Rectangle 325" o:spid="_x0000_s1161" style="position:absolute;left:16973;top:18837;width:2495;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1jgMYA&#10;AADcAAAADwAAAGRycy9kb3ducmV2LnhtbESPQWvCQBSE74X+h+UJvRTdNFKJ0VVKQehBKEYPentk&#10;n9lo9m3Ibk3aX98tFDwOM/MNs1wPthE36nztWMHLJAFBXDpdc6XgsN+MMxA+IGtsHJOCb/KwXj0+&#10;LDHXrucd3YpQiQhhn6MCE0KbS+lLQxb9xLXE0Tu7zmKIsquk7rCPcNvINElm0mLNccFgS++Gymvx&#10;ZRVsPo818Y/cPc+z3l3K9FSYbavU02h4W4AINIR7+L/9oRVM01f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1jgMYAAADcAAAADwAAAAAAAAAAAAAAAACYAgAAZHJz&#10;L2Rvd25yZXYueG1sUEsFBgAAAAAEAAQA9QAAAIsDAAAAAA==&#10;" filled="f" stroked="f">
                  <v:textbox style="mso-fit-shape-to-text:t" inset="0,0,0,0">
                    <w:txbxContent>
                      <w:p w:rsidR="0059726E" w:rsidRDefault="0059726E" w:rsidP="004871B3">
                        <w:r>
                          <w:rPr>
                            <w:b/>
                            <w:bCs/>
                            <w:color w:val="000000"/>
                            <w:sz w:val="18"/>
                            <w:szCs w:val="18"/>
                          </w:rPr>
                          <w:t>СПП</w:t>
                        </w:r>
                      </w:p>
                    </w:txbxContent>
                  </v:textbox>
                </v:rect>
                <v:rect id="Rectangle 424" o:spid="_x0000_s1162" style="position:absolute;left:16973;top:5264;width:52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LfsYA&#10;AADcAAAADwAAAGRycy9kb3ducmV2LnhtbESPQWvCQBSE7wX/w/IEL0U3DVI0ZiNSEHoQitGD3h7Z&#10;12xq9m3Ibk3aX98tFHocZuYbJt+OthV36n3jWMHTIgFBXDndcK3gfNrPVyB8QNbYOiYFX+RhW0we&#10;csy0G/hI9zLUIkLYZ6jAhNBlUvrKkEW/cB1x9N5dbzFE2ddS9zhEuG1lmiTP0mLDccFgRy+Gqlv5&#10;aRXs3y4N8bc8Pq5Xg/uo0mtpDp1Ss+m424AINIb/8F/7VStYpkv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sLfsYAAADcAAAADwAAAAAAAAAAAAAAAACYAgAAZHJz&#10;L2Rvd25yZXYueG1sUEsFBgAAAAAEAAQA9QAAAIsDAAAAAA==&#10;" filled="f" stroked="f">
                  <v:textbox style="mso-fit-shape-to-text:t" inset="0,0,0,0">
                    <w:txbxContent>
                      <w:p w:rsidR="0059726E" w:rsidRDefault="0059726E" w:rsidP="009E29D4">
                        <w:r>
                          <w:rPr>
                            <w:b/>
                            <w:bCs/>
                            <w:color w:val="000000"/>
                            <w:sz w:val="18"/>
                            <w:szCs w:val="18"/>
                          </w:rPr>
                          <w:t>Эмуляция</w:t>
                        </w:r>
                      </w:p>
                    </w:txbxContent>
                  </v:textbox>
                </v:rect>
                <v:rect id="Rectangle 425" o:spid="_x0000_s1163" style="position:absolute;left:18691;top:8458;width:52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eu5cYA&#10;AADcAAAADwAAAGRycy9kb3ducmV2LnhtbESPQWvCQBSE74X+h+UJvRTdNFiJ0VVKQehBKEYPentk&#10;n9lo9m3Ibk3aX98tFDwOM/MNs1wPthE36nztWMHLJAFBXDpdc6XgsN+MMxA+IGtsHJOCb/KwXj0+&#10;LDHXrucd3YpQiQhhn6MCE0KbS+lLQxb9xLXE0Tu7zmKIsquk7rCPcNvINElm0mLNccFgS++Gymvx&#10;ZRVsPo818Y/cPc+z3l3K9FSYbavU02h4W4AINIR7+L/9oRVM01f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eu5cYAAADcAAAADwAAAAAAAAAAAAAAAACYAgAAZHJz&#10;L2Rvd25yZXYueG1sUEsFBgAAAAAEAAQA9QAAAIsDAAAAAA==&#10;" filled="f" stroked="f">
                  <v:textbox style="mso-fit-shape-to-text:t" inset="0,0,0,0">
                    <w:txbxContent>
                      <w:p w:rsidR="0059726E" w:rsidRDefault="0059726E" w:rsidP="009E29D4">
                        <w:r>
                          <w:rPr>
                            <w:b/>
                            <w:bCs/>
                            <w:color w:val="000000"/>
                            <w:sz w:val="18"/>
                            <w:szCs w:val="18"/>
                          </w:rPr>
                          <w:t>Эмуляция</w:t>
                        </w:r>
                      </w:p>
                    </w:txbxContent>
                  </v:textbox>
                </v:rect>
                <v:rect id="Rectangle 426" o:spid="_x0000_s1164" style="position:absolute;left:19405;top:11303;width:52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UwksYA&#10;AADcAAAADwAAAGRycy9kb3ducmV2LnhtbESPQWvCQBSE7wX/w/IEL0U3DUU0ZiNSEHoQitGD3h7Z&#10;12xq9m3Ibk3aX98tFHocZuYbJt+OthV36n3jWMHTIgFBXDndcK3gfNrPVyB8QNbYOiYFX+RhW0we&#10;csy0G/hI9zLUIkLYZ6jAhNBlUvrKkEW/cB1x9N5dbzFE2ddS9zhEuG1lmiRLabHhuGCwoxdD1a38&#10;tAr2b5eG+FseH9erwX1U6bU0h06p2XTcbUAEGsN/+K/9qhU8p0v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UwksYAAADcAAAADwAAAAAAAAAAAAAAAACYAgAAZHJz&#10;L2Rvd25yZXYueG1sUEsFBgAAAAAEAAQA9QAAAIsDAAAAAA==&#10;" filled="f" stroked="f">
                  <v:textbox style="mso-fit-shape-to-text:t" inset="0,0,0,0">
                    <w:txbxContent>
                      <w:p w:rsidR="0059726E" w:rsidRDefault="0059726E" w:rsidP="009E29D4">
                        <w:r>
                          <w:rPr>
                            <w:b/>
                            <w:bCs/>
                            <w:color w:val="000000"/>
                            <w:sz w:val="18"/>
                            <w:szCs w:val="18"/>
                          </w:rPr>
                          <w:t>Эмуляция</w:t>
                        </w:r>
                      </w:p>
                    </w:txbxContent>
                  </v:textbox>
                </v:rect>
                <w10:anchorlock/>
              </v:group>
            </w:pict>
          </mc:Fallback>
        </mc:AlternateContent>
      </w:r>
      <w:r w:rsidR="0006660D">
        <w:rPr>
          <w:lang w:val="en-GB" w:eastAsia="en-US"/>
        </w:rPr>
        <w:br/>
      </w:r>
    </w:p>
    <w:p w:rsidR="0008639C" w:rsidRPr="000F630B" w:rsidRDefault="000F630B" w:rsidP="000F630B">
      <w:pPr>
        <w:pStyle w:val="Heading3"/>
        <w:rPr>
          <w:lang w:val="ru-RU" w:eastAsia="en-US"/>
        </w:rPr>
      </w:pPr>
      <w:bookmarkStart w:id="199" w:name="_Toc310409367"/>
      <w:bookmarkStart w:id="200" w:name="_Toc310410555"/>
      <w:bookmarkStart w:id="201" w:name="_Toc310410826"/>
      <w:bookmarkStart w:id="202" w:name="_Toc310410933"/>
      <w:bookmarkStart w:id="203" w:name="_Toc368667554"/>
      <w:bookmarkStart w:id="204" w:name="_Toc369505506"/>
      <w:bookmarkStart w:id="205" w:name="_Toc381721536"/>
      <w:r>
        <w:rPr>
          <w:lang w:val="ru-RU" w:eastAsia="en-US"/>
        </w:rPr>
        <w:t>1</w:t>
      </w:r>
      <w:r w:rsidR="0008639C" w:rsidRPr="000F630B">
        <w:rPr>
          <w:lang w:val="ru-RU" w:eastAsia="en-US"/>
        </w:rPr>
        <w:t>.4.3</w:t>
      </w:r>
      <w:r w:rsidR="0008639C" w:rsidRPr="000F630B">
        <w:rPr>
          <w:lang w:val="ru-RU" w:eastAsia="en-US"/>
        </w:rPr>
        <w:tab/>
      </w:r>
      <w:bookmarkStart w:id="206" w:name="_Toc364696560"/>
      <w:bookmarkStart w:id="207" w:name="_Toc370130555"/>
      <w:bookmarkEnd w:id="199"/>
      <w:bookmarkEnd w:id="200"/>
      <w:bookmarkEnd w:id="201"/>
      <w:bookmarkEnd w:id="202"/>
      <w:bookmarkEnd w:id="203"/>
      <w:bookmarkEnd w:id="204"/>
      <w:r w:rsidRPr="005858CF">
        <w:rPr>
          <w:lang w:val="ru-RU" w:eastAsia="en-US"/>
        </w:rPr>
        <w:t>Смешанный сценарий</w:t>
      </w:r>
      <w:bookmarkEnd w:id="205"/>
      <w:bookmarkEnd w:id="206"/>
      <w:bookmarkEnd w:id="207"/>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Дани сценарий будет полезен для страны или оператора, которые находятся на промежуточном этапе, т. е. некоторая часть сетей КТСОП/ЦСИС требует замены, а другая часть находится в хорошем и стабильном состоянии, используя новую инфраструктуру КТСОП/ЦСИС. В этом случае следует учитывать положения сценариев как с наложением, так и с заменой. Иными словами, оператор должен сохранять сети КТСОП/ЦСИС с соответствующими клиентами до тех пор, пока не окупятся его инвестиции или пока состояние сетей КТСОП/ЦСИС не потребует серьезных затрат на эксплуатацию, управление и техническое обслуживание, включая устранение сбоев, при этом для замены потребуется время. В другом случае оператор приступит к развертыванию инфраструктуры СПП, заменяя ту часть сетей КТСОП/ЦСИС, которая нуждается в замене. На </w:t>
      </w:r>
      <w:r w:rsidR="00502253">
        <w:rPr>
          <w:szCs w:val="19"/>
          <w:lang w:val="ru-RU" w:eastAsia="en-US"/>
        </w:rPr>
        <w:t>Рисун</w:t>
      </w:r>
      <w:r w:rsidRPr="005858CF">
        <w:rPr>
          <w:szCs w:val="19"/>
          <w:lang w:val="ru-RU" w:eastAsia="en-US"/>
        </w:rPr>
        <w:t>ке 1-23 показаны этапы этого сценария.</w:t>
      </w:r>
    </w:p>
    <w:p w:rsidR="0008639C" w:rsidRPr="000F630B"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Согласно данному сценарию оператор постепенно подготовит достаточный объем ресурсов для следующего нового инвестирования и в то же время сохранит своих клиентов в сетях КТСОП/ЦСИС. Кроме того, оператор также сможет удовлетворять потребности пользователей, которые используют улучшенные возможности за счет вновь развертываемых СПП. Далее по мере увеличения числа клиентов, желающих использовать улучшенные возможности, оператор будет расширять зону покрытия СПП, тем самым сокращая число пользователей существующих сетей. Окончательным решением станет полномасштабное развертывание СПП для охвата всех пользователей.</w:t>
      </w:r>
    </w:p>
    <w:p w:rsidR="0008639C" w:rsidRPr="00CD5563" w:rsidRDefault="00F92B83" w:rsidP="00AD40B7">
      <w:pPr>
        <w:pStyle w:val="Figuretitle"/>
        <w:rPr>
          <w:bCs/>
          <w:lang w:val="en-GB" w:eastAsia="en-US"/>
        </w:rPr>
      </w:pPr>
      <w:bookmarkStart w:id="208" w:name="_Toc255475852"/>
      <w:bookmarkStart w:id="209" w:name="_Toc381722357"/>
      <w:r>
        <w:rPr>
          <w:lang w:val="en-GB" w:eastAsia="en-US"/>
        </w:rPr>
        <w:t>Рисунок</w:t>
      </w:r>
      <w:r w:rsidR="0008639C" w:rsidRPr="00CD5563">
        <w:rPr>
          <w:lang w:val="en-GB" w:eastAsia="en-US"/>
        </w:rPr>
        <w:t xml:space="preserve"> 1-23: Mixed migration scenario</w:t>
      </w:r>
      <w:bookmarkEnd w:id="208"/>
      <w:bookmarkEnd w:id="209"/>
    </w:p>
    <w:p w:rsidR="0008639C" w:rsidRPr="00CD5563" w:rsidRDefault="009E29D4" w:rsidP="00BD0ACF">
      <w:pPr>
        <w:pStyle w:val="Figure"/>
        <w:spacing w:before="120" w:after="0"/>
        <w:rPr>
          <w:lang w:val="en-GB" w:eastAsia="en-US"/>
        </w:rPr>
      </w:pPr>
      <w:r>
        <w:rPr>
          <w:noProof/>
          <w:lang w:val="ru-RU" w:eastAsia="zh-CN"/>
        </w:rPr>
        <mc:AlternateContent>
          <mc:Choice Requires="wps">
            <w:drawing>
              <wp:anchor distT="0" distB="0" distL="114300" distR="114300" simplePos="0" relativeHeight="251756544" behindDoc="0" locked="0" layoutInCell="1" allowOverlap="1" wp14:anchorId="023032FE" wp14:editId="0E20EC7B">
                <wp:simplePos x="0" y="0"/>
                <wp:positionH relativeFrom="column">
                  <wp:posOffset>2644857</wp:posOffset>
                </wp:positionH>
                <wp:positionV relativeFrom="paragraph">
                  <wp:posOffset>1858010</wp:posOffset>
                </wp:positionV>
                <wp:extent cx="249555" cy="214630"/>
                <wp:effectExtent l="0" t="0" r="17145" b="12700"/>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386" o:spid="_x0000_s1165" style="position:absolute;left:0;text-align:left;margin-left:208.25pt;margin-top:146.3pt;width:19.65pt;height:16.9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" filled="f" stroked="f">
                <v:textbox style="mso-fit-shape-to-text:t" inset="0,0,0,0">
                  <w:txbxContent>
                    <w:p w:rsidR="0059726E" w:rsidRDefault="0059726E" w:rsidP="009E29D4">
                      <w:r>
                        <w:rPr>
                          <w:b/>
                          <w:bCs/>
                          <w:color w:val="000000"/>
                          <w:sz w:val="18"/>
                          <w:szCs w:val="18"/>
                        </w:rPr>
                        <w:t>СПП</w:t>
                      </w:r>
                    </w:p>
                  </w:txbxContent>
                </v:textbox>
              </v:rect>
            </w:pict>
          </mc:Fallback>
        </mc:AlternateContent>
      </w:r>
      <w:r>
        <w:rPr>
          <w:noProof/>
          <w:lang w:val="ru-RU" w:eastAsia="zh-CN"/>
        </w:rPr>
        <mc:AlternateContent>
          <mc:Choice Requires="wps">
            <w:drawing>
              <wp:anchor distT="0" distB="0" distL="114300" distR="114300" simplePos="0" relativeHeight="251754496" behindDoc="0" locked="0" layoutInCell="1" allowOverlap="1" wp14:anchorId="201CD2A0" wp14:editId="0CC9077D">
                <wp:simplePos x="0" y="0"/>
                <wp:positionH relativeFrom="column">
                  <wp:posOffset>3952240</wp:posOffset>
                </wp:positionH>
                <wp:positionV relativeFrom="paragraph">
                  <wp:posOffset>1867554</wp:posOffset>
                </wp:positionV>
                <wp:extent cx="249555" cy="214630"/>
                <wp:effectExtent l="0" t="0" r="17145" b="0"/>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385" o:spid="_x0000_s1166" style="position:absolute;left:0;text-align:left;margin-left:311.2pt;margin-top:147.05pt;width:19.65pt;height:16.9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" filled="f" stroked="f">
                <v:textbox style="mso-fit-shape-to-text:t" inset="0,0,0,0">
                  <w:txbxContent>
                    <w:p w:rsidR="0059726E" w:rsidRDefault="0059726E" w:rsidP="009E29D4">
                      <w:r>
                        <w:rPr>
                          <w:b/>
                          <w:bCs/>
                          <w:color w:val="000000"/>
                          <w:sz w:val="18"/>
                          <w:szCs w:val="18"/>
                        </w:rPr>
                        <w:t>СПП</w:t>
                      </w:r>
                    </w:p>
                  </w:txbxContent>
                </v:textbox>
              </v:rect>
            </w:pict>
          </mc:Fallback>
        </mc:AlternateContent>
      </w:r>
      <w:r>
        <w:rPr>
          <w:noProof/>
          <w:lang w:val="ru-RU" w:eastAsia="zh-CN"/>
        </w:rPr>
        <mc:AlternateContent>
          <mc:Choice Requires="wps">
            <w:drawing>
              <wp:anchor distT="0" distB="0" distL="114300" distR="114300" simplePos="0" relativeHeight="251752448" behindDoc="0" locked="0" layoutInCell="1" allowOverlap="1" wp14:anchorId="17310534" wp14:editId="4EA1579C">
                <wp:simplePos x="0" y="0"/>
                <wp:positionH relativeFrom="column">
                  <wp:posOffset>3952975</wp:posOffset>
                </wp:positionH>
                <wp:positionV relativeFrom="paragraph">
                  <wp:posOffset>1536568</wp:posOffset>
                </wp:positionV>
                <wp:extent cx="249555" cy="214630"/>
                <wp:effectExtent l="0" t="0" r="17145" b="1270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384" o:spid="_x0000_s1167" style="position:absolute;left:0;text-align:left;margin-left:311.25pt;margin-top:121pt;width:19.65pt;height:16.9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" filled="f" stroked="f">
                <v:textbox style="mso-fit-shape-to-text:t" inset="0,0,0,0">
                  <w:txbxContent>
                    <w:p w:rsidR="0059726E" w:rsidRDefault="0059726E" w:rsidP="009E29D4">
                      <w:r>
                        <w:rPr>
                          <w:b/>
                          <w:bCs/>
                          <w:color w:val="000000"/>
                          <w:sz w:val="18"/>
                          <w:szCs w:val="18"/>
                        </w:rPr>
                        <w:t>СПП</w:t>
                      </w:r>
                    </w:p>
                  </w:txbxContent>
                </v:textbox>
              </v:rect>
            </w:pict>
          </mc:Fallback>
        </mc:AlternateContent>
      </w:r>
      <w:r>
        <w:rPr>
          <w:noProof/>
          <w:lang w:val="ru-RU" w:eastAsia="zh-CN"/>
        </w:rPr>
        <mc:AlternateContent>
          <mc:Choice Requires="wps">
            <w:drawing>
              <wp:anchor distT="0" distB="0" distL="114300" distR="114300" simplePos="0" relativeHeight="251750400" behindDoc="0" locked="0" layoutInCell="1" allowOverlap="1" wp14:anchorId="1EAACC99" wp14:editId="1977C3A7">
                <wp:simplePos x="0" y="0"/>
                <wp:positionH relativeFrom="column">
                  <wp:posOffset>3701415</wp:posOffset>
                </wp:positionH>
                <wp:positionV relativeFrom="paragraph">
                  <wp:posOffset>1211580</wp:posOffset>
                </wp:positionV>
                <wp:extent cx="249555" cy="214630"/>
                <wp:effectExtent l="0" t="0" r="17145" b="0"/>
                <wp:wrapNone/>
                <wp:docPr id="1055" name="Rectangle 1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1055" o:spid="_x0000_s1168" style="position:absolute;left:0;text-align:left;margin-left:291.45pt;margin-top:95.4pt;width:19.65pt;height:16.9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" filled="f" stroked="f">
                <v:textbox style="mso-fit-shape-to-text:t" inset="0,0,0,0">
                  <w:txbxContent>
                    <w:p w:rsidR="0059726E" w:rsidRDefault="0059726E" w:rsidP="009E29D4">
                      <w:r>
                        <w:rPr>
                          <w:b/>
                          <w:bCs/>
                          <w:color w:val="000000"/>
                          <w:sz w:val="18"/>
                          <w:szCs w:val="18"/>
                        </w:rPr>
                        <w:t>СПП</w:t>
                      </w:r>
                    </w:p>
                  </w:txbxContent>
                </v:textbox>
              </v:rect>
            </w:pict>
          </mc:Fallback>
        </mc:AlternateContent>
      </w:r>
      <w:r>
        <w:rPr>
          <w:noProof/>
          <w:lang w:val="ru-RU" w:eastAsia="zh-CN"/>
        </w:rPr>
        <mc:AlternateContent>
          <mc:Choice Requires="wps">
            <w:drawing>
              <wp:anchor distT="0" distB="0" distL="114300" distR="114300" simplePos="0" relativeHeight="251748352" behindDoc="0" locked="0" layoutInCell="1" allowOverlap="1" wp14:anchorId="2299AEBE" wp14:editId="7CD17707">
                <wp:simplePos x="0" y="0"/>
                <wp:positionH relativeFrom="column">
                  <wp:posOffset>3662680</wp:posOffset>
                </wp:positionH>
                <wp:positionV relativeFrom="paragraph">
                  <wp:posOffset>942975</wp:posOffset>
                </wp:positionV>
                <wp:extent cx="249555" cy="214630"/>
                <wp:effectExtent l="0" t="0" r="17145" b="0"/>
                <wp:wrapNone/>
                <wp:docPr id="1054" name="Rectangle 1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СПП</w:t>
                            </w:r>
                          </w:p>
                        </w:txbxContent>
                      </wps:txbx>
                      <wps:bodyPr rot="0" vert="horz" wrap="square" lIns="0" tIns="0" rIns="0" bIns="0" anchor="t" anchorCtr="0">
                        <a:spAutoFit/>
                      </wps:bodyPr>
                    </wps:wsp>
                  </a:graphicData>
                </a:graphic>
              </wp:anchor>
            </w:drawing>
          </mc:Choice>
          <mc:Fallback>
            <w:pict>
              <v:rect id="Rectangle 1054" o:spid="_x0000_s1169" style="position:absolute;left:0;text-align:left;margin-left:288.4pt;margin-top:74.25pt;width:19.65pt;height:16.9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" filled="f" stroked="f">
                <v:textbox style="mso-fit-shape-to-text:t" inset="0,0,0,0">
                  <w:txbxContent>
                    <w:p w:rsidR="0059726E" w:rsidRDefault="0059726E" w:rsidP="009E29D4">
                      <w:r>
                        <w:rPr>
                          <w:b/>
                          <w:bCs/>
                          <w:color w:val="000000"/>
                          <w:sz w:val="18"/>
                          <w:szCs w:val="18"/>
                        </w:rPr>
                        <w:t>СПП</w:t>
                      </w:r>
                    </w:p>
                  </w:txbxContent>
                </v:textbox>
              </v:rect>
            </w:pict>
          </mc:Fallback>
        </mc:AlternateContent>
      </w:r>
      <w:r w:rsidR="00F1101A">
        <w:rPr>
          <w:noProof/>
          <w:lang w:val="ru-RU" w:eastAsia="zh-CN"/>
        </w:rPr>
        <mc:AlternateContent>
          <mc:Choice Requires="wps">
            <w:drawing>
              <wp:anchor distT="0" distB="0" distL="114300" distR="114300" simplePos="0" relativeHeight="251744256" behindDoc="0" locked="0" layoutInCell="1" allowOverlap="1" wp14:anchorId="0AD036BD" wp14:editId="70D0B96A">
                <wp:simplePos x="0" y="0"/>
                <wp:positionH relativeFrom="column">
                  <wp:posOffset>2536825</wp:posOffset>
                </wp:positionH>
                <wp:positionV relativeFrom="paragraph">
                  <wp:posOffset>261274</wp:posOffset>
                </wp:positionV>
                <wp:extent cx="330200" cy="215265"/>
                <wp:effectExtent l="0" t="0" r="9525" b="0"/>
                <wp:wrapNone/>
                <wp:docPr id="1052" name="Rectangle 10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020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1101A">
                            <w:r>
                              <w:rPr>
                                <w:rFonts w:cs="DaunPenh"/>
                                <w:b/>
                                <w:bCs/>
                                <w:color w:val="000000"/>
                                <w:sz w:val="18"/>
                                <w:szCs w:val="18"/>
                              </w:rPr>
                              <w:t>КТСОП</w:t>
                            </w:r>
                          </w:p>
                        </w:txbxContent>
                      </wps:txbx>
                      <wps:bodyPr rot="0" vert="horz" wrap="none" lIns="0" tIns="0" rIns="0" bIns="0" anchor="t" anchorCtr="0">
                        <a:spAutoFit/>
                      </wps:bodyPr>
                    </wps:wsp>
                  </a:graphicData>
                </a:graphic>
              </wp:anchor>
            </w:drawing>
          </mc:Choice>
          <mc:Fallback>
            <w:pict>
              <v:rect id="Rectangle 1052" o:spid="_x0000_s1170" style="position:absolute;left:0;text-align:left;margin-left:199.75pt;margin-top:20.55pt;width:26pt;height:16.9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" filled="f" stroked="f">
                <v:textbox style="mso-fit-shape-to-text:t" inset="0,0,0,0">
                  <w:txbxContent>
                    <w:p w:rsidR="0059726E" w:rsidRDefault="0059726E" w:rsidP="00F1101A">
                      <w:r>
                        <w:rPr>
                          <w:rFonts w:cs="DaunPenh"/>
                          <w:b/>
                          <w:bCs/>
                          <w:color w:val="000000"/>
                          <w:sz w:val="18"/>
                          <w:szCs w:val="18"/>
                        </w:rPr>
                        <w:t>КТСОП</w:t>
                      </w:r>
                    </w:p>
                  </w:txbxContent>
                </v:textbox>
              </v:rect>
            </w:pict>
          </mc:Fallback>
        </mc:AlternateContent>
      </w:r>
      <w:r w:rsidR="00F1101A">
        <w:rPr>
          <w:noProof/>
          <w:lang w:val="ru-RU" w:eastAsia="zh-CN"/>
        </w:rPr>
        <mc:AlternateContent>
          <mc:Choice Requires="wps">
            <w:drawing>
              <wp:anchor distT="0" distB="0" distL="114300" distR="114300" simplePos="0" relativeHeight="251725824" behindDoc="0" locked="0" layoutInCell="1" allowOverlap="1" wp14:anchorId="1265FFA9" wp14:editId="6E0DBC4D">
                <wp:simplePos x="0" y="0"/>
                <wp:positionH relativeFrom="column">
                  <wp:posOffset>2301875</wp:posOffset>
                </wp:positionH>
                <wp:positionV relativeFrom="paragraph">
                  <wp:posOffset>73660</wp:posOffset>
                </wp:positionV>
                <wp:extent cx="812165" cy="215265"/>
                <wp:effectExtent l="0" t="0" r="0" b="0"/>
                <wp:wrapNone/>
                <wp:docPr id="1043"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16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8A3F08">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wps:txbx>
                      <wps:bodyPr rot="0" vert="horz" wrap="none" lIns="0" tIns="0" rIns="0" bIns="0" anchor="t" anchorCtr="0">
                        <a:spAutoFit/>
                      </wps:bodyPr>
                    </wps:wsp>
                  </a:graphicData>
                </a:graphic>
              </wp:anchor>
            </w:drawing>
          </mc:Choice>
          <mc:Fallback>
            <w:pict>
              <v:rect id="_x0000_s1171" style="position:absolute;left:0;text-align:left;margin-left:181.25pt;margin-top:5.8pt;width:63.95pt;height:16.95pt;z-index:251725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" filled="f" stroked="f">
                <v:textbox style="mso-fit-shape-to-text:t" inset="0,0,0,0">
                  <w:txbxContent>
                    <w:p w:rsidR="0059726E" w:rsidRPr="008B08B5" w:rsidRDefault="0059726E" w:rsidP="008A3F08">
                      <w:pPr>
                        <w:rPr>
                          <w:rFonts w:asciiTheme="minorHAnsi" w:hAnsiTheme="minorHAnsi"/>
                          <w:sz w:val="18"/>
                          <w:szCs w:val="18"/>
                          <w:lang w:val="ru-RU"/>
                        </w:rPr>
                      </w:pPr>
                      <w:r>
                        <w:rPr>
                          <w:rFonts w:asciiTheme="minorHAnsi" w:hAnsiTheme="minorHAnsi" w:cs="DaunPenh"/>
                          <w:b/>
                          <w:bCs/>
                          <w:color w:val="262673"/>
                          <w:sz w:val="18"/>
                          <w:szCs w:val="18"/>
                          <w:lang w:val="ru-RU"/>
                        </w:rPr>
                        <w:t>Инфраструктура</w:t>
                      </w:r>
                    </w:p>
                  </w:txbxContent>
                </v:textbox>
              </v:rect>
            </w:pict>
          </mc:Fallback>
        </mc:AlternateContent>
      </w:r>
      <w:r w:rsidR="00F1101A">
        <w:rPr>
          <w:noProof/>
          <w:lang w:val="ru-RU" w:eastAsia="zh-CN"/>
        </w:rPr>
        <mc:AlternateContent>
          <mc:Choice Requires="wps">
            <w:drawing>
              <wp:anchor distT="0" distB="0" distL="114300" distR="114300" simplePos="0" relativeHeight="251746304" behindDoc="0" locked="0" layoutInCell="1" allowOverlap="1" wp14:anchorId="1FFDC1DF" wp14:editId="65035111">
                <wp:simplePos x="0" y="0"/>
                <wp:positionH relativeFrom="column">
                  <wp:posOffset>3775075</wp:posOffset>
                </wp:positionH>
                <wp:positionV relativeFrom="paragraph">
                  <wp:posOffset>73660</wp:posOffset>
                </wp:positionV>
                <wp:extent cx="716915" cy="215265"/>
                <wp:effectExtent l="0" t="0" r="6985" b="0"/>
                <wp:wrapNone/>
                <wp:docPr id="1053"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1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F1101A">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wps:txbx>
                      <wps:bodyPr rot="0" vert="horz" wrap="square" lIns="0" tIns="0" rIns="0" bIns="0" anchor="t" anchorCtr="0">
                        <a:spAutoFit/>
                      </wps:bodyPr>
                    </wps:wsp>
                  </a:graphicData>
                </a:graphic>
              </wp:anchor>
            </w:drawing>
          </mc:Choice>
          <mc:Fallback>
            <w:pict>
              <v:rect id="_x0000_s1172" style="position:absolute;left:0;text-align:left;margin-left:297.25pt;margin-top:5.8pt;width:56.45pt;height:16.9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" filled="f" stroked="f">
                <v:textbox style="mso-fit-shape-to-text:t" inset="0,0,0,0">
                  <w:txbxContent>
                    <w:p w:rsidR="0059726E" w:rsidRPr="008B08B5" w:rsidRDefault="0059726E" w:rsidP="00F1101A">
                      <w:pPr>
                        <w:rPr>
                          <w:rFonts w:asciiTheme="minorHAnsi" w:hAnsiTheme="minorHAnsi"/>
                          <w:sz w:val="18"/>
                          <w:szCs w:val="18"/>
                          <w:lang w:val="ru-RU"/>
                        </w:rPr>
                      </w:pPr>
                      <w:r>
                        <w:rPr>
                          <w:rFonts w:asciiTheme="minorHAnsi" w:hAnsiTheme="minorHAnsi" w:cs="DaunPenh"/>
                          <w:b/>
                          <w:bCs/>
                          <w:color w:val="262673"/>
                          <w:sz w:val="18"/>
                          <w:szCs w:val="18"/>
                          <w:lang w:val="ru-RU"/>
                        </w:rPr>
                        <w:t>Пользователи</w:t>
                      </w:r>
                    </w:p>
                  </w:txbxContent>
                </v:textbox>
              </v:rect>
            </w:pict>
          </mc:Fallback>
        </mc:AlternateContent>
      </w:r>
      <w:r w:rsidR="00F1101A">
        <w:rPr>
          <w:noProof/>
          <w:lang w:val="ru-RU" w:eastAsia="zh-CN"/>
        </w:rPr>
        <mc:AlternateContent>
          <mc:Choice Requires="wps">
            <w:drawing>
              <wp:anchor distT="0" distB="0" distL="114300" distR="114300" simplePos="0" relativeHeight="251742208" behindDoc="0" locked="0" layoutInCell="1" allowOverlap="1" wp14:anchorId="4B49D6D6" wp14:editId="6AC3AB87">
                <wp:simplePos x="0" y="0"/>
                <wp:positionH relativeFrom="column">
                  <wp:posOffset>1265184</wp:posOffset>
                </wp:positionH>
                <wp:positionV relativeFrom="paragraph">
                  <wp:posOffset>1920856</wp:posOffset>
                </wp:positionV>
                <wp:extent cx="755650" cy="184150"/>
                <wp:effectExtent l="0" t="0" r="0" b="9525"/>
                <wp:wrapNone/>
                <wp:docPr id="1051"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AC54DF" w:rsidRDefault="0059726E" w:rsidP="00F1101A">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wps:txbx>
                      <wps:bodyPr rot="0" vert="horz" wrap="none" lIns="0" tIns="0" rIns="0" bIns="0" anchor="t" anchorCtr="0">
                        <a:spAutoFit/>
                      </wps:bodyPr>
                    </wps:wsp>
                  </a:graphicData>
                </a:graphic>
              </wp:anchor>
            </w:drawing>
          </mc:Choice>
          <mc:Fallback>
            <w:pict>
              <v:rect id="_x0000_s1173" style="position:absolute;left:0;text-align:left;margin-left:99.6pt;margin-top:151.25pt;width:59.5pt;height:14.5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" filled="f" stroked="f">
                <v:textbox style="mso-fit-shape-to-text:t" inset="0,0,0,0">
                  <w:txbxContent>
                    <w:p w:rsidR="0059726E" w:rsidRPr="00AC54DF" w:rsidRDefault="0059726E" w:rsidP="00F1101A">
                      <w:pPr>
                        <w:rPr>
                          <w:rFonts w:asciiTheme="minorHAnsi" w:hAnsiTheme="minorHAnsi"/>
                          <w:sz w:val="14"/>
                          <w:szCs w:val="14"/>
                          <w:lang w:val="ru-RU"/>
                        </w:rPr>
                      </w:pPr>
                      <w:r>
                        <w:rPr>
                          <w:rFonts w:asciiTheme="minorHAnsi" w:hAnsiTheme="minorHAnsi" w:cs="DaunPenh"/>
                          <w:b/>
                          <w:bCs/>
                          <w:color w:val="000000"/>
                          <w:sz w:val="14"/>
                          <w:szCs w:val="14"/>
                          <w:lang w:val="ru-RU"/>
                        </w:rPr>
                        <w:t>Завершающий этап</w:t>
                      </w:r>
                    </w:p>
                  </w:txbxContent>
                </v:textbox>
              </v:rect>
            </w:pict>
          </mc:Fallback>
        </mc:AlternateContent>
      </w:r>
      <w:r w:rsidR="00F1101A">
        <w:rPr>
          <w:noProof/>
          <w:lang w:val="ru-RU" w:eastAsia="zh-CN"/>
        </w:rPr>
        <mc:AlternateContent>
          <mc:Choice Requires="wps">
            <w:drawing>
              <wp:anchor distT="0" distB="0" distL="114300" distR="114300" simplePos="0" relativeHeight="251740160" behindDoc="0" locked="0" layoutInCell="1" allowOverlap="1" wp14:anchorId="6F984770" wp14:editId="3FF97505">
                <wp:simplePos x="0" y="0"/>
                <wp:positionH relativeFrom="column">
                  <wp:posOffset>1249127</wp:posOffset>
                </wp:positionH>
                <wp:positionV relativeFrom="paragraph">
                  <wp:posOffset>1403985</wp:posOffset>
                </wp:positionV>
                <wp:extent cx="824230" cy="509905"/>
                <wp:effectExtent l="0" t="0" r="13970" b="3810"/>
                <wp:wrapNone/>
                <wp:docPr id="1050"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230" cy="509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rsidP="000740C6">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wps:txbx>
                      <wps:bodyPr rot="0" vert="horz" wrap="square" lIns="0" tIns="0" rIns="0" bIns="0" anchor="t" anchorCtr="0">
                        <a:spAutoFit/>
                      </wps:bodyPr>
                    </wps:wsp>
                  </a:graphicData>
                </a:graphic>
              </wp:anchor>
            </w:drawing>
          </mc:Choice>
          <mc:Fallback>
            <w:pict>
              <v:rect id="_x0000_s1174" style="position:absolute;left:0;text-align:left;margin-left:98.35pt;margin-top:110.55pt;width:64.9pt;height:40.1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" filled="f" stroked="f">
                <v:textbox style="mso-fit-shape-to-text:t" inset="0,0,0,0">
                  <w:txbxContent>
                    <w:p w:rsidR="0059726E" w:rsidRPr="002A32CF" w:rsidRDefault="0059726E" w:rsidP="000740C6">
                      <w:pPr>
                        <w:rPr>
                          <w:rFonts w:asciiTheme="minorHAnsi" w:hAnsiTheme="minorHAnsi"/>
                          <w:sz w:val="14"/>
                          <w:szCs w:val="14"/>
                          <w:lang w:val="ru-RU"/>
                        </w:rPr>
                      </w:pPr>
                      <w:r>
                        <w:rPr>
                          <w:rFonts w:asciiTheme="minorHAnsi" w:hAnsiTheme="minorHAnsi" w:cs="DaunPenh"/>
                          <w:b/>
                          <w:bCs/>
                          <w:color w:val="000000"/>
                          <w:sz w:val="14"/>
                          <w:szCs w:val="14"/>
                          <w:lang w:val="ru-RU"/>
                        </w:rPr>
                        <w:t>Интеграция</w:t>
                      </w:r>
                      <w:r>
                        <w:rPr>
                          <w:rFonts w:asciiTheme="minorHAnsi" w:hAnsiTheme="minorHAnsi" w:cs="DaunPenh"/>
                          <w:b/>
                          <w:bCs/>
                          <w:color w:val="000000"/>
                          <w:sz w:val="14"/>
                          <w:szCs w:val="14"/>
                          <w:lang w:val="ru-RU"/>
                        </w:rPr>
                        <w:br/>
                        <w:t>пользователей</w:t>
                      </w:r>
                      <w:r>
                        <w:rPr>
                          <w:rFonts w:asciiTheme="minorHAnsi" w:hAnsiTheme="minorHAnsi" w:cs="DaunPenh"/>
                          <w:b/>
                          <w:bCs/>
                          <w:color w:val="000000"/>
                          <w:sz w:val="14"/>
                          <w:szCs w:val="14"/>
                          <w:lang w:val="ru-RU"/>
                        </w:rPr>
                        <w:br/>
                        <w:t>существующих</w:t>
                      </w:r>
                      <w:r>
                        <w:rPr>
                          <w:rFonts w:asciiTheme="minorHAnsi" w:hAnsiTheme="minorHAnsi" w:cs="DaunPenh"/>
                          <w:b/>
                          <w:bCs/>
                          <w:color w:val="000000"/>
                          <w:sz w:val="14"/>
                          <w:szCs w:val="14"/>
                          <w:lang w:val="ru-RU"/>
                        </w:rPr>
                        <w:br/>
                        <w:t>сетей</w:t>
                      </w:r>
                    </w:p>
                  </w:txbxContent>
                </v:textbox>
              </v:rect>
            </w:pict>
          </mc:Fallback>
        </mc:AlternateContent>
      </w:r>
      <w:r w:rsidR="00F1101A">
        <w:rPr>
          <w:noProof/>
          <w:lang w:val="ru-RU" w:eastAsia="zh-CN"/>
        </w:rPr>
        <mc:AlternateContent>
          <mc:Choice Requires="wps">
            <w:drawing>
              <wp:anchor distT="0" distB="0" distL="114300" distR="114300" simplePos="0" relativeHeight="251738112" behindDoc="0" locked="0" layoutInCell="1" allowOverlap="1" wp14:anchorId="600B18DB" wp14:editId="24C573CF">
                <wp:simplePos x="0" y="0"/>
                <wp:positionH relativeFrom="column">
                  <wp:posOffset>1252855</wp:posOffset>
                </wp:positionH>
                <wp:positionV relativeFrom="paragraph">
                  <wp:posOffset>1246436</wp:posOffset>
                </wp:positionV>
                <wp:extent cx="834390" cy="292735"/>
                <wp:effectExtent l="0" t="0" r="3810" b="9525"/>
                <wp:wrapNone/>
                <wp:docPr id="104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F1101A">
                            <w:pPr>
                              <w:rPr>
                                <w:rFonts w:asciiTheme="minorHAnsi" w:hAnsiTheme="minorHAnsi"/>
                                <w:sz w:val="14"/>
                                <w:szCs w:val="14"/>
                                <w:lang w:val="ru-RU"/>
                              </w:rPr>
                            </w:pPr>
                            <w:r>
                              <w:rPr>
                                <w:rFonts w:asciiTheme="minorHAnsi" w:hAnsiTheme="minorHAnsi" w:cs="DaunPenh"/>
                                <w:b/>
                                <w:bCs/>
                                <w:color w:val="000000"/>
                                <w:sz w:val="14"/>
                                <w:szCs w:val="14"/>
                                <w:lang w:val="ru-RU"/>
                              </w:rPr>
                              <w:t xml:space="preserve">Этап расширения </w:t>
                            </w:r>
                          </w:p>
                        </w:txbxContent>
                      </wps:txbx>
                      <wps:bodyPr rot="0" vert="horz" wrap="square" lIns="0" tIns="0" rIns="0" bIns="0" anchor="t" anchorCtr="0">
                        <a:spAutoFit/>
                      </wps:bodyPr>
                    </wps:wsp>
                  </a:graphicData>
                </a:graphic>
              </wp:anchor>
            </w:drawing>
          </mc:Choice>
          <mc:Fallback>
            <w:pict>
              <v:rect id="_x0000_s1175" style="position:absolute;left:0;text-align:left;margin-left:98.65pt;margin-top:98.15pt;width:65.7pt;height:23.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" filled="f" stroked="f">
                <v:textbox style="mso-fit-shape-to-text:t" inset="0,0,0,0">
                  <w:txbxContent>
                    <w:p w:rsidR="0059726E" w:rsidRPr="008B08B5" w:rsidRDefault="0059726E" w:rsidP="00F1101A">
                      <w:pPr>
                        <w:rPr>
                          <w:rFonts w:asciiTheme="minorHAnsi" w:hAnsiTheme="minorHAnsi"/>
                          <w:sz w:val="14"/>
                          <w:szCs w:val="14"/>
                          <w:lang w:val="ru-RU"/>
                        </w:rPr>
                      </w:pPr>
                      <w:r>
                        <w:rPr>
                          <w:rFonts w:asciiTheme="minorHAnsi" w:hAnsiTheme="minorHAnsi" w:cs="DaunPenh"/>
                          <w:b/>
                          <w:bCs/>
                          <w:color w:val="000000"/>
                          <w:sz w:val="14"/>
                          <w:szCs w:val="14"/>
                          <w:lang w:val="ru-RU"/>
                        </w:rPr>
                        <w:t xml:space="preserve">Этап расширения </w:t>
                      </w:r>
                    </w:p>
                  </w:txbxContent>
                </v:textbox>
              </v:rect>
            </w:pict>
          </mc:Fallback>
        </mc:AlternateContent>
      </w:r>
      <w:r w:rsidR="00F1101A">
        <w:rPr>
          <w:noProof/>
          <w:lang w:val="ru-RU" w:eastAsia="zh-CN"/>
        </w:rPr>
        <mc:AlternateContent>
          <mc:Choice Requires="wps">
            <w:drawing>
              <wp:anchor distT="0" distB="0" distL="114300" distR="114300" simplePos="0" relativeHeight="251736064" behindDoc="0" locked="0" layoutInCell="1" allowOverlap="1" wp14:anchorId="45F89567" wp14:editId="6C887C03">
                <wp:simplePos x="0" y="0"/>
                <wp:positionH relativeFrom="column">
                  <wp:posOffset>1253490</wp:posOffset>
                </wp:positionH>
                <wp:positionV relativeFrom="paragraph">
                  <wp:posOffset>864235</wp:posOffset>
                </wp:positionV>
                <wp:extent cx="834390" cy="292735"/>
                <wp:effectExtent l="0" t="0" r="3810" b="11430"/>
                <wp:wrapNone/>
                <wp:docPr id="104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F1101A">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Внедрение новых услуг </w:t>
                            </w:r>
                          </w:p>
                        </w:txbxContent>
                      </wps:txbx>
                      <wps:bodyPr rot="0" vert="horz" wrap="square" lIns="0" tIns="0" rIns="0" bIns="0" anchor="t" anchorCtr="0">
                        <a:spAutoFit/>
                      </wps:bodyPr>
                    </wps:wsp>
                  </a:graphicData>
                </a:graphic>
              </wp:anchor>
            </w:drawing>
          </mc:Choice>
          <mc:Fallback>
            <w:pict>
              <v:rect id="_x0000_s1176" style="position:absolute;left:0;text-align:left;margin-left:98.7pt;margin-top:68.05pt;width:65.7pt;height:23.0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" filled="f" stroked="f">
                <v:textbox style="mso-fit-shape-to-text:t" inset="0,0,0,0">
                  <w:txbxContent>
                    <w:p w:rsidR="0059726E" w:rsidRPr="008B08B5" w:rsidRDefault="0059726E" w:rsidP="00F1101A">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Внедрение новых услуг </w:t>
                      </w:r>
                    </w:p>
                  </w:txbxContent>
                </v:textbox>
              </v:rect>
            </w:pict>
          </mc:Fallback>
        </mc:AlternateContent>
      </w:r>
      <w:r w:rsidR="00F1101A">
        <w:rPr>
          <w:noProof/>
          <w:lang w:val="ru-RU" w:eastAsia="zh-CN"/>
        </w:rPr>
        <mc:AlternateContent>
          <mc:Choice Requires="wps">
            <w:drawing>
              <wp:anchor distT="0" distB="0" distL="114300" distR="114300" simplePos="0" relativeHeight="251734016" behindDoc="0" locked="0" layoutInCell="1" allowOverlap="1" wp14:anchorId="4B0A78FF" wp14:editId="6BD0BCDB">
                <wp:simplePos x="0" y="0"/>
                <wp:positionH relativeFrom="column">
                  <wp:posOffset>1255395</wp:posOffset>
                </wp:positionH>
                <wp:positionV relativeFrom="paragraph">
                  <wp:posOffset>556260</wp:posOffset>
                </wp:positionV>
                <wp:extent cx="834390" cy="292735"/>
                <wp:effectExtent l="0" t="0" r="3810" b="11430"/>
                <wp:wrapNone/>
                <wp:docPr id="104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439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F1101A">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Частичная замена инфраструктуры </w:t>
                            </w:r>
                          </w:p>
                        </w:txbxContent>
                      </wps:txbx>
                      <wps:bodyPr rot="0" vert="horz" wrap="square" lIns="0" tIns="0" rIns="0" bIns="0" anchor="t" anchorCtr="0">
                        <a:spAutoFit/>
                      </wps:bodyPr>
                    </wps:wsp>
                  </a:graphicData>
                </a:graphic>
              </wp:anchor>
            </w:drawing>
          </mc:Choice>
          <mc:Fallback>
            <w:pict>
              <v:rect id="_x0000_s1177" style="position:absolute;left:0;text-align:left;margin-left:98.85pt;margin-top:43.8pt;width:65.7pt;height:23.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" filled="f" stroked="f">
                <v:textbox style="mso-fit-shape-to-text:t" inset="0,0,0,0">
                  <w:txbxContent>
                    <w:p w:rsidR="0059726E" w:rsidRPr="008B08B5" w:rsidRDefault="0059726E" w:rsidP="00F1101A">
                      <w:pPr>
                        <w:jc w:val="left"/>
                        <w:rPr>
                          <w:rFonts w:asciiTheme="minorHAnsi" w:hAnsiTheme="minorHAnsi"/>
                          <w:sz w:val="14"/>
                          <w:szCs w:val="14"/>
                          <w:lang w:val="ru-RU"/>
                        </w:rPr>
                      </w:pPr>
                      <w:r>
                        <w:rPr>
                          <w:rFonts w:asciiTheme="minorHAnsi" w:hAnsiTheme="minorHAnsi" w:cs="DaunPenh"/>
                          <w:b/>
                          <w:bCs/>
                          <w:color w:val="000000"/>
                          <w:sz w:val="14"/>
                          <w:szCs w:val="14"/>
                          <w:lang w:val="ru-RU"/>
                        </w:rPr>
                        <w:t xml:space="preserve">Частичная замена инфраструктуры </w:t>
                      </w:r>
                    </w:p>
                  </w:txbxContent>
                </v:textbox>
              </v:rect>
            </w:pict>
          </mc:Fallback>
        </mc:AlternateContent>
      </w:r>
      <w:r w:rsidR="008F679C" w:rsidRPr="002A32CF">
        <w:rPr>
          <w:noProof/>
          <w:sz w:val="18"/>
          <w:szCs w:val="18"/>
          <w:lang w:val="ru-RU" w:eastAsia="zh-CN"/>
        </w:rPr>
        <mc:AlternateContent>
          <mc:Choice Requires="wps">
            <w:drawing>
              <wp:anchor distT="0" distB="0" distL="114300" distR="114300" simplePos="0" relativeHeight="251731968" behindDoc="0" locked="0" layoutInCell="1" allowOverlap="1" wp14:anchorId="41E9FED1" wp14:editId="48E168EC">
                <wp:simplePos x="0" y="0"/>
                <wp:positionH relativeFrom="column">
                  <wp:posOffset>1140460</wp:posOffset>
                </wp:positionH>
                <wp:positionV relativeFrom="paragraph">
                  <wp:posOffset>1952625</wp:posOffset>
                </wp:positionV>
                <wp:extent cx="121920" cy="132715"/>
                <wp:effectExtent l="0" t="0" r="11430" b="19685"/>
                <wp:wrapNone/>
                <wp:docPr id="1046" name="Flowchart: Connector 1046"/>
                <wp:cNvGraphicFramePr/>
                <a:graphic xmlns:a="http://schemas.openxmlformats.org/drawingml/2006/main">
                  <a:graphicData uri="http://schemas.microsoft.com/office/word/2010/wordprocessingShape">
                    <wps:wsp>
                      <wps:cNvSpPr/>
                      <wps:spPr>
                        <a:xfrm>
                          <a:off x="0" y="0"/>
                          <a:ext cx="121920" cy="132715"/>
                        </a:xfrm>
                        <a:prstGeom prst="flowChartConnector">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726E" w:rsidRDefault="0059726E" w:rsidP="008F679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1046" o:spid="_x0000_s1178" type="#_x0000_t120" style="position:absolute;left:0;text-align:left;margin-left:89.8pt;margin-top:153.75pt;width:9.6pt;height:10.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" filled="f" strokecolor="black [3213]" strokeweight="1pt">
                <v:textbox>
                  <w:txbxContent>
                    <w:p w:rsidR="0059726E" w:rsidRDefault="0059726E" w:rsidP="008F679C">
                      <w:pPr>
                        <w:jc w:val="center"/>
                      </w:pPr>
                    </w:p>
                  </w:txbxContent>
                </v:textbox>
              </v:shape>
            </w:pict>
          </mc:Fallback>
        </mc:AlternateContent>
      </w:r>
      <w:r w:rsidR="008F679C">
        <w:rPr>
          <w:noProof/>
          <w:lang w:val="ru-RU" w:eastAsia="zh-CN"/>
        </w:rPr>
        <mc:AlternateContent>
          <mc:Choice Requires="wps">
            <w:drawing>
              <wp:anchor distT="0" distB="0" distL="114300" distR="114300" simplePos="0" relativeHeight="251729920" behindDoc="0" locked="0" layoutInCell="1" allowOverlap="1" wp14:anchorId="0A830D24" wp14:editId="609BC4AA">
                <wp:simplePos x="0" y="0"/>
                <wp:positionH relativeFrom="column">
                  <wp:posOffset>1162509</wp:posOffset>
                </wp:positionH>
                <wp:positionV relativeFrom="paragraph">
                  <wp:posOffset>1855143</wp:posOffset>
                </wp:positionV>
                <wp:extent cx="67310" cy="238125"/>
                <wp:effectExtent l="0" t="0" r="9525" b="9525"/>
                <wp:wrapNone/>
                <wp:docPr id="1045"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1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32CF" w:rsidRDefault="0059726E" w:rsidP="008F679C">
                            <w:pPr>
                              <w:rPr>
                                <w:rFonts w:asciiTheme="minorHAnsi" w:hAnsiTheme="minorHAnsi"/>
                                <w:lang w:val="ru-RU"/>
                              </w:rPr>
                            </w:pPr>
                            <w:r>
                              <w:rPr>
                                <w:rFonts w:asciiTheme="minorHAnsi" w:hAnsiTheme="minorHAnsi" w:cs="SimSun"/>
                                <w:b/>
                                <w:bCs/>
                                <w:color w:val="000000"/>
                                <w:lang w:val="ru-RU"/>
                              </w:rPr>
                              <w:t>6</w:t>
                            </w:r>
                          </w:p>
                        </w:txbxContent>
                      </wps:txbx>
                      <wps:bodyPr rot="0" vert="horz" wrap="none" lIns="0" tIns="0" rIns="0" bIns="0" anchor="t" anchorCtr="0">
                        <a:spAutoFit/>
                      </wps:bodyPr>
                    </wps:wsp>
                  </a:graphicData>
                </a:graphic>
              </wp:anchor>
            </w:drawing>
          </mc:Choice>
          <mc:Fallback>
            <w:pict>
              <v:rect id="_x0000_s1179" style="position:absolute;left:0;text-align:left;margin-left:91.55pt;margin-top:146.05pt;width:5.3pt;height:18.75pt;z-index:251729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" filled="f" stroked="f">
                <v:textbox style="mso-fit-shape-to-text:t" inset="0,0,0,0">
                  <w:txbxContent>
                    <w:p w:rsidR="0059726E" w:rsidRPr="002A32CF" w:rsidRDefault="0059726E" w:rsidP="008F679C">
                      <w:pPr>
                        <w:rPr>
                          <w:rFonts w:asciiTheme="minorHAnsi" w:hAnsiTheme="minorHAnsi"/>
                          <w:lang w:val="ru-RU"/>
                        </w:rPr>
                      </w:pPr>
                      <w:r>
                        <w:rPr>
                          <w:rFonts w:asciiTheme="minorHAnsi" w:hAnsiTheme="minorHAnsi" w:cs="SimSun"/>
                          <w:b/>
                          <w:bCs/>
                          <w:color w:val="000000"/>
                          <w:lang w:val="ru-RU"/>
                        </w:rPr>
                        <w:t>6</w:t>
                      </w:r>
                    </w:p>
                  </w:txbxContent>
                </v:textbox>
              </v:rect>
            </w:pict>
          </mc:Fallback>
        </mc:AlternateContent>
      </w:r>
      <w:r w:rsidR="008A3F08">
        <w:rPr>
          <w:noProof/>
          <w:lang w:val="ru-RU" w:eastAsia="zh-CN"/>
        </w:rPr>
        <mc:AlternateContent>
          <mc:Choice Requires="wps">
            <w:drawing>
              <wp:anchor distT="0" distB="0" distL="114300" distR="114300" simplePos="0" relativeHeight="251723776" behindDoc="0" locked="0" layoutInCell="1" allowOverlap="1" wp14:anchorId="52D49C80" wp14:editId="4184C62C">
                <wp:simplePos x="0" y="0"/>
                <wp:positionH relativeFrom="column">
                  <wp:posOffset>1271270</wp:posOffset>
                </wp:positionH>
                <wp:positionV relativeFrom="paragraph">
                  <wp:posOffset>304800</wp:posOffset>
                </wp:positionV>
                <wp:extent cx="723900" cy="184150"/>
                <wp:effectExtent l="0" t="0" r="0" b="9525"/>
                <wp:wrapNone/>
                <wp:docPr id="1042"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B08B5" w:rsidRDefault="0059726E" w:rsidP="008A3F08">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wps:txbx>
                      <wps:bodyPr rot="0" vert="horz" wrap="square" lIns="0" tIns="0" rIns="0" bIns="0" anchor="t" anchorCtr="0">
                        <a:spAutoFit/>
                      </wps:bodyPr>
                    </wps:wsp>
                  </a:graphicData>
                </a:graphic>
                <wp14:sizeRelH relativeFrom="margin">
                  <wp14:pctWidth>0</wp14:pctWidth>
                </wp14:sizeRelH>
              </wp:anchor>
            </w:drawing>
          </mc:Choice>
          <mc:Fallback>
            <w:pict>
              <v:rect id="_x0000_s1180" style="position:absolute;left:0;text-align:left;margin-left:100.1pt;margin-top:24pt;width:57pt;height:14.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" filled="f" stroked="f">
                <v:textbox style="mso-fit-shape-to-text:t" inset="0,0,0,0">
                  <w:txbxContent>
                    <w:p w:rsidR="0059726E" w:rsidRPr="008B08B5" w:rsidRDefault="0059726E" w:rsidP="008A3F08">
                      <w:pPr>
                        <w:rPr>
                          <w:rFonts w:asciiTheme="minorHAnsi" w:hAnsiTheme="minorHAnsi"/>
                          <w:sz w:val="14"/>
                          <w:szCs w:val="14"/>
                        </w:rPr>
                      </w:pPr>
                      <w:r w:rsidRPr="008B08B5">
                        <w:rPr>
                          <w:rFonts w:asciiTheme="minorHAnsi" w:hAnsiTheme="minorHAnsi" w:cs="DaunPenh"/>
                          <w:b/>
                          <w:bCs/>
                          <w:color w:val="000000"/>
                          <w:sz w:val="14"/>
                          <w:szCs w:val="14"/>
                          <w:lang w:val="ru-RU"/>
                        </w:rPr>
                        <w:t>Отправная точка</w:t>
                      </w:r>
                      <w:r w:rsidRPr="008B08B5">
                        <w:rPr>
                          <w:rFonts w:asciiTheme="minorHAnsi" w:hAnsiTheme="minorHAnsi" w:cs="DaunPenh"/>
                          <w:b/>
                          <w:bCs/>
                          <w:color w:val="000000"/>
                          <w:sz w:val="14"/>
                          <w:szCs w:val="14"/>
                          <w:lang w:val="en-US"/>
                        </w:rPr>
                        <w:t xml:space="preserve"> </w:t>
                      </w:r>
                    </w:p>
                  </w:txbxContent>
                </v:textbox>
              </v:rect>
            </w:pict>
          </mc:Fallback>
        </mc:AlternateContent>
      </w:r>
      <w:r w:rsidR="0043250E" w:rsidRPr="002A32CF">
        <w:rPr>
          <w:noProof/>
          <w:sz w:val="18"/>
          <w:szCs w:val="18"/>
          <w:lang w:val="ru-RU" w:eastAsia="zh-CN"/>
        </w:rPr>
        <mc:AlternateContent>
          <mc:Choice Requires="wps">
            <w:drawing>
              <wp:anchor distT="0" distB="0" distL="114300" distR="114300" simplePos="0" relativeHeight="251721728" behindDoc="0" locked="0" layoutInCell="1" allowOverlap="1" wp14:anchorId="1DB36080" wp14:editId="0589D22A">
                <wp:simplePos x="0" y="0"/>
                <wp:positionH relativeFrom="column">
                  <wp:posOffset>3463843</wp:posOffset>
                </wp:positionH>
                <wp:positionV relativeFrom="paragraph">
                  <wp:posOffset>302895</wp:posOffset>
                </wp:positionV>
                <wp:extent cx="52070" cy="53975"/>
                <wp:effectExtent l="0" t="0" r="24130" b="22225"/>
                <wp:wrapNone/>
                <wp:docPr id="1041" name="Flowchart: Connector 1041"/>
                <wp:cNvGraphicFramePr/>
                <a:graphic xmlns:a="http://schemas.openxmlformats.org/drawingml/2006/main">
                  <a:graphicData uri="http://schemas.microsoft.com/office/word/2010/wordprocessingShape">
                    <wps:wsp>
                      <wps:cNvSpPr/>
                      <wps:spPr>
                        <a:xfrm>
                          <a:off x="0" y="0"/>
                          <a:ext cx="52070" cy="53975"/>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1041" o:spid="_x0000_s1026" type="#_x0000_t120" style="position:absolute;margin-left:272.75pt;margin-top:23.85pt;width:4.1pt;height:4.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" fillcolor="black [3200]" strokecolor="black [1600]" strokeweight="2pt"/>
            </w:pict>
          </mc:Fallback>
        </mc:AlternateContent>
      </w:r>
      <w:r w:rsidR="00DE1DED" w:rsidRPr="002A32CF">
        <w:rPr>
          <w:noProof/>
          <w:sz w:val="18"/>
          <w:szCs w:val="18"/>
          <w:lang w:val="ru-RU" w:eastAsia="zh-CN"/>
        </w:rPr>
        <mc:AlternateContent>
          <mc:Choice Requires="wps">
            <w:drawing>
              <wp:anchor distT="0" distB="0" distL="114300" distR="114300" simplePos="0" relativeHeight="251719680" behindDoc="0" locked="0" layoutInCell="1" allowOverlap="1" wp14:anchorId="13504990" wp14:editId="0A22C48D">
                <wp:simplePos x="0" y="0"/>
                <wp:positionH relativeFrom="column">
                  <wp:posOffset>3480435</wp:posOffset>
                </wp:positionH>
                <wp:positionV relativeFrom="paragraph">
                  <wp:posOffset>306705</wp:posOffset>
                </wp:positionV>
                <wp:extent cx="13970" cy="1882140"/>
                <wp:effectExtent l="133350" t="19050" r="62230" b="41910"/>
                <wp:wrapNone/>
                <wp:docPr id="1040" name="Straight Arrow Connector 1040"/>
                <wp:cNvGraphicFramePr/>
                <a:graphic xmlns:a="http://schemas.openxmlformats.org/drawingml/2006/main">
                  <a:graphicData uri="http://schemas.microsoft.com/office/word/2010/wordprocessingShape">
                    <wps:wsp>
                      <wps:cNvCnPr/>
                      <wps:spPr>
                        <a:xfrm flipH="1">
                          <a:off x="0" y="0"/>
                          <a:ext cx="13970" cy="1882140"/>
                        </a:xfrm>
                        <a:prstGeom prst="straightConnector1">
                          <a:avLst/>
                        </a:prstGeom>
                        <a:ln w="31750" cmpd="sng">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40" o:spid="_x0000_s1026" type="#_x0000_t32" style="position:absolute;margin-left:274.05pt;margin-top:24.15pt;width:1.1pt;height:148.2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" strokecolor="black [3040]" strokeweight="2.5pt">
                <v:stroke endarrow="open"/>
              </v:shape>
            </w:pict>
          </mc:Fallback>
        </mc:AlternateContent>
      </w:r>
      <w:r w:rsidR="00DE1DED">
        <w:rPr>
          <w:noProof/>
          <w:lang w:val="ru-RU" w:eastAsia="zh-CN"/>
        </w:rPr>
        <mc:AlternateContent>
          <mc:Choice Requires="wpc">
            <w:drawing>
              <wp:inline distT="0" distB="0" distL="0" distR="0" wp14:anchorId="72DB0147" wp14:editId="56CCF980">
                <wp:extent cx="3648710" cy="2141220"/>
                <wp:effectExtent l="0" t="0" r="27940" b="0"/>
                <wp:docPr id="1039" name="Canvas 10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08" name="Freeform 180"/>
                        <wps:cNvSpPr>
                          <a:spLocks/>
                        </wps:cNvSpPr>
                        <wps:spPr bwMode="auto">
                          <a:xfrm>
                            <a:off x="1000125" y="633095"/>
                            <a:ext cx="1275080" cy="1064895"/>
                          </a:xfrm>
                          <a:custGeom>
                            <a:avLst/>
                            <a:gdLst>
                              <a:gd name="T0" fmla="*/ 0 w 2008"/>
                              <a:gd name="T1" fmla="*/ 1677 h 1677"/>
                              <a:gd name="T2" fmla="*/ 0 w 2008"/>
                              <a:gd name="T3" fmla="*/ 0 h 1677"/>
                              <a:gd name="T4" fmla="*/ 2008 w 2008"/>
                              <a:gd name="T5" fmla="*/ 1677 h 1677"/>
                              <a:gd name="T6" fmla="*/ 0 w 2008"/>
                              <a:gd name="T7" fmla="*/ 1677 h 1677"/>
                            </a:gdLst>
                            <a:ahLst/>
                            <a:cxnLst>
                              <a:cxn ang="0">
                                <a:pos x="T0" y="T1"/>
                              </a:cxn>
                              <a:cxn ang="0">
                                <a:pos x="T2" y="T3"/>
                              </a:cxn>
                              <a:cxn ang="0">
                                <a:pos x="T4" y="T5"/>
                              </a:cxn>
                              <a:cxn ang="0">
                                <a:pos x="T6" y="T7"/>
                              </a:cxn>
                            </a:cxnLst>
                            <a:rect l="0" t="0" r="r" b="b"/>
                            <a:pathLst>
                              <a:path w="2008" h="1677">
                                <a:moveTo>
                                  <a:pt x="0" y="1677"/>
                                </a:moveTo>
                                <a:lnTo>
                                  <a:pt x="0" y="0"/>
                                </a:lnTo>
                                <a:lnTo>
                                  <a:pt x="2008" y="1677"/>
                                </a:lnTo>
                                <a:lnTo>
                                  <a:pt x="0" y="1677"/>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Freeform 181"/>
                        <wps:cNvSpPr>
                          <a:spLocks noEditPoints="1"/>
                        </wps:cNvSpPr>
                        <wps:spPr bwMode="auto">
                          <a:xfrm>
                            <a:off x="998220" y="628650"/>
                            <a:ext cx="1282700" cy="1071245"/>
                          </a:xfrm>
                          <a:custGeom>
                            <a:avLst/>
                            <a:gdLst>
                              <a:gd name="T0" fmla="*/ 0 w 2020"/>
                              <a:gd name="T1" fmla="*/ 1687 h 1687"/>
                              <a:gd name="T2" fmla="*/ 0 w 2020"/>
                              <a:gd name="T3" fmla="*/ 0 h 1687"/>
                              <a:gd name="T4" fmla="*/ 2020 w 2020"/>
                              <a:gd name="T5" fmla="*/ 1687 h 1687"/>
                              <a:gd name="T6" fmla="*/ 0 w 2020"/>
                              <a:gd name="T7" fmla="*/ 1687 h 1687"/>
                              <a:gd name="T8" fmla="*/ 2011 w 2020"/>
                              <a:gd name="T9" fmla="*/ 1681 h 1687"/>
                              <a:gd name="T10" fmla="*/ 2009 w 2020"/>
                              <a:gd name="T11" fmla="*/ 1686 h 1687"/>
                              <a:gd name="T12" fmla="*/ 1 w 2020"/>
                              <a:gd name="T13" fmla="*/ 9 h 1687"/>
                              <a:gd name="T14" fmla="*/ 6 w 2020"/>
                              <a:gd name="T15" fmla="*/ 7 h 1687"/>
                              <a:gd name="T16" fmla="*/ 6 w 2020"/>
                              <a:gd name="T17" fmla="*/ 1684 h 1687"/>
                              <a:gd name="T18" fmla="*/ 3 w 2020"/>
                              <a:gd name="T19" fmla="*/ 1681 h 1687"/>
                              <a:gd name="T20" fmla="*/ 2011 w 2020"/>
                              <a:gd name="T21" fmla="*/ 1681 h 16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020" h="1687">
                                <a:moveTo>
                                  <a:pt x="0" y="1687"/>
                                </a:moveTo>
                                <a:lnTo>
                                  <a:pt x="0" y="0"/>
                                </a:lnTo>
                                <a:lnTo>
                                  <a:pt x="2020" y="1687"/>
                                </a:lnTo>
                                <a:lnTo>
                                  <a:pt x="0" y="1687"/>
                                </a:lnTo>
                                <a:close/>
                                <a:moveTo>
                                  <a:pt x="2011" y="1681"/>
                                </a:moveTo>
                                <a:lnTo>
                                  <a:pt x="2009" y="1686"/>
                                </a:lnTo>
                                <a:lnTo>
                                  <a:pt x="1" y="9"/>
                                </a:lnTo>
                                <a:lnTo>
                                  <a:pt x="6" y="7"/>
                                </a:lnTo>
                                <a:lnTo>
                                  <a:pt x="6" y="1684"/>
                                </a:lnTo>
                                <a:lnTo>
                                  <a:pt x="3" y="1681"/>
                                </a:lnTo>
                                <a:lnTo>
                                  <a:pt x="2011" y="168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10" name="Freeform 182"/>
                        <wps:cNvSpPr>
                          <a:spLocks/>
                        </wps:cNvSpPr>
                        <wps:spPr bwMode="auto">
                          <a:xfrm>
                            <a:off x="1000125" y="515620"/>
                            <a:ext cx="1286510" cy="1076325"/>
                          </a:xfrm>
                          <a:custGeom>
                            <a:avLst/>
                            <a:gdLst>
                              <a:gd name="T0" fmla="*/ 2026 w 2026"/>
                              <a:gd name="T1" fmla="*/ 0 h 1695"/>
                              <a:gd name="T2" fmla="*/ 2026 w 2026"/>
                              <a:gd name="T3" fmla="*/ 1695 h 1695"/>
                              <a:gd name="T4" fmla="*/ 0 w 2026"/>
                              <a:gd name="T5" fmla="*/ 0 h 1695"/>
                              <a:gd name="T6" fmla="*/ 2026 w 2026"/>
                              <a:gd name="T7" fmla="*/ 0 h 1695"/>
                            </a:gdLst>
                            <a:ahLst/>
                            <a:cxnLst>
                              <a:cxn ang="0">
                                <a:pos x="T0" y="T1"/>
                              </a:cxn>
                              <a:cxn ang="0">
                                <a:pos x="T2" y="T3"/>
                              </a:cxn>
                              <a:cxn ang="0">
                                <a:pos x="T4" y="T5"/>
                              </a:cxn>
                              <a:cxn ang="0">
                                <a:pos x="T6" y="T7"/>
                              </a:cxn>
                            </a:cxnLst>
                            <a:rect l="0" t="0" r="r" b="b"/>
                            <a:pathLst>
                              <a:path w="2026" h="1695">
                                <a:moveTo>
                                  <a:pt x="2026" y="0"/>
                                </a:moveTo>
                                <a:lnTo>
                                  <a:pt x="2026" y="1695"/>
                                </a:lnTo>
                                <a:lnTo>
                                  <a:pt x="0" y="0"/>
                                </a:lnTo>
                                <a:lnTo>
                                  <a:pt x="2026"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1" name="Freeform 183"/>
                        <wps:cNvSpPr>
                          <a:spLocks noEditPoints="1"/>
                        </wps:cNvSpPr>
                        <wps:spPr bwMode="auto">
                          <a:xfrm>
                            <a:off x="994410" y="513715"/>
                            <a:ext cx="1294130" cy="1082040"/>
                          </a:xfrm>
                          <a:custGeom>
                            <a:avLst/>
                            <a:gdLst>
                              <a:gd name="T0" fmla="*/ 2038 w 2038"/>
                              <a:gd name="T1" fmla="*/ 0 h 1704"/>
                              <a:gd name="T2" fmla="*/ 2038 w 2038"/>
                              <a:gd name="T3" fmla="*/ 1704 h 1704"/>
                              <a:gd name="T4" fmla="*/ 0 w 2038"/>
                              <a:gd name="T5" fmla="*/ 0 h 1704"/>
                              <a:gd name="T6" fmla="*/ 2038 w 2038"/>
                              <a:gd name="T7" fmla="*/ 0 h 1704"/>
                              <a:gd name="T8" fmla="*/ 9 w 2038"/>
                              <a:gd name="T9" fmla="*/ 6 h 1704"/>
                              <a:gd name="T10" fmla="*/ 11 w 2038"/>
                              <a:gd name="T11" fmla="*/ 0 h 1704"/>
                              <a:gd name="T12" fmla="*/ 2037 w 2038"/>
                              <a:gd name="T13" fmla="*/ 1695 h 1704"/>
                              <a:gd name="T14" fmla="*/ 2032 w 2038"/>
                              <a:gd name="T15" fmla="*/ 1698 h 1704"/>
                              <a:gd name="T16" fmla="*/ 2032 w 2038"/>
                              <a:gd name="T17" fmla="*/ 3 h 1704"/>
                              <a:gd name="T18" fmla="*/ 2035 w 2038"/>
                              <a:gd name="T19" fmla="*/ 6 h 1704"/>
                              <a:gd name="T20" fmla="*/ 9 w 2038"/>
                              <a:gd name="T21" fmla="*/ 6 h 17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038" h="1704">
                                <a:moveTo>
                                  <a:pt x="2038" y="0"/>
                                </a:moveTo>
                                <a:lnTo>
                                  <a:pt x="2038" y="1704"/>
                                </a:lnTo>
                                <a:lnTo>
                                  <a:pt x="0" y="0"/>
                                </a:lnTo>
                                <a:lnTo>
                                  <a:pt x="2038" y="0"/>
                                </a:lnTo>
                                <a:close/>
                                <a:moveTo>
                                  <a:pt x="9" y="6"/>
                                </a:moveTo>
                                <a:lnTo>
                                  <a:pt x="11" y="0"/>
                                </a:lnTo>
                                <a:lnTo>
                                  <a:pt x="2037" y="1695"/>
                                </a:lnTo>
                                <a:lnTo>
                                  <a:pt x="2032" y="1698"/>
                                </a:lnTo>
                                <a:lnTo>
                                  <a:pt x="2032" y="3"/>
                                </a:lnTo>
                                <a:lnTo>
                                  <a:pt x="2035" y="6"/>
                                </a:lnTo>
                                <a:lnTo>
                                  <a:pt x="9"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12" name="Freeform 184"/>
                        <wps:cNvSpPr>
                          <a:spLocks/>
                        </wps:cNvSpPr>
                        <wps:spPr bwMode="auto">
                          <a:xfrm>
                            <a:off x="1000125" y="508000"/>
                            <a:ext cx="1290320" cy="1102360"/>
                          </a:xfrm>
                          <a:custGeom>
                            <a:avLst/>
                            <a:gdLst>
                              <a:gd name="T0" fmla="*/ 0 w 5472"/>
                              <a:gd name="T1" fmla="*/ 0 h 4656"/>
                              <a:gd name="T2" fmla="*/ 4490 w 5472"/>
                              <a:gd name="T3" fmla="*/ 1463 h 4656"/>
                              <a:gd name="T4" fmla="*/ 5472 w 5472"/>
                              <a:gd name="T5" fmla="*/ 4656 h 4656"/>
                            </a:gdLst>
                            <a:ahLst/>
                            <a:cxnLst>
                              <a:cxn ang="0">
                                <a:pos x="T0" y="T1"/>
                              </a:cxn>
                              <a:cxn ang="0">
                                <a:pos x="T2" y="T3"/>
                              </a:cxn>
                              <a:cxn ang="0">
                                <a:pos x="T4" y="T5"/>
                              </a:cxn>
                            </a:cxnLst>
                            <a:rect l="0" t="0" r="r" b="b"/>
                            <a:pathLst>
                              <a:path w="5472" h="4656">
                                <a:moveTo>
                                  <a:pt x="0" y="0"/>
                                </a:moveTo>
                                <a:cubicBezTo>
                                  <a:pt x="1789" y="343"/>
                                  <a:pt x="3577" y="686"/>
                                  <a:pt x="4490" y="1463"/>
                                </a:cubicBezTo>
                                <a:cubicBezTo>
                                  <a:pt x="5403" y="2240"/>
                                  <a:pt x="5388" y="4549"/>
                                  <a:pt x="5472" y="4656"/>
                                </a:cubicBezTo>
                              </a:path>
                            </a:pathLst>
                          </a:custGeom>
                          <a:solidFill>
                            <a:srgbClr val="33CCCC"/>
                          </a:solidFill>
                          <a:ln w="0">
                            <a:solidFill>
                              <a:srgbClr val="000000"/>
                            </a:solidFill>
                            <a:prstDash val="solid"/>
                            <a:round/>
                            <a:headEnd/>
                            <a:tailEnd/>
                          </a:ln>
                        </wps:spPr>
                        <wps:bodyPr rot="0" vert="horz" wrap="square" lIns="91440" tIns="45720" rIns="91440" bIns="45720" anchor="t" anchorCtr="0" upright="1">
                          <a:noAutofit/>
                        </wps:bodyPr>
                      </wps:wsp>
                      <wps:wsp>
                        <wps:cNvPr id="1013" name="Freeform 185"/>
                        <wps:cNvSpPr>
                          <a:spLocks/>
                        </wps:cNvSpPr>
                        <wps:spPr bwMode="auto">
                          <a:xfrm>
                            <a:off x="999490" y="506095"/>
                            <a:ext cx="1292860" cy="1105535"/>
                          </a:xfrm>
                          <a:custGeom>
                            <a:avLst/>
                            <a:gdLst>
                              <a:gd name="T0" fmla="*/ 672 w 5481"/>
                              <a:gd name="T1" fmla="*/ 129 h 4667"/>
                              <a:gd name="T2" fmla="*/ 1653 w 5481"/>
                              <a:gd name="T3" fmla="*/ 335 h 4667"/>
                              <a:gd name="T4" fmla="*/ 2277 w 5481"/>
                              <a:gd name="T5" fmla="*/ 487 h 4667"/>
                              <a:gd name="T6" fmla="*/ 2866 w 5481"/>
                              <a:gd name="T7" fmla="*/ 656 h 4667"/>
                              <a:gd name="T8" fmla="*/ 3408 w 5481"/>
                              <a:gd name="T9" fmla="*/ 848 h 4667"/>
                              <a:gd name="T10" fmla="*/ 3895 w 5481"/>
                              <a:gd name="T11" fmla="*/ 1069 h 4667"/>
                              <a:gd name="T12" fmla="*/ 4315 w 5481"/>
                              <a:gd name="T13" fmla="*/ 1323 h 4667"/>
                              <a:gd name="T14" fmla="*/ 4580 w 5481"/>
                              <a:gd name="T15" fmla="*/ 1542 h 4667"/>
                              <a:gd name="T16" fmla="*/ 4731 w 5481"/>
                              <a:gd name="T17" fmla="*/ 1722 h 4667"/>
                              <a:gd name="T18" fmla="*/ 4862 w 5481"/>
                              <a:gd name="T19" fmla="*/ 1928 h 4667"/>
                              <a:gd name="T20" fmla="*/ 5026 w 5481"/>
                              <a:gd name="T21" fmla="*/ 2279 h 4667"/>
                              <a:gd name="T22" fmla="*/ 5189 w 5481"/>
                              <a:gd name="T23" fmla="*/ 2792 h 4667"/>
                              <a:gd name="T24" fmla="*/ 5301 w 5481"/>
                              <a:gd name="T25" fmla="*/ 3317 h 4667"/>
                              <a:gd name="T26" fmla="*/ 5374 w 5481"/>
                              <a:gd name="T27" fmla="*/ 3810 h 4667"/>
                              <a:gd name="T28" fmla="*/ 5400 w 5481"/>
                              <a:gd name="T29" fmla="*/ 4032 h 4667"/>
                              <a:gd name="T30" fmla="*/ 5420 w 5481"/>
                              <a:gd name="T31" fmla="*/ 4228 h 4667"/>
                              <a:gd name="T32" fmla="*/ 5437 w 5481"/>
                              <a:gd name="T33" fmla="*/ 4395 h 4667"/>
                              <a:gd name="T34" fmla="*/ 5452 w 5481"/>
                              <a:gd name="T35" fmla="*/ 4527 h 4667"/>
                              <a:gd name="T36" fmla="*/ 5466 w 5481"/>
                              <a:gd name="T37" fmla="*/ 4617 h 4667"/>
                              <a:gd name="T38" fmla="*/ 5473 w 5481"/>
                              <a:gd name="T39" fmla="*/ 4644 h 4667"/>
                              <a:gd name="T40" fmla="*/ 5466 w 5481"/>
                              <a:gd name="T41" fmla="*/ 4667 h 4667"/>
                              <a:gd name="T42" fmla="*/ 5458 w 5481"/>
                              <a:gd name="T43" fmla="*/ 4649 h 4667"/>
                              <a:gd name="T44" fmla="*/ 5444 w 5481"/>
                              <a:gd name="T45" fmla="*/ 4580 h 4667"/>
                              <a:gd name="T46" fmla="*/ 5430 w 5481"/>
                              <a:gd name="T47" fmla="*/ 4467 h 4667"/>
                              <a:gd name="T48" fmla="*/ 5413 w 5481"/>
                              <a:gd name="T49" fmla="*/ 4317 h 4667"/>
                              <a:gd name="T50" fmla="*/ 5396 w 5481"/>
                              <a:gd name="T51" fmla="*/ 4134 h 4667"/>
                              <a:gd name="T52" fmla="*/ 5373 w 5481"/>
                              <a:gd name="T53" fmla="*/ 3925 h 4667"/>
                              <a:gd name="T54" fmla="*/ 5327 w 5481"/>
                              <a:gd name="T55" fmla="*/ 3573 h 4667"/>
                              <a:gd name="T56" fmla="*/ 5235 w 5481"/>
                              <a:gd name="T57" fmla="*/ 3059 h 4667"/>
                              <a:gd name="T58" fmla="*/ 5099 w 5481"/>
                              <a:gd name="T59" fmla="*/ 2536 h 4667"/>
                              <a:gd name="T60" fmla="*/ 4906 w 5481"/>
                              <a:gd name="T61" fmla="*/ 2048 h 4667"/>
                              <a:gd name="T62" fmla="*/ 4786 w 5481"/>
                              <a:gd name="T63" fmla="*/ 1831 h 4667"/>
                              <a:gd name="T64" fmla="*/ 4647 w 5481"/>
                              <a:gd name="T65" fmla="*/ 1639 h 4667"/>
                              <a:gd name="T66" fmla="*/ 4487 w 5481"/>
                              <a:gd name="T67" fmla="*/ 1477 h 4667"/>
                              <a:gd name="T68" fmla="*/ 4106 w 5481"/>
                              <a:gd name="T69" fmla="*/ 1205 h 4667"/>
                              <a:gd name="T70" fmla="*/ 3653 w 5481"/>
                              <a:gd name="T71" fmla="*/ 970 h 4667"/>
                              <a:gd name="T72" fmla="*/ 3139 w 5481"/>
                              <a:gd name="T73" fmla="*/ 764 h 4667"/>
                              <a:gd name="T74" fmla="*/ 2573 w 5481"/>
                              <a:gd name="T75" fmla="*/ 584 h 4667"/>
                              <a:gd name="T76" fmla="*/ 1966 w 5481"/>
                              <a:gd name="T77" fmla="*/ 424 h 4667"/>
                              <a:gd name="T78" fmla="*/ 1328 w 5481"/>
                              <a:gd name="T79" fmla="*/ 279 h 4667"/>
                              <a:gd name="T80" fmla="*/ 0 w 5481"/>
                              <a:gd name="T81" fmla="*/ 15 h 46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5481" h="4667">
                                <a:moveTo>
                                  <a:pt x="3" y="0"/>
                                </a:moveTo>
                                <a:lnTo>
                                  <a:pt x="672" y="129"/>
                                </a:lnTo>
                                <a:lnTo>
                                  <a:pt x="1331" y="264"/>
                                </a:lnTo>
                                <a:lnTo>
                                  <a:pt x="1653" y="335"/>
                                </a:lnTo>
                                <a:lnTo>
                                  <a:pt x="1969" y="409"/>
                                </a:lnTo>
                                <a:lnTo>
                                  <a:pt x="2277" y="487"/>
                                </a:lnTo>
                                <a:lnTo>
                                  <a:pt x="2578" y="569"/>
                                </a:lnTo>
                                <a:lnTo>
                                  <a:pt x="2866" y="656"/>
                                </a:lnTo>
                                <a:lnTo>
                                  <a:pt x="3144" y="749"/>
                                </a:lnTo>
                                <a:lnTo>
                                  <a:pt x="3408" y="848"/>
                                </a:lnTo>
                                <a:lnTo>
                                  <a:pt x="3660" y="955"/>
                                </a:lnTo>
                                <a:lnTo>
                                  <a:pt x="3895" y="1069"/>
                                </a:lnTo>
                                <a:lnTo>
                                  <a:pt x="4113" y="1191"/>
                                </a:lnTo>
                                <a:lnTo>
                                  <a:pt x="4315" y="1323"/>
                                </a:lnTo>
                                <a:lnTo>
                                  <a:pt x="4496" y="1464"/>
                                </a:lnTo>
                                <a:lnTo>
                                  <a:pt x="4580" y="1542"/>
                                </a:lnTo>
                                <a:lnTo>
                                  <a:pt x="4658" y="1628"/>
                                </a:lnTo>
                                <a:lnTo>
                                  <a:pt x="4731" y="1722"/>
                                </a:lnTo>
                                <a:lnTo>
                                  <a:pt x="4799" y="1822"/>
                                </a:lnTo>
                                <a:lnTo>
                                  <a:pt x="4862" y="1928"/>
                                </a:lnTo>
                                <a:lnTo>
                                  <a:pt x="4921" y="2041"/>
                                </a:lnTo>
                                <a:lnTo>
                                  <a:pt x="5026" y="2279"/>
                                </a:lnTo>
                                <a:lnTo>
                                  <a:pt x="5114" y="2531"/>
                                </a:lnTo>
                                <a:lnTo>
                                  <a:pt x="5189" y="2792"/>
                                </a:lnTo>
                                <a:lnTo>
                                  <a:pt x="5250" y="3056"/>
                                </a:lnTo>
                                <a:lnTo>
                                  <a:pt x="5301" y="3317"/>
                                </a:lnTo>
                                <a:lnTo>
                                  <a:pt x="5342" y="3570"/>
                                </a:lnTo>
                                <a:lnTo>
                                  <a:pt x="5374" y="3810"/>
                                </a:lnTo>
                                <a:lnTo>
                                  <a:pt x="5388" y="3923"/>
                                </a:lnTo>
                                <a:lnTo>
                                  <a:pt x="5400" y="4032"/>
                                </a:lnTo>
                                <a:lnTo>
                                  <a:pt x="5411" y="4133"/>
                                </a:lnTo>
                                <a:lnTo>
                                  <a:pt x="5420" y="4228"/>
                                </a:lnTo>
                                <a:lnTo>
                                  <a:pt x="5429" y="4316"/>
                                </a:lnTo>
                                <a:lnTo>
                                  <a:pt x="5437" y="4395"/>
                                </a:lnTo>
                                <a:lnTo>
                                  <a:pt x="5445" y="4466"/>
                                </a:lnTo>
                                <a:lnTo>
                                  <a:pt x="5452" y="4527"/>
                                </a:lnTo>
                                <a:lnTo>
                                  <a:pt x="5459" y="4577"/>
                                </a:lnTo>
                                <a:lnTo>
                                  <a:pt x="5466" y="4617"/>
                                </a:lnTo>
                                <a:lnTo>
                                  <a:pt x="5473" y="4646"/>
                                </a:lnTo>
                                <a:lnTo>
                                  <a:pt x="5473" y="4644"/>
                                </a:lnTo>
                                <a:lnTo>
                                  <a:pt x="5481" y="4660"/>
                                </a:lnTo>
                                <a:lnTo>
                                  <a:pt x="5466" y="4667"/>
                                </a:lnTo>
                                <a:lnTo>
                                  <a:pt x="5458" y="4651"/>
                                </a:lnTo>
                                <a:cubicBezTo>
                                  <a:pt x="5458" y="4651"/>
                                  <a:pt x="5458" y="4650"/>
                                  <a:pt x="5458" y="4649"/>
                                </a:cubicBezTo>
                                <a:lnTo>
                                  <a:pt x="5451" y="4620"/>
                                </a:lnTo>
                                <a:lnTo>
                                  <a:pt x="5444" y="4580"/>
                                </a:lnTo>
                                <a:lnTo>
                                  <a:pt x="5437" y="4528"/>
                                </a:lnTo>
                                <a:lnTo>
                                  <a:pt x="5430" y="4467"/>
                                </a:lnTo>
                                <a:lnTo>
                                  <a:pt x="5421" y="4396"/>
                                </a:lnTo>
                                <a:lnTo>
                                  <a:pt x="5413" y="4317"/>
                                </a:lnTo>
                                <a:lnTo>
                                  <a:pt x="5404" y="4229"/>
                                </a:lnTo>
                                <a:lnTo>
                                  <a:pt x="5396" y="4134"/>
                                </a:lnTo>
                                <a:lnTo>
                                  <a:pt x="5385" y="4033"/>
                                </a:lnTo>
                                <a:lnTo>
                                  <a:pt x="5373" y="3925"/>
                                </a:lnTo>
                                <a:lnTo>
                                  <a:pt x="5359" y="3813"/>
                                </a:lnTo>
                                <a:lnTo>
                                  <a:pt x="5327" y="3573"/>
                                </a:lnTo>
                                <a:lnTo>
                                  <a:pt x="5286" y="3320"/>
                                </a:lnTo>
                                <a:lnTo>
                                  <a:pt x="5235" y="3059"/>
                                </a:lnTo>
                                <a:lnTo>
                                  <a:pt x="5174" y="2797"/>
                                </a:lnTo>
                                <a:lnTo>
                                  <a:pt x="5099" y="2536"/>
                                </a:lnTo>
                                <a:lnTo>
                                  <a:pt x="5011" y="2286"/>
                                </a:lnTo>
                                <a:lnTo>
                                  <a:pt x="4906" y="2048"/>
                                </a:lnTo>
                                <a:lnTo>
                                  <a:pt x="4849" y="1937"/>
                                </a:lnTo>
                                <a:lnTo>
                                  <a:pt x="4786" y="1831"/>
                                </a:lnTo>
                                <a:lnTo>
                                  <a:pt x="4718" y="1731"/>
                                </a:lnTo>
                                <a:lnTo>
                                  <a:pt x="4647" y="1639"/>
                                </a:lnTo>
                                <a:lnTo>
                                  <a:pt x="4569" y="1553"/>
                                </a:lnTo>
                                <a:lnTo>
                                  <a:pt x="4487" y="1477"/>
                                </a:lnTo>
                                <a:lnTo>
                                  <a:pt x="4306" y="1336"/>
                                </a:lnTo>
                                <a:lnTo>
                                  <a:pt x="4106" y="1205"/>
                                </a:lnTo>
                                <a:lnTo>
                                  <a:pt x="3888" y="1084"/>
                                </a:lnTo>
                                <a:lnTo>
                                  <a:pt x="3653" y="970"/>
                                </a:lnTo>
                                <a:lnTo>
                                  <a:pt x="3403" y="863"/>
                                </a:lnTo>
                                <a:lnTo>
                                  <a:pt x="3139" y="764"/>
                                </a:lnTo>
                                <a:lnTo>
                                  <a:pt x="2861" y="671"/>
                                </a:lnTo>
                                <a:lnTo>
                                  <a:pt x="2573" y="584"/>
                                </a:lnTo>
                                <a:lnTo>
                                  <a:pt x="2273" y="502"/>
                                </a:lnTo>
                                <a:lnTo>
                                  <a:pt x="1966" y="424"/>
                                </a:lnTo>
                                <a:lnTo>
                                  <a:pt x="1650" y="350"/>
                                </a:lnTo>
                                <a:lnTo>
                                  <a:pt x="1328" y="279"/>
                                </a:lnTo>
                                <a:lnTo>
                                  <a:pt x="669" y="144"/>
                                </a:lnTo>
                                <a:lnTo>
                                  <a:pt x="0" y="15"/>
                                </a:lnTo>
                                <a:lnTo>
                                  <a:pt x="3"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14" name="Rectangle 186"/>
                        <wps:cNvSpPr>
                          <a:spLocks noChangeArrowheads="1"/>
                        </wps:cNvSpPr>
                        <wps:spPr bwMode="auto">
                          <a:xfrm>
                            <a:off x="2566035" y="238760"/>
                            <a:ext cx="999490" cy="170815"/>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5" name="Freeform 187"/>
                        <wps:cNvSpPr>
                          <a:spLocks noEditPoints="1"/>
                        </wps:cNvSpPr>
                        <wps:spPr bwMode="auto">
                          <a:xfrm>
                            <a:off x="2564130" y="236855"/>
                            <a:ext cx="1003300" cy="174625"/>
                          </a:xfrm>
                          <a:custGeom>
                            <a:avLst/>
                            <a:gdLst>
                              <a:gd name="T0" fmla="*/ 0 w 1580"/>
                              <a:gd name="T1" fmla="*/ 0 h 275"/>
                              <a:gd name="T2" fmla="*/ 1580 w 1580"/>
                              <a:gd name="T3" fmla="*/ 0 h 275"/>
                              <a:gd name="T4" fmla="*/ 1580 w 1580"/>
                              <a:gd name="T5" fmla="*/ 275 h 275"/>
                              <a:gd name="T6" fmla="*/ 0 w 1580"/>
                              <a:gd name="T7" fmla="*/ 275 h 275"/>
                              <a:gd name="T8" fmla="*/ 0 w 1580"/>
                              <a:gd name="T9" fmla="*/ 0 h 275"/>
                              <a:gd name="T10" fmla="*/ 6 w 1580"/>
                              <a:gd name="T11" fmla="*/ 272 h 275"/>
                              <a:gd name="T12" fmla="*/ 3 w 1580"/>
                              <a:gd name="T13" fmla="*/ 269 h 275"/>
                              <a:gd name="T14" fmla="*/ 1577 w 1580"/>
                              <a:gd name="T15" fmla="*/ 269 h 275"/>
                              <a:gd name="T16" fmla="*/ 1574 w 1580"/>
                              <a:gd name="T17" fmla="*/ 272 h 275"/>
                              <a:gd name="T18" fmla="*/ 1574 w 1580"/>
                              <a:gd name="T19" fmla="*/ 3 h 275"/>
                              <a:gd name="T20" fmla="*/ 1577 w 1580"/>
                              <a:gd name="T21" fmla="*/ 6 h 275"/>
                              <a:gd name="T22" fmla="*/ 3 w 1580"/>
                              <a:gd name="T23" fmla="*/ 6 h 275"/>
                              <a:gd name="T24" fmla="*/ 6 w 1580"/>
                              <a:gd name="T25" fmla="*/ 3 h 275"/>
                              <a:gd name="T26" fmla="*/ 6 w 1580"/>
                              <a:gd name="T27" fmla="*/ 272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580" h="275">
                                <a:moveTo>
                                  <a:pt x="0" y="0"/>
                                </a:moveTo>
                                <a:lnTo>
                                  <a:pt x="1580" y="0"/>
                                </a:lnTo>
                                <a:lnTo>
                                  <a:pt x="1580" y="275"/>
                                </a:lnTo>
                                <a:lnTo>
                                  <a:pt x="0" y="275"/>
                                </a:lnTo>
                                <a:lnTo>
                                  <a:pt x="0" y="0"/>
                                </a:lnTo>
                                <a:close/>
                                <a:moveTo>
                                  <a:pt x="6" y="272"/>
                                </a:moveTo>
                                <a:lnTo>
                                  <a:pt x="3" y="269"/>
                                </a:lnTo>
                                <a:lnTo>
                                  <a:pt x="1577" y="269"/>
                                </a:lnTo>
                                <a:lnTo>
                                  <a:pt x="1574" y="272"/>
                                </a:lnTo>
                                <a:lnTo>
                                  <a:pt x="1574" y="3"/>
                                </a:lnTo>
                                <a:lnTo>
                                  <a:pt x="1577" y="6"/>
                                </a:lnTo>
                                <a:lnTo>
                                  <a:pt x="3" y="6"/>
                                </a:lnTo>
                                <a:lnTo>
                                  <a:pt x="6" y="3"/>
                                </a:lnTo>
                                <a:lnTo>
                                  <a:pt x="6" y="27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16" name="Freeform 188"/>
                        <wps:cNvSpPr>
                          <a:spLocks/>
                        </wps:cNvSpPr>
                        <wps:spPr bwMode="auto">
                          <a:xfrm>
                            <a:off x="2569845" y="621665"/>
                            <a:ext cx="995680" cy="1087755"/>
                          </a:xfrm>
                          <a:custGeom>
                            <a:avLst/>
                            <a:gdLst>
                              <a:gd name="T0" fmla="*/ 0 w 1568"/>
                              <a:gd name="T1" fmla="*/ 1713 h 1713"/>
                              <a:gd name="T2" fmla="*/ 0 w 1568"/>
                              <a:gd name="T3" fmla="*/ 0 h 1713"/>
                              <a:gd name="T4" fmla="*/ 1568 w 1568"/>
                              <a:gd name="T5" fmla="*/ 1713 h 1713"/>
                              <a:gd name="T6" fmla="*/ 0 w 1568"/>
                              <a:gd name="T7" fmla="*/ 1713 h 1713"/>
                            </a:gdLst>
                            <a:ahLst/>
                            <a:cxnLst>
                              <a:cxn ang="0">
                                <a:pos x="T0" y="T1"/>
                              </a:cxn>
                              <a:cxn ang="0">
                                <a:pos x="T2" y="T3"/>
                              </a:cxn>
                              <a:cxn ang="0">
                                <a:pos x="T4" y="T5"/>
                              </a:cxn>
                              <a:cxn ang="0">
                                <a:pos x="T6" y="T7"/>
                              </a:cxn>
                            </a:cxnLst>
                            <a:rect l="0" t="0" r="r" b="b"/>
                            <a:pathLst>
                              <a:path w="1568" h="1713">
                                <a:moveTo>
                                  <a:pt x="0" y="1713"/>
                                </a:moveTo>
                                <a:lnTo>
                                  <a:pt x="0" y="0"/>
                                </a:lnTo>
                                <a:lnTo>
                                  <a:pt x="1568" y="1713"/>
                                </a:lnTo>
                                <a:lnTo>
                                  <a:pt x="0" y="1713"/>
                                </a:lnTo>
                                <a:close/>
                              </a:path>
                            </a:pathLst>
                          </a:custGeom>
                          <a:solidFill>
                            <a:srgbClr val="F3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189"/>
                        <wps:cNvSpPr>
                          <a:spLocks noEditPoints="1"/>
                        </wps:cNvSpPr>
                        <wps:spPr bwMode="auto">
                          <a:xfrm>
                            <a:off x="2567940" y="616585"/>
                            <a:ext cx="1002030" cy="1094740"/>
                          </a:xfrm>
                          <a:custGeom>
                            <a:avLst/>
                            <a:gdLst>
                              <a:gd name="T0" fmla="*/ 0 w 1578"/>
                              <a:gd name="T1" fmla="*/ 1724 h 1724"/>
                              <a:gd name="T2" fmla="*/ 0 w 1578"/>
                              <a:gd name="T3" fmla="*/ 0 h 1724"/>
                              <a:gd name="T4" fmla="*/ 1578 w 1578"/>
                              <a:gd name="T5" fmla="*/ 1724 h 1724"/>
                              <a:gd name="T6" fmla="*/ 0 w 1578"/>
                              <a:gd name="T7" fmla="*/ 1724 h 1724"/>
                              <a:gd name="T8" fmla="*/ 1571 w 1578"/>
                              <a:gd name="T9" fmla="*/ 1718 h 1724"/>
                              <a:gd name="T10" fmla="*/ 1569 w 1578"/>
                              <a:gd name="T11" fmla="*/ 1723 h 1724"/>
                              <a:gd name="T12" fmla="*/ 1 w 1578"/>
                              <a:gd name="T13" fmla="*/ 10 h 1724"/>
                              <a:gd name="T14" fmla="*/ 6 w 1578"/>
                              <a:gd name="T15" fmla="*/ 8 h 1724"/>
                              <a:gd name="T16" fmla="*/ 6 w 1578"/>
                              <a:gd name="T17" fmla="*/ 1721 h 1724"/>
                              <a:gd name="T18" fmla="*/ 3 w 1578"/>
                              <a:gd name="T19" fmla="*/ 1718 h 1724"/>
                              <a:gd name="T20" fmla="*/ 1571 w 1578"/>
                              <a:gd name="T21" fmla="*/ 1718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78" h="1724">
                                <a:moveTo>
                                  <a:pt x="0" y="1724"/>
                                </a:moveTo>
                                <a:lnTo>
                                  <a:pt x="0" y="0"/>
                                </a:lnTo>
                                <a:lnTo>
                                  <a:pt x="1578" y="1724"/>
                                </a:lnTo>
                                <a:lnTo>
                                  <a:pt x="0" y="1724"/>
                                </a:lnTo>
                                <a:close/>
                                <a:moveTo>
                                  <a:pt x="1571" y="1718"/>
                                </a:moveTo>
                                <a:lnTo>
                                  <a:pt x="1569" y="1723"/>
                                </a:lnTo>
                                <a:lnTo>
                                  <a:pt x="1" y="10"/>
                                </a:lnTo>
                                <a:lnTo>
                                  <a:pt x="6" y="8"/>
                                </a:lnTo>
                                <a:lnTo>
                                  <a:pt x="6" y="1721"/>
                                </a:lnTo>
                                <a:lnTo>
                                  <a:pt x="3" y="1718"/>
                                </a:lnTo>
                                <a:lnTo>
                                  <a:pt x="1571" y="171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18" name="Freeform 190"/>
                        <wps:cNvSpPr>
                          <a:spLocks/>
                        </wps:cNvSpPr>
                        <wps:spPr bwMode="auto">
                          <a:xfrm>
                            <a:off x="2569845" y="515620"/>
                            <a:ext cx="1003300" cy="1102360"/>
                          </a:xfrm>
                          <a:custGeom>
                            <a:avLst/>
                            <a:gdLst>
                              <a:gd name="T0" fmla="*/ 1580 w 1580"/>
                              <a:gd name="T1" fmla="*/ 0 h 1736"/>
                              <a:gd name="T2" fmla="*/ 1580 w 1580"/>
                              <a:gd name="T3" fmla="*/ 1736 h 1736"/>
                              <a:gd name="T4" fmla="*/ 0 w 1580"/>
                              <a:gd name="T5" fmla="*/ 0 h 1736"/>
                              <a:gd name="T6" fmla="*/ 1580 w 1580"/>
                              <a:gd name="T7" fmla="*/ 0 h 1736"/>
                            </a:gdLst>
                            <a:ahLst/>
                            <a:cxnLst>
                              <a:cxn ang="0">
                                <a:pos x="T0" y="T1"/>
                              </a:cxn>
                              <a:cxn ang="0">
                                <a:pos x="T2" y="T3"/>
                              </a:cxn>
                              <a:cxn ang="0">
                                <a:pos x="T4" y="T5"/>
                              </a:cxn>
                              <a:cxn ang="0">
                                <a:pos x="T6" y="T7"/>
                              </a:cxn>
                            </a:cxnLst>
                            <a:rect l="0" t="0" r="r" b="b"/>
                            <a:pathLst>
                              <a:path w="1580" h="1736">
                                <a:moveTo>
                                  <a:pt x="1580" y="0"/>
                                </a:moveTo>
                                <a:lnTo>
                                  <a:pt x="1580" y="1736"/>
                                </a:lnTo>
                                <a:lnTo>
                                  <a:pt x="0" y="0"/>
                                </a:lnTo>
                                <a:lnTo>
                                  <a:pt x="158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191"/>
                        <wps:cNvSpPr>
                          <a:spLocks noEditPoints="1"/>
                        </wps:cNvSpPr>
                        <wps:spPr bwMode="auto">
                          <a:xfrm>
                            <a:off x="2565400" y="513715"/>
                            <a:ext cx="1009650" cy="1109345"/>
                          </a:xfrm>
                          <a:custGeom>
                            <a:avLst/>
                            <a:gdLst>
                              <a:gd name="T0" fmla="*/ 1590 w 1590"/>
                              <a:gd name="T1" fmla="*/ 0 h 1747"/>
                              <a:gd name="T2" fmla="*/ 1590 w 1590"/>
                              <a:gd name="T3" fmla="*/ 1747 h 1747"/>
                              <a:gd name="T4" fmla="*/ 0 w 1590"/>
                              <a:gd name="T5" fmla="*/ 0 h 1747"/>
                              <a:gd name="T6" fmla="*/ 1590 w 1590"/>
                              <a:gd name="T7" fmla="*/ 0 h 1747"/>
                              <a:gd name="T8" fmla="*/ 7 w 1590"/>
                              <a:gd name="T9" fmla="*/ 6 h 1747"/>
                              <a:gd name="T10" fmla="*/ 9 w 1590"/>
                              <a:gd name="T11" fmla="*/ 1 h 1747"/>
                              <a:gd name="T12" fmla="*/ 1589 w 1590"/>
                              <a:gd name="T13" fmla="*/ 1737 h 1747"/>
                              <a:gd name="T14" fmla="*/ 1584 w 1590"/>
                              <a:gd name="T15" fmla="*/ 1739 h 1747"/>
                              <a:gd name="T16" fmla="*/ 1584 w 1590"/>
                              <a:gd name="T17" fmla="*/ 3 h 1747"/>
                              <a:gd name="T18" fmla="*/ 1587 w 1590"/>
                              <a:gd name="T19" fmla="*/ 6 h 1747"/>
                              <a:gd name="T20" fmla="*/ 7 w 1590"/>
                              <a:gd name="T21" fmla="*/ 6 h 17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90" h="1747">
                                <a:moveTo>
                                  <a:pt x="1590" y="0"/>
                                </a:moveTo>
                                <a:lnTo>
                                  <a:pt x="1590" y="1747"/>
                                </a:lnTo>
                                <a:lnTo>
                                  <a:pt x="0" y="0"/>
                                </a:lnTo>
                                <a:lnTo>
                                  <a:pt x="1590" y="0"/>
                                </a:lnTo>
                                <a:close/>
                                <a:moveTo>
                                  <a:pt x="7" y="6"/>
                                </a:moveTo>
                                <a:lnTo>
                                  <a:pt x="9" y="1"/>
                                </a:lnTo>
                                <a:lnTo>
                                  <a:pt x="1589" y="1737"/>
                                </a:lnTo>
                                <a:lnTo>
                                  <a:pt x="1584" y="1739"/>
                                </a:lnTo>
                                <a:lnTo>
                                  <a:pt x="1584" y="3"/>
                                </a:lnTo>
                                <a:lnTo>
                                  <a:pt x="1587" y="6"/>
                                </a:lnTo>
                                <a:lnTo>
                                  <a:pt x="7" y="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20" name="Rectangle 192"/>
                        <wps:cNvSpPr>
                          <a:spLocks noChangeArrowheads="1"/>
                        </wps:cNvSpPr>
                        <wps:spPr bwMode="auto">
                          <a:xfrm>
                            <a:off x="977265" y="238760"/>
                            <a:ext cx="1324610" cy="170815"/>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1" name="Freeform 193"/>
                        <wps:cNvSpPr>
                          <a:spLocks noEditPoints="1"/>
                        </wps:cNvSpPr>
                        <wps:spPr bwMode="auto">
                          <a:xfrm>
                            <a:off x="975360" y="236855"/>
                            <a:ext cx="1328420" cy="174625"/>
                          </a:xfrm>
                          <a:custGeom>
                            <a:avLst/>
                            <a:gdLst>
                              <a:gd name="T0" fmla="*/ 0 w 2092"/>
                              <a:gd name="T1" fmla="*/ 0 h 275"/>
                              <a:gd name="T2" fmla="*/ 2092 w 2092"/>
                              <a:gd name="T3" fmla="*/ 0 h 275"/>
                              <a:gd name="T4" fmla="*/ 2092 w 2092"/>
                              <a:gd name="T5" fmla="*/ 275 h 275"/>
                              <a:gd name="T6" fmla="*/ 0 w 2092"/>
                              <a:gd name="T7" fmla="*/ 275 h 275"/>
                              <a:gd name="T8" fmla="*/ 0 w 2092"/>
                              <a:gd name="T9" fmla="*/ 0 h 275"/>
                              <a:gd name="T10" fmla="*/ 6 w 2092"/>
                              <a:gd name="T11" fmla="*/ 272 h 275"/>
                              <a:gd name="T12" fmla="*/ 3 w 2092"/>
                              <a:gd name="T13" fmla="*/ 269 h 275"/>
                              <a:gd name="T14" fmla="*/ 2089 w 2092"/>
                              <a:gd name="T15" fmla="*/ 269 h 275"/>
                              <a:gd name="T16" fmla="*/ 2086 w 2092"/>
                              <a:gd name="T17" fmla="*/ 272 h 275"/>
                              <a:gd name="T18" fmla="*/ 2086 w 2092"/>
                              <a:gd name="T19" fmla="*/ 3 h 275"/>
                              <a:gd name="T20" fmla="*/ 2089 w 2092"/>
                              <a:gd name="T21" fmla="*/ 6 h 275"/>
                              <a:gd name="T22" fmla="*/ 3 w 2092"/>
                              <a:gd name="T23" fmla="*/ 6 h 275"/>
                              <a:gd name="T24" fmla="*/ 6 w 2092"/>
                              <a:gd name="T25" fmla="*/ 3 h 275"/>
                              <a:gd name="T26" fmla="*/ 6 w 2092"/>
                              <a:gd name="T27" fmla="*/ 272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092" h="275">
                                <a:moveTo>
                                  <a:pt x="0" y="0"/>
                                </a:moveTo>
                                <a:lnTo>
                                  <a:pt x="2092" y="0"/>
                                </a:lnTo>
                                <a:lnTo>
                                  <a:pt x="2092" y="275"/>
                                </a:lnTo>
                                <a:lnTo>
                                  <a:pt x="0" y="275"/>
                                </a:lnTo>
                                <a:lnTo>
                                  <a:pt x="0" y="0"/>
                                </a:lnTo>
                                <a:close/>
                                <a:moveTo>
                                  <a:pt x="6" y="272"/>
                                </a:moveTo>
                                <a:lnTo>
                                  <a:pt x="3" y="269"/>
                                </a:lnTo>
                                <a:lnTo>
                                  <a:pt x="2089" y="269"/>
                                </a:lnTo>
                                <a:lnTo>
                                  <a:pt x="2086" y="272"/>
                                </a:lnTo>
                                <a:lnTo>
                                  <a:pt x="2086" y="3"/>
                                </a:lnTo>
                                <a:lnTo>
                                  <a:pt x="2089" y="6"/>
                                </a:lnTo>
                                <a:lnTo>
                                  <a:pt x="3" y="6"/>
                                </a:lnTo>
                                <a:lnTo>
                                  <a:pt x="6" y="3"/>
                                </a:lnTo>
                                <a:lnTo>
                                  <a:pt x="6" y="27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38" name="Rectangle 211"/>
                        <wps:cNvSpPr>
                          <a:spLocks noChangeArrowheads="1"/>
                        </wps:cNvSpPr>
                        <wps:spPr bwMode="auto">
                          <a:xfrm>
                            <a:off x="95250" y="219075"/>
                            <a:ext cx="1193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lang w:val="en-US"/>
                                </w:rPr>
                                <w:t></w:t>
                              </w:r>
                            </w:p>
                          </w:txbxContent>
                        </wps:txbx>
                        <wps:bodyPr rot="0" vert="horz" wrap="none" lIns="0" tIns="0" rIns="0" bIns="0" anchor="t" anchorCtr="0">
                          <a:spAutoFit/>
                        </wps:bodyPr>
                      </wps:wsp>
                      <wps:wsp>
                        <wps:cNvPr id="339" name="Rectangle 212"/>
                        <wps:cNvSpPr>
                          <a:spLocks noChangeArrowheads="1"/>
                        </wps:cNvSpPr>
                        <wps:spPr bwMode="auto">
                          <a:xfrm>
                            <a:off x="95250" y="1487170"/>
                            <a:ext cx="1193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lang w:val="en-US"/>
                                </w:rPr>
                                <w:t></w:t>
                              </w:r>
                            </w:p>
                          </w:txbxContent>
                        </wps:txbx>
                        <wps:bodyPr rot="0" vert="horz" wrap="none" lIns="0" tIns="0" rIns="0" bIns="0" anchor="t" anchorCtr="0">
                          <a:spAutoFit/>
                        </wps:bodyPr>
                      </wps:wsp>
                      <wps:wsp>
                        <wps:cNvPr id="340" name="Rectangle 213"/>
                        <wps:cNvSpPr>
                          <a:spLocks noChangeArrowheads="1"/>
                        </wps:cNvSpPr>
                        <wps:spPr bwMode="auto">
                          <a:xfrm>
                            <a:off x="95250" y="1163955"/>
                            <a:ext cx="1193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lang w:val="en-US"/>
                                </w:rPr>
                                <w:t></w:t>
                              </w:r>
                            </w:p>
                          </w:txbxContent>
                        </wps:txbx>
                        <wps:bodyPr rot="0" vert="horz" wrap="none" lIns="0" tIns="0" rIns="0" bIns="0" anchor="t" anchorCtr="0">
                          <a:spAutoFit/>
                        </wps:bodyPr>
                      </wps:wsp>
                      <wps:wsp>
                        <wps:cNvPr id="341" name="Rectangle 214"/>
                        <wps:cNvSpPr>
                          <a:spLocks noChangeArrowheads="1"/>
                        </wps:cNvSpPr>
                        <wps:spPr bwMode="auto">
                          <a:xfrm>
                            <a:off x="95250" y="815340"/>
                            <a:ext cx="1193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lang w:val="en-US"/>
                                </w:rPr>
                                <w:t></w:t>
                              </w:r>
                            </w:p>
                          </w:txbxContent>
                        </wps:txbx>
                        <wps:bodyPr rot="0" vert="horz" wrap="none" lIns="0" tIns="0" rIns="0" bIns="0" anchor="t" anchorCtr="0">
                          <a:spAutoFit/>
                        </wps:bodyPr>
                      </wps:wsp>
                      <wps:wsp>
                        <wps:cNvPr id="342" name="Rectangle 215"/>
                        <wps:cNvSpPr>
                          <a:spLocks noChangeArrowheads="1"/>
                        </wps:cNvSpPr>
                        <wps:spPr bwMode="auto">
                          <a:xfrm>
                            <a:off x="95250" y="502285"/>
                            <a:ext cx="11938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Wingdings" w:hAnsi="Wingdings" w:cs="Wingdings"/>
                                  <w:b/>
                                  <w:bCs/>
                                  <w:color w:val="000000"/>
                                  <w:lang w:val="en-US"/>
                                </w:rPr>
                                <w:t></w:t>
                              </w:r>
                            </w:p>
                          </w:txbxContent>
                        </wps:txbx>
                        <wps:bodyPr rot="0" vert="horz" wrap="none" lIns="0" tIns="0" rIns="0" bIns="0" anchor="t" anchorCtr="0">
                          <a:spAutoFit/>
                        </wps:bodyPr>
                      </wps:wsp>
                      <wps:wsp>
                        <wps:cNvPr id="344" name="Freeform 217"/>
                        <wps:cNvSpPr>
                          <a:spLocks noEditPoints="1"/>
                        </wps:cNvSpPr>
                        <wps:spPr bwMode="auto">
                          <a:xfrm>
                            <a:off x="43180" y="448945"/>
                            <a:ext cx="3603625" cy="30480"/>
                          </a:xfrm>
                          <a:custGeom>
                            <a:avLst/>
                            <a:gdLst>
                              <a:gd name="T0" fmla="*/ 0 w 5675"/>
                              <a:gd name="T1" fmla="*/ 0 h 48"/>
                              <a:gd name="T2" fmla="*/ 5675 w 5675"/>
                              <a:gd name="T3" fmla="*/ 0 h 48"/>
                              <a:gd name="T4" fmla="*/ 5675 w 5675"/>
                              <a:gd name="T5" fmla="*/ 8 h 48"/>
                              <a:gd name="T6" fmla="*/ 0 w 5675"/>
                              <a:gd name="T7" fmla="*/ 8 h 48"/>
                              <a:gd name="T8" fmla="*/ 0 w 5675"/>
                              <a:gd name="T9" fmla="*/ 0 h 48"/>
                              <a:gd name="T10" fmla="*/ 0 w 5675"/>
                              <a:gd name="T11" fmla="*/ 16 h 48"/>
                              <a:gd name="T12" fmla="*/ 5675 w 5675"/>
                              <a:gd name="T13" fmla="*/ 16 h 48"/>
                              <a:gd name="T14" fmla="*/ 5675 w 5675"/>
                              <a:gd name="T15" fmla="*/ 32 h 48"/>
                              <a:gd name="T16" fmla="*/ 0 w 5675"/>
                              <a:gd name="T17" fmla="*/ 32 h 48"/>
                              <a:gd name="T18" fmla="*/ 0 w 5675"/>
                              <a:gd name="T19" fmla="*/ 16 h 48"/>
                              <a:gd name="T20" fmla="*/ 0 w 5675"/>
                              <a:gd name="T21" fmla="*/ 40 h 48"/>
                              <a:gd name="T22" fmla="*/ 5675 w 5675"/>
                              <a:gd name="T23" fmla="*/ 40 h 48"/>
                              <a:gd name="T24" fmla="*/ 5675 w 5675"/>
                              <a:gd name="T25" fmla="*/ 48 h 48"/>
                              <a:gd name="T26" fmla="*/ 0 w 5675"/>
                              <a:gd name="T27" fmla="*/ 48 h 48"/>
                              <a:gd name="T28" fmla="*/ 0 w 5675"/>
                              <a:gd name="T29" fmla="*/ 4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675" h="48">
                                <a:moveTo>
                                  <a:pt x="0" y="0"/>
                                </a:moveTo>
                                <a:lnTo>
                                  <a:pt x="5675" y="0"/>
                                </a:lnTo>
                                <a:lnTo>
                                  <a:pt x="5675" y="8"/>
                                </a:lnTo>
                                <a:lnTo>
                                  <a:pt x="0" y="8"/>
                                </a:lnTo>
                                <a:lnTo>
                                  <a:pt x="0" y="0"/>
                                </a:lnTo>
                                <a:close/>
                                <a:moveTo>
                                  <a:pt x="0" y="16"/>
                                </a:moveTo>
                                <a:lnTo>
                                  <a:pt x="5675" y="16"/>
                                </a:lnTo>
                                <a:lnTo>
                                  <a:pt x="5675" y="32"/>
                                </a:lnTo>
                                <a:lnTo>
                                  <a:pt x="0" y="32"/>
                                </a:lnTo>
                                <a:lnTo>
                                  <a:pt x="0" y="16"/>
                                </a:lnTo>
                                <a:close/>
                                <a:moveTo>
                                  <a:pt x="0" y="40"/>
                                </a:moveTo>
                                <a:lnTo>
                                  <a:pt x="5675" y="40"/>
                                </a:lnTo>
                                <a:lnTo>
                                  <a:pt x="5675" y="48"/>
                                </a:lnTo>
                                <a:lnTo>
                                  <a:pt x="0" y="48"/>
                                </a:lnTo>
                                <a:lnTo>
                                  <a:pt x="0" y="40"/>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345" name="Freeform 218"/>
                        <wps:cNvSpPr>
                          <a:spLocks noEditPoints="1"/>
                        </wps:cNvSpPr>
                        <wps:spPr bwMode="auto">
                          <a:xfrm>
                            <a:off x="45085" y="782320"/>
                            <a:ext cx="3603625" cy="3810"/>
                          </a:xfrm>
                          <a:custGeom>
                            <a:avLst/>
                            <a:gdLst>
                              <a:gd name="T0" fmla="*/ 84 w 5675"/>
                              <a:gd name="T1" fmla="*/ 0 h 6"/>
                              <a:gd name="T2" fmla="*/ 191 w 5675"/>
                              <a:gd name="T3" fmla="*/ 0 h 6"/>
                              <a:gd name="T4" fmla="*/ 274 w 5675"/>
                              <a:gd name="T5" fmla="*/ 6 h 6"/>
                              <a:gd name="T6" fmla="*/ 333 w 5675"/>
                              <a:gd name="T7" fmla="*/ 6 h 6"/>
                              <a:gd name="T8" fmla="*/ 417 w 5675"/>
                              <a:gd name="T9" fmla="*/ 0 h 6"/>
                              <a:gd name="T10" fmla="*/ 542 w 5675"/>
                              <a:gd name="T11" fmla="*/ 0 h 6"/>
                              <a:gd name="T12" fmla="*/ 649 w 5675"/>
                              <a:gd name="T13" fmla="*/ 0 h 6"/>
                              <a:gd name="T14" fmla="*/ 732 w 5675"/>
                              <a:gd name="T15" fmla="*/ 6 h 6"/>
                              <a:gd name="T16" fmla="*/ 792 w 5675"/>
                              <a:gd name="T17" fmla="*/ 6 h 6"/>
                              <a:gd name="T18" fmla="*/ 875 w 5675"/>
                              <a:gd name="T19" fmla="*/ 0 h 6"/>
                              <a:gd name="T20" fmla="*/ 1000 w 5675"/>
                              <a:gd name="T21" fmla="*/ 0 h 6"/>
                              <a:gd name="T22" fmla="*/ 1107 w 5675"/>
                              <a:gd name="T23" fmla="*/ 0 h 6"/>
                              <a:gd name="T24" fmla="*/ 1190 w 5675"/>
                              <a:gd name="T25" fmla="*/ 6 h 6"/>
                              <a:gd name="T26" fmla="*/ 1250 w 5675"/>
                              <a:gd name="T27" fmla="*/ 6 h 6"/>
                              <a:gd name="T28" fmla="*/ 1333 w 5675"/>
                              <a:gd name="T29" fmla="*/ 0 h 6"/>
                              <a:gd name="T30" fmla="*/ 1458 w 5675"/>
                              <a:gd name="T31" fmla="*/ 0 h 6"/>
                              <a:gd name="T32" fmla="*/ 1565 w 5675"/>
                              <a:gd name="T33" fmla="*/ 0 h 6"/>
                              <a:gd name="T34" fmla="*/ 1648 w 5675"/>
                              <a:gd name="T35" fmla="*/ 6 h 6"/>
                              <a:gd name="T36" fmla="*/ 1708 w 5675"/>
                              <a:gd name="T37" fmla="*/ 6 h 6"/>
                              <a:gd name="T38" fmla="*/ 1791 w 5675"/>
                              <a:gd name="T39" fmla="*/ 0 h 6"/>
                              <a:gd name="T40" fmla="*/ 1916 w 5675"/>
                              <a:gd name="T41" fmla="*/ 0 h 6"/>
                              <a:gd name="T42" fmla="*/ 2023 w 5675"/>
                              <a:gd name="T43" fmla="*/ 0 h 6"/>
                              <a:gd name="T44" fmla="*/ 2106 w 5675"/>
                              <a:gd name="T45" fmla="*/ 6 h 6"/>
                              <a:gd name="T46" fmla="*/ 2165 w 5675"/>
                              <a:gd name="T47" fmla="*/ 6 h 6"/>
                              <a:gd name="T48" fmla="*/ 2249 w 5675"/>
                              <a:gd name="T49" fmla="*/ 0 h 6"/>
                              <a:gd name="T50" fmla="*/ 2374 w 5675"/>
                              <a:gd name="T51" fmla="*/ 0 h 6"/>
                              <a:gd name="T52" fmla="*/ 2481 w 5675"/>
                              <a:gd name="T53" fmla="*/ 0 h 6"/>
                              <a:gd name="T54" fmla="*/ 2564 w 5675"/>
                              <a:gd name="T55" fmla="*/ 6 h 6"/>
                              <a:gd name="T56" fmla="*/ 2624 w 5675"/>
                              <a:gd name="T57" fmla="*/ 6 h 6"/>
                              <a:gd name="T58" fmla="*/ 2707 w 5675"/>
                              <a:gd name="T59" fmla="*/ 0 h 6"/>
                              <a:gd name="T60" fmla="*/ 2832 w 5675"/>
                              <a:gd name="T61" fmla="*/ 0 h 6"/>
                              <a:gd name="T62" fmla="*/ 2939 w 5675"/>
                              <a:gd name="T63" fmla="*/ 0 h 6"/>
                              <a:gd name="T64" fmla="*/ 3022 w 5675"/>
                              <a:gd name="T65" fmla="*/ 6 h 6"/>
                              <a:gd name="T66" fmla="*/ 3082 w 5675"/>
                              <a:gd name="T67" fmla="*/ 6 h 6"/>
                              <a:gd name="T68" fmla="*/ 3165 w 5675"/>
                              <a:gd name="T69" fmla="*/ 0 h 6"/>
                              <a:gd name="T70" fmla="*/ 3290 w 5675"/>
                              <a:gd name="T71" fmla="*/ 0 h 6"/>
                              <a:gd name="T72" fmla="*/ 3397 w 5675"/>
                              <a:gd name="T73" fmla="*/ 0 h 6"/>
                              <a:gd name="T74" fmla="*/ 3480 w 5675"/>
                              <a:gd name="T75" fmla="*/ 6 h 6"/>
                              <a:gd name="T76" fmla="*/ 3540 w 5675"/>
                              <a:gd name="T77" fmla="*/ 6 h 6"/>
                              <a:gd name="T78" fmla="*/ 3623 w 5675"/>
                              <a:gd name="T79" fmla="*/ 0 h 6"/>
                              <a:gd name="T80" fmla="*/ 3748 w 5675"/>
                              <a:gd name="T81" fmla="*/ 0 h 6"/>
                              <a:gd name="T82" fmla="*/ 3855 w 5675"/>
                              <a:gd name="T83" fmla="*/ 0 h 6"/>
                              <a:gd name="T84" fmla="*/ 3938 w 5675"/>
                              <a:gd name="T85" fmla="*/ 6 h 6"/>
                              <a:gd name="T86" fmla="*/ 3997 w 5675"/>
                              <a:gd name="T87" fmla="*/ 6 h 6"/>
                              <a:gd name="T88" fmla="*/ 4081 w 5675"/>
                              <a:gd name="T89" fmla="*/ 0 h 6"/>
                              <a:gd name="T90" fmla="*/ 4206 w 5675"/>
                              <a:gd name="T91" fmla="*/ 0 h 6"/>
                              <a:gd name="T92" fmla="*/ 4313 w 5675"/>
                              <a:gd name="T93" fmla="*/ 0 h 6"/>
                              <a:gd name="T94" fmla="*/ 4396 w 5675"/>
                              <a:gd name="T95" fmla="*/ 6 h 6"/>
                              <a:gd name="T96" fmla="*/ 4456 w 5675"/>
                              <a:gd name="T97" fmla="*/ 6 h 6"/>
                              <a:gd name="T98" fmla="*/ 4539 w 5675"/>
                              <a:gd name="T99" fmla="*/ 0 h 6"/>
                              <a:gd name="T100" fmla="*/ 4664 w 5675"/>
                              <a:gd name="T101" fmla="*/ 0 h 6"/>
                              <a:gd name="T102" fmla="*/ 4771 w 5675"/>
                              <a:gd name="T103" fmla="*/ 0 h 6"/>
                              <a:gd name="T104" fmla="*/ 4854 w 5675"/>
                              <a:gd name="T105" fmla="*/ 6 h 6"/>
                              <a:gd name="T106" fmla="*/ 4914 w 5675"/>
                              <a:gd name="T107" fmla="*/ 6 h 6"/>
                              <a:gd name="T108" fmla="*/ 4997 w 5675"/>
                              <a:gd name="T109" fmla="*/ 0 h 6"/>
                              <a:gd name="T110" fmla="*/ 5122 w 5675"/>
                              <a:gd name="T111" fmla="*/ 0 h 6"/>
                              <a:gd name="T112" fmla="*/ 5229 w 5675"/>
                              <a:gd name="T113" fmla="*/ 0 h 6"/>
                              <a:gd name="T114" fmla="*/ 5312 w 5675"/>
                              <a:gd name="T115" fmla="*/ 6 h 6"/>
                              <a:gd name="T116" fmla="*/ 5372 w 5675"/>
                              <a:gd name="T117" fmla="*/ 6 h 6"/>
                              <a:gd name="T118" fmla="*/ 5455 w 5675"/>
                              <a:gd name="T119" fmla="*/ 0 h 6"/>
                              <a:gd name="T120" fmla="*/ 5580 w 5675"/>
                              <a:gd name="T121" fmla="*/ 0 h 6"/>
                              <a:gd name="T122" fmla="*/ 5675 w 5675"/>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675" h="6">
                                <a:moveTo>
                                  <a:pt x="0" y="0"/>
                                </a:moveTo>
                                <a:lnTo>
                                  <a:pt x="24" y="0"/>
                                </a:lnTo>
                                <a:lnTo>
                                  <a:pt x="24" y="6"/>
                                </a:lnTo>
                                <a:lnTo>
                                  <a:pt x="0" y="6"/>
                                </a:lnTo>
                                <a:lnTo>
                                  <a:pt x="0" y="0"/>
                                </a:lnTo>
                                <a:close/>
                                <a:moveTo>
                                  <a:pt x="42" y="0"/>
                                </a:moveTo>
                                <a:lnTo>
                                  <a:pt x="66" y="0"/>
                                </a:lnTo>
                                <a:lnTo>
                                  <a:pt x="66" y="6"/>
                                </a:lnTo>
                                <a:lnTo>
                                  <a:pt x="42" y="6"/>
                                </a:lnTo>
                                <a:lnTo>
                                  <a:pt x="42" y="0"/>
                                </a:lnTo>
                                <a:close/>
                                <a:moveTo>
                                  <a:pt x="84" y="0"/>
                                </a:moveTo>
                                <a:lnTo>
                                  <a:pt x="108" y="0"/>
                                </a:lnTo>
                                <a:lnTo>
                                  <a:pt x="108" y="6"/>
                                </a:lnTo>
                                <a:lnTo>
                                  <a:pt x="84" y="6"/>
                                </a:lnTo>
                                <a:lnTo>
                                  <a:pt x="84" y="0"/>
                                </a:lnTo>
                                <a:close/>
                                <a:moveTo>
                                  <a:pt x="125" y="0"/>
                                </a:moveTo>
                                <a:lnTo>
                                  <a:pt x="149" y="0"/>
                                </a:lnTo>
                                <a:lnTo>
                                  <a:pt x="149" y="6"/>
                                </a:lnTo>
                                <a:lnTo>
                                  <a:pt x="125" y="6"/>
                                </a:lnTo>
                                <a:lnTo>
                                  <a:pt x="125" y="0"/>
                                </a:lnTo>
                                <a:close/>
                                <a:moveTo>
                                  <a:pt x="167" y="0"/>
                                </a:moveTo>
                                <a:lnTo>
                                  <a:pt x="191" y="0"/>
                                </a:lnTo>
                                <a:lnTo>
                                  <a:pt x="191" y="6"/>
                                </a:lnTo>
                                <a:lnTo>
                                  <a:pt x="167" y="6"/>
                                </a:lnTo>
                                <a:lnTo>
                                  <a:pt x="167" y="0"/>
                                </a:lnTo>
                                <a:close/>
                                <a:moveTo>
                                  <a:pt x="209" y="0"/>
                                </a:moveTo>
                                <a:lnTo>
                                  <a:pt x="232" y="0"/>
                                </a:lnTo>
                                <a:lnTo>
                                  <a:pt x="232" y="6"/>
                                </a:lnTo>
                                <a:lnTo>
                                  <a:pt x="209" y="6"/>
                                </a:lnTo>
                                <a:lnTo>
                                  <a:pt x="209" y="0"/>
                                </a:lnTo>
                                <a:close/>
                                <a:moveTo>
                                  <a:pt x="250" y="0"/>
                                </a:moveTo>
                                <a:lnTo>
                                  <a:pt x="274" y="0"/>
                                </a:lnTo>
                                <a:lnTo>
                                  <a:pt x="274" y="6"/>
                                </a:lnTo>
                                <a:lnTo>
                                  <a:pt x="250" y="6"/>
                                </a:lnTo>
                                <a:lnTo>
                                  <a:pt x="250" y="0"/>
                                </a:lnTo>
                                <a:close/>
                                <a:moveTo>
                                  <a:pt x="292" y="0"/>
                                </a:moveTo>
                                <a:lnTo>
                                  <a:pt x="316" y="0"/>
                                </a:lnTo>
                                <a:lnTo>
                                  <a:pt x="316" y="6"/>
                                </a:lnTo>
                                <a:lnTo>
                                  <a:pt x="292" y="6"/>
                                </a:lnTo>
                                <a:lnTo>
                                  <a:pt x="292" y="0"/>
                                </a:lnTo>
                                <a:close/>
                                <a:moveTo>
                                  <a:pt x="333" y="0"/>
                                </a:moveTo>
                                <a:lnTo>
                                  <a:pt x="357" y="0"/>
                                </a:lnTo>
                                <a:lnTo>
                                  <a:pt x="357" y="6"/>
                                </a:lnTo>
                                <a:lnTo>
                                  <a:pt x="333" y="6"/>
                                </a:lnTo>
                                <a:lnTo>
                                  <a:pt x="333" y="0"/>
                                </a:lnTo>
                                <a:close/>
                                <a:moveTo>
                                  <a:pt x="375" y="0"/>
                                </a:moveTo>
                                <a:lnTo>
                                  <a:pt x="399" y="0"/>
                                </a:lnTo>
                                <a:lnTo>
                                  <a:pt x="399" y="6"/>
                                </a:lnTo>
                                <a:lnTo>
                                  <a:pt x="375" y="6"/>
                                </a:lnTo>
                                <a:lnTo>
                                  <a:pt x="375" y="0"/>
                                </a:lnTo>
                                <a:close/>
                                <a:moveTo>
                                  <a:pt x="417" y="0"/>
                                </a:moveTo>
                                <a:lnTo>
                                  <a:pt x="441" y="0"/>
                                </a:lnTo>
                                <a:lnTo>
                                  <a:pt x="441" y="6"/>
                                </a:lnTo>
                                <a:lnTo>
                                  <a:pt x="417" y="6"/>
                                </a:lnTo>
                                <a:lnTo>
                                  <a:pt x="417" y="0"/>
                                </a:lnTo>
                                <a:close/>
                                <a:moveTo>
                                  <a:pt x="459" y="0"/>
                                </a:moveTo>
                                <a:lnTo>
                                  <a:pt x="482" y="0"/>
                                </a:lnTo>
                                <a:lnTo>
                                  <a:pt x="482" y="6"/>
                                </a:lnTo>
                                <a:lnTo>
                                  <a:pt x="459" y="6"/>
                                </a:lnTo>
                                <a:lnTo>
                                  <a:pt x="459" y="0"/>
                                </a:lnTo>
                                <a:close/>
                                <a:moveTo>
                                  <a:pt x="500" y="0"/>
                                </a:moveTo>
                                <a:lnTo>
                                  <a:pt x="524" y="0"/>
                                </a:lnTo>
                                <a:lnTo>
                                  <a:pt x="524" y="6"/>
                                </a:lnTo>
                                <a:lnTo>
                                  <a:pt x="500" y="6"/>
                                </a:lnTo>
                                <a:lnTo>
                                  <a:pt x="500" y="0"/>
                                </a:lnTo>
                                <a:close/>
                                <a:moveTo>
                                  <a:pt x="542" y="0"/>
                                </a:moveTo>
                                <a:lnTo>
                                  <a:pt x="566" y="0"/>
                                </a:lnTo>
                                <a:lnTo>
                                  <a:pt x="566" y="6"/>
                                </a:lnTo>
                                <a:lnTo>
                                  <a:pt x="542" y="6"/>
                                </a:lnTo>
                                <a:lnTo>
                                  <a:pt x="542" y="0"/>
                                </a:lnTo>
                                <a:close/>
                                <a:moveTo>
                                  <a:pt x="583" y="0"/>
                                </a:moveTo>
                                <a:lnTo>
                                  <a:pt x="607" y="0"/>
                                </a:lnTo>
                                <a:lnTo>
                                  <a:pt x="607" y="6"/>
                                </a:lnTo>
                                <a:lnTo>
                                  <a:pt x="583" y="6"/>
                                </a:lnTo>
                                <a:lnTo>
                                  <a:pt x="583" y="0"/>
                                </a:lnTo>
                                <a:close/>
                                <a:moveTo>
                                  <a:pt x="625" y="0"/>
                                </a:moveTo>
                                <a:lnTo>
                                  <a:pt x="649" y="0"/>
                                </a:lnTo>
                                <a:lnTo>
                                  <a:pt x="649" y="6"/>
                                </a:lnTo>
                                <a:lnTo>
                                  <a:pt x="625" y="6"/>
                                </a:lnTo>
                                <a:lnTo>
                                  <a:pt x="625" y="0"/>
                                </a:lnTo>
                                <a:close/>
                                <a:moveTo>
                                  <a:pt x="667" y="0"/>
                                </a:moveTo>
                                <a:lnTo>
                                  <a:pt x="690" y="0"/>
                                </a:lnTo>
                                <a:lnTo>
                                  <a:pt x="690" y="6"/>
                                </a:lnTo>
                                <a:lnTo>
                                  <a:pt x="667" y="6"/>
                                </a:lnTo>
                                <a:lnTo>
                                  <a:pt x="667" y="0"/>
                                </a:lnTo>
                                <a:close/>
                                <a:moveTo>
                                  <a:pt x="708" y="0"/>
                                </a:moveTo>
                                <a:lnTo>
                                  <a:pt x="732" y="0"/>
                                </a:lnTo>
                                <a:lnTo>
                                  <a:pt x="732" y="6"/>
                                </a:lnTo>
                                <a:lnTo>
                                  <a:pt x="708" y="6"/>
                                </a:lnTo>
                                <a:lnTo>
                                  <a:pt x="708" y="0"/>
                                </a:lnTo>
                                <a:close/>
                                <a:moveTo>
                                  <a:pt x="750" y="0"/>
                                </a:moveTo>
                                <a:lnTo>
                                  <a:pt x="774" y="0"/>
                                </a:lnTo>
                                <a:lnTo>
                                  <a:pt x="774" y="6"/>
                                </a:lnTo>
                                <a:lnTo>
                                  <a:pt x="750" y="6"/>
                                </a:lnTo>
                                <a:lnTo>
                                  <a:pt x="750" y="0"/>
                                </a:lnTo>
                                <a:close/>
                                <a:moveTo>
                                  <a:pt x="792" y="0"/>
                                </a:moveTo>
                                <a:lnTo>
                                  <a:pt x="815" y="0"/>
                                </a:lnTo>
                                <a:lnTo>
                                  <a:pt x="815" y="6"/>
                                </a:lnTo>
                                <a:lnTo>
                                  <a:pt x="792" y="6"/>
                                </a:lnTo>
                                <a:lnTo>
                                  <a:pt x="792" y="0"/>
                                </a:lnTo>
                                <a:close/>
                                <a:moveTo>
                                  <a:pt x="833" y="0"/>
                                </a:moveTo>
                                <a:lnTo>
                                  <a:pt x="857" y="0"/>
                                </a:lnTo>
                                <a:lnTo>
                                  <a:pt x="857" y="6"/>
                                </a:lnTo>
                                <a:lnTo>
                                  <a:pt x="833" y="6"/>
                                </a:lnTo>
                                <a:lnTo>
                                  <a:pt x="833" y="0"/>
                                </a:lnTo>
                                <a:close/>
                                <a:moveTo>
                                  <a:pt x="875" y="0"/>
                                </a:moveTo>
                                <a:lnTo>
                                  <a:pt x="899" y="0"/>
                                </a:lnTo>
                                <a:lnTo>
                                  <a:pt x="899" y="6"/>
                                </a:lnTo>
                                <a:lnTo>
                                  <a:pt x="875" y="6"/>
                                </a:lnTo>
                                <a:lnTo>
                                  <a:pt x="875" y="0"/>
                                </a:lnTo>
                                <a:close/>
                                <a:moveTo>
                                  <a:pt x="916" y="0"/>
                                </a:moveTo>
                                <a:lnTo>
                                  <a:pt x="940" y="0"/>
                                </a:lnTo>
                                <a:lnTo>
                                  <a:pt x="940" y="6"/>
                                </a:lnTo>
                                <a:lnTo>
                                  <a:pt x="916" y="6"/>
                                </a:lnTo>
                                <a:lnTo>
                                  <a:pt x="916" y="0"/>
                                </a:lnTo>
                                <a:close/>
                                <a:moveTo>
                                  <a:pt x="958" y="0"/>
                                </a:moveTo>
                                <a:lnTo>
                                  <a:pt x="982" y="0"/>
                                </a:lnTo>
                                <a:lnTo>
                                  <a:pt x="982" y="6"/>
                                </a:lnTo>
                                <a:lnTo>
                                  <a:pt x="958" y="6"/>
                                </a:lnTo>
                                <a:lnTo>
                                  <a:pt x="958" y="0"/>
                                </a:lnTo>
                                <a:close/>
                                <a:moveTo>
                                  <a:pt x="1000" y="0"/>
                                </a:moveTo>
                                <a:lnTo>
                                  <a:pt x="1023" y="0"/>
                                </a:lnTo>
                                <a:lnTo>
                                  <a:pt x="1023" y="6"/>
                                </a:lnTo>
                                <a:lnTo>
                                  <a:pt x="1000" y="6"/>
                                </a:lnTo>
                                <a:lnTo>
                                  <a:pt x="1000" y="0"/>
                                </a:lnTo>
                                <a:close/>
                                <a:moveTo>
                                  <a:pt x="1041" y="0"/>
                                </a:moveTo>
                                <a:lnTo>
                                  <a:pt x="1065" y="0"/>
                                </a:lnTo>
                                <a:lnTo>
                                  <a:pt x="1065" y="6"/>
                                </a:lnTo>
                                <a:lnTo>
                                  <a:pt x="1041" y="6"/>
                                </a:lnTo>
                                <a:lnTo>
                                  <a:pt x="1041" y="0"/>
                                </a:lnTo>
                                <a:close/>
                                <a:moveTo>
                                  <a:pt x="1083" y="0"/>
                                </a:moveTo>
                                <a:lnTo>
                                  <a:pt x="1107" y="0"/>
                                </a:lnTo>
                                <a:lnTo>
                                  <a:pt x="1107" y="6"/>
                                </a:lnTo>
                                <a:lnTo>
                                  <a:pt x="1083" y="6"/>
                                </a:lnTo>
                                <a:lnTo>
                                  <a:pt x="1083" y="0"/>
                                </a:lnTo>
                                <a:close/>
                                <a:moveTo>
                                  <a:pt x="1124" y="0"/>
                                </a:moveTo>
                                <a:lnTo>
                                  <a:pt x="1149" y="0"/>
                                </a:lnTo>
                                <a:lnTo>
                                  <a:pt x="1149" y="6"/>
                                </a:lnTo>
                                <a:lnTo>
                                  <a:pt x="1124" y="6"/>
                                </a:lnTo>
                                <a:lnTo>
                                  <a:pt x="1124" y="0"/>
                                </a:lnTo>
                                <a:close/>
                                <a:moveTo>
                                  <a:pt x="1166" y="0"/>
                                </a:moveTo>
                                <a:lnTo>
                                  <a:pt x="1190" y="0"/>
                                </a:lnTo>
                                <a:lnTo>
                                  <a:pt x="1190" y="6"/>
                                </a:lnTo>
                                <a:lnTo>
                                  <a:pt x="1166" y="6"/>
                                </a:lnTo>
                                <a:lnTo>
                                  <a:pt x="1166" y="0"/>
                                </a:lnTo>
                                <a:close/>
                                <a:moveTo>
                                  <a:pt x="1208" y="0"/>
                                </a:moveTo>
                                <a:lnTo>
                                  <a:pt x="1232" y="0"/>
                                </a:lnTo>
                                <a:lnTo>
                                  <a:pt x="1232" y="6"/>
                                </a:lnTo>
                                <a:lnTo>
                                  <a:pt x="1208" y="6"/>
                                </a:lnTo>
                                <a:lnTo>
                                  <a:pt x="1208" y="0"/>
                                </a:lnTo>
                                <a:close/>
                                <a:moveTo>
                                  <a:pt x="1250" y="0"/>
                                </a:moveTo>
                                <a:lnTo>
                                  <a:pt x="1273" y="0"/>
                                </a:lnTo>
                                <a:lnTo>
                                  <a:pt x="1273" y="6"/>
                                </a:lnTo>
                                <a:lnTo>
                                  <a:pt x="1250" y="6"/>
                                </a:lnTo>
                                <a:lnTo>
                                  <a:pt x="1250" y="0"/>
                                </a:lnTo>
                                <a:close/>
                                <a:moveTo>
                                  <a:pt x="1291" y="0"/>
                                </a:moveTo>
                                <a:lnTo>
                                  <a:pt x="1315" y="0"/>
                                </a:lnTo>
                                <a:lnTo>
                                  <a:pt x="1315" y="6"/>
                                </a:lnTo>
                                <a:lnTo>
                                  <a:pt x="1291" y="6"/>
                                </a:lnTo>
                                <a:lnTo>
                                  <a:pt x="1291" y="0"/>
                                </a:lnTo>
                                <a:close/>
                                <a:moveTo>
                                  <a:pt x="1333" y="0"/>
                                </a:moveTo>
                                <a:lnTo>
                                  <a:pt x="1357" y="0"/>
                                </a:lnTo>
                                <a:lnTo>
                                  <a:pt x="1357" y="6"/>
                                </a:lnTo>
                                <a:lnTo>
                                  <a:pt x="1333" y="6"/>
                                </a:lnTo>
                                <a:lnTo>
                                  <a:pt x="1333" y="0"/>
                                </a:lnTo>
                                <a:close/>
                                <a:moveTo>
                                  <a:pt x="1374" y="0"/>
                                </a:moveTo>
                                <a:lnTo>
                                  <a:pt x="1398" y="0"/>
                                </a:lnTo>
                                <a:lnTo>
                                  <a:pt x="1398" y="6"/>
                                </a:lnTo>
                                <a:lnTo>
                                  <a:pt x="1374" y="6"/>
                                </a:lnTo>
                                <a:lnTo>
                                  <a:pt x="1374" y="0"/>
                                </a:lnTo>
                                <a:close/>
                                <a:moveTo>
                                  <a:pt x="1416" y="0"/>
                                </a:moveTo>
                                <a:lnTo>
                                  <a:pt x="1440" y="0"/>
                                </a:lnTo>
                                <a:lnTo>
                                  <a:pt x="1440" y="6"/>
                                </a:lnTo>
                                <a:lnTo>
                                  <a:pt x="1416" y="6"/>
                                </a:lnTo>
                                <a:lnTo>
                                  <a:pt x="1416" y="0"/>
                                </a:lnTo>
                                <a:close/>
                                <a:moveTo>
                                  <a:pt x="1458" y="0"/>
                                </a:moveTo>
                                <a:lnTo>
                                  <a:pt x="1481" y="0"/>
                                </a:lnTo>
                                <a:lnTo>
                                  <a:pt x="1481" y="6"/>
                                </a:lnTo>
                                <a:lnTo>
                                  <a:pt x="1458" y="6"/>
                                </a:lnTo>
                                <a:lnTo>
                                  <a:pt x="1458" y="0"/>
                                </a:lnTo>
                                <a:close/>
                                <a:moveTo>
                                  <a:pt x="1500" y="0"/>
                                </a:moveTo>
                                <a:lnTo>
                                  <a:pt x="1523" y="0"/>
                                </a:lnTo>
                                <a:lnTo>
                                  <a:pt x="1523" y="6"/>
                                </a:lnTo>
                                <a:lnTo>
                                  <a:pt x="1500" y="6"/>
                                </a:lnTo>
                                <a:lnTo>
                                  <a:pt x="1500" y="0"/>
                                </a:lnTo>
                                <a:close/>
                                <a:moveTo>
                                  <a:pt x="1541" y="0"/>
                                </a:moveTo>
                                <a:lnTo>
                                  <a:pt x="1565" y="0"/>
                                </a:lnTo>
                                <a:lnTo>
                                  <a:pt x="1565" y="6"/>
                                </a:lnTo>
                                <a:lnTo>
                                  <a:pt x="1541" y="6"/>
                                </a:lnTo>
                                <a:lnTo>
                                  <a:pt x="1541" y="0"/>
                                </a:lnTo>
                                <a:close/>
                                <a:moveTo>
                                  <a:pt x="1583" y="0"/>
                                </a:moveTo>
                                <a:lnTo>
                                  <a:pt x="1607" y="0"/>
                                </a:lnTo>
                                <a:lnTo>
                                  <a:pt x="1607" y="6"/>
                                </a:lnTo>
                                <a:lnTo>
                                  <a:pt x="1583" y="6"/>
                                </a:lnTo>
                                <a:lnTo>
                                  <a:pt x="1583" y="0"/>
                                </a:lnTo>
                                <a:close/>
                                <a:moveTo>
                                  <a:pt x="1624" y="0"/>
                                </a:moveTo>
                                <a:lnTo>
                                  <a:pt x="1648" y="0"/>
                                </a:lnTo>
                                <a:lnTo>
                                  <a:pt x="1648" y="6"/>
                                </a:lnTo>
                                <a:lnTo>
                                  <a:pt x="1624" y="6"/>
                                </a:lnTo>
                                <a:lnTo>
                                  <a:pt x="1624" y="0"/>
                                </a:lnTo>
                                <a:close/>
                                <a:moveTo>
                                  <a:pt x="1666" y="0"/>
                                </a:moveTo>
                                <a:lnTo>
                                  <a:pt x="1690" y="0"/>
                                </a:lnTo>
                                <a:lnTo>
                                  <a:pt x="1690" y="6"/>
                                </a:lnTo>
                                <a:lnTo>
                                  <a:pt x="1666" y="6"/>
                                </a:lnTo>
                                <a:lnTo>
                                  <a:pt x="1666" y="0"/>
                                </a:lnTo>
                                <a:close/>
                                <a:moveTo>
                                  <a:pt x="1708" y="0"/>
                                </a:moveTo>
                                <a:lnTo>
                                  <a:pt x="1731" y="0"/>
                                </a:lnTo>
                                <a:lnTo>
                                  <a:pt x="1731" y="6"/>
                                </a:lnTo>
                                <a:lnTo>
                                  <a:pt x="1708" y="6"/>
                                </a:lnTo>
                                <a:lnTo>
                                  <a:pt x="1708" y="0"/>
                                </a:lnTo>
                                <a:close/>
                                <a:moveTo>
                                  <a:pt x="1749" y="0"/>
                                </a:moveTo>
                                <a:lnTo>
                                  <a:pt x="1773" y="0"/>
                                </a:lnTo>
                                <a:lnTo>
                                  <a:pt x="1773" y="6"/>
                                </a:lnTo>
                                <a:lnTo>
                                  <a:pt x="1749" y="6"/>
                                </a:lnTo>
                                <a:lnTo>
                                  <a:pt x="1749" y="0"/>
                                </a:lnTo>
                                <a:close/>
                                <a:moveTo>
                                  <a:pt x="1791" y="0"/>
                                </a:moveTo>
                                <a:lnTo>
                                  <a:pt x="1814" y="0"/>
                                </a:lnTo>
                                <a:lnTo>
                                  <a:pt x="1814" y="6"/>
                                </a:lnTo>
                                <a:lnTo>
                                  <a:pt x="1791" y="6"/>
                                </a:lnTo>
                                <a:lnTo>
                                  <a:pt x="1791" y="0"/>
                                </a:lnTo>
                                <a:close/>
                                <a:moveTo>
                                  <a:pt x="1832" y="0"/>
                                </a:moveTo>
                                <a:lnTo>
                                  <a:pt x="1856" y="0"/>
                                </a:lnTo>
                                <a:lnTo>
                                  <a:pt x="1856" y="6"/>
                                </a:lnTo>
                                <a:lnTo>
                                  <a:pt x="1832" y="6"/>
                                </a:lnTo>
                                <a:lnTo>
                                  <a:pt x="1832" y="0"/>
                                </a:lnTo>
                                <a:close/>
                                <a:moveTo>
                                  <a:pt x="1874" y="0"/>
                                </a:moveTo>
                                <a:lnTo>
                                  <a:pt x="1898" y="0"/>
                                </a:lnTo>
                                <a:lnTo>
                                  <a:pt x="1898" y="6"/>
                                </a:lnTo>
                                <a:lnTo>
                                  <a:pt x="1874" y="6"/>
                                </a:lnTo>
                                <a:lnTo>
                                  <a:pt x="1874" y="0"/>
                                </a:lnTo>
                                <a:close/>
                                <a:moveTo>
                                  <a:pt x="1916" y="0"/>
                                </a:moveTo>
                                <a:lnTo>
                                  <a:pt x="1940" y="0"/>
                                </a:lnTo>
                                <a:lnTo>
                                  <a:pt x="1940" y="6"/>
                                </a:lnTo>
                                <a:lnTo>
                                  <a:pt x="1916" y="6"/>
                                </a:lnTo>
                                <a:lnTo>
                                  <a:pt x="1916" y="0"/>
                                </a:lnTo>
                                <a:close/>
                                <a:moveTo>
                                  <a:pt x="1957" y="0"/>
                                </a:moveTo>
                                <a:lnTo>
                                  <a:pt x="1981" y="0"/>
                                </a:lnTo>
                                <a:lnTo>
                                  <a:pt x="1981" y="6"/>
                                </a:lnTo>
                                <a:lnTo>
                                  <a:pt x="1957" y="6"/>
                                </a:lnTo>
                                <a:lnTo>
                                  <a:pt x="1957" y="0"/>
                                </a:lnTo>
                                <a:close/>
                                <a:moveTo>
                                  <a:pt x="1999" y="0"/>
                                </a:moveTo>
                                <a:lnTo>
                                  <a:pt x="2023" y="0"/>
                                </a:lnTo>
                                <a:lnTo>
                                  <a:pt x="2023" y="6"/>
                                </a:lnTo>
                                <a:lnTo>
                                  <a:pt x="1999" y="6"/>
                                </a:lnTo>
                                <a:lnTo>
                                  <a:pt x="1999" y="0"/>
                                </a:lnTo>
                                <a:close/>
                                <a:moveTo>
                                  <a:pt x="2041" y="0"/>
                                </a:moveTo>
                                <a:lnTo>
                                  <a:pt x="2064" y="0"/>
                                </a:lnTo>
                                <a:lnTo>
                                  <a:pt x="2064" y="6"/>
                                </a:lnTo>
                                <a:lnTo>
                                  <a:pt x="2041" y="6"/>
                                </a:lnTo>
                                <a:lnTo>
                                  <a:pt x="2041" y="0"/>
                                </a:lnTo>
                                <a:close/>
                                <a:moveTo>
                                  <a:pt x="2082" y="0"/>
                                </a:moveTo>
                                <a:lnTo>
                                  <a:pt x="2106" y="0"/>
                                </a:lnTo>
                                <a:lnTo>
                                  <a:pt x="2106" y="6"/>
                                </a:lnTo>
                                <a:lnTo>
                                  <a:pt x="2082" y="6"/>
                                </a:lnTo>
                                <a:lnTo>
                                  <a:pt x="2082" y="0"/>
                                </a:lnTo>
                                <a:close/>
                                <a:moveTo>
                                  <a:pt x="2124" y="0"/>
                                </a:moveTo>
                                <a:lnTo>
                                  <a:pt x="2148" y="0"/>
                                </a:lnTo>
                                <a:lnTo>
                                  <a:pt x="2148" y="6"/>
                                </a:lnTo>
                                <a:lnTo>
                                  <a:pt x="2124" y="6"/>
                                </a:lnTo>
                                <a:lnTo>
                                  <a:pt x="2124" y="0"/>
                                </a:lnTo>
                                <a:close/>
                                <a:moveTo>
                                  <a:pt x="2165" y="0"/>
                                </a:moveTo>
                                <a:lnTo>
                                  <a:pt x="2189" y="0"/>
                                </a:lnTo>
                                <a:lnTo>
                                  <a:pt x="2189" y="6"/>
                                </a:lnTo>
                                <a:lnTo>
                                  <a:pt x="2165" y="6"/>
                                </a:lnTo>
                                <a:lnTo>
                                  <a:pt x="2165" y="0"/>
                                </a:lnTo>
                                <a:close/>
                                <a:moveTo>
                                  <a:pt x="2207" y="0"/>
                                </a:moveTo>
                                <a:lnTo>
                                  <a:pt x="2231" y="0"/>
                                </a:lnTo>
                                <a:lnTo>
                                  <a:pt x="2231" y="6"/>
                                </a:lnTo>
                                <a:lnTo>
                                  <a:pt x="2207" y="6"/>
                                </a:lnTo>
                                <a:lnTo>
                                  <a:pt x="2207" y="0"/>
                                </a:lnTo>
                                <a:close/>
                                <a:moveTo>
                                  <a:pt x="2249" y="0"/>
                                </a:moveTo>
                                <a:lnTo>
                                  <a:pt x="2273" y="0"/>
                                </a:lnTo>
                                <a:lnTo>
                                  <a:pt x="2273" y="6"/>
                                </a:lnTo>
                                <a:lnTo>
                                  <a:pt x="2249" y="6"/>
                                </a:lnTo>
                                <a:lnTo>
                                  <a:pt x="2249" y="0"/>
                                </a:lnTo>
                                <a:close/>
                                <a:moveTo>
                                  <a:pt x="2291" y="0"/>
                                </a:moveTo>
                                <a:lnTo>
                                  <a:pt x="2314" y="0"/>
                                </a:lnTo>
                                <a:lnTo>
                                  <a:pt x="2314" y="6"/>
                                </a:lnTo>
                                <a:lnTo>
                                  <a:pt x="2291" y="6"/>
                                </a:lnTo>
                                <a:lnTo>
                                  <a:pt x="2291" y="0"/>
                                </a:lnTo>
                                <a:close/>
                                <a:moveTo>
                                  <a:pt x="2332" y="0"/>
                                </a:moveTo>
                                <a:lnTo>
                                  <a:pt x="2356" y="0"/>
                                </a:lnTo>
                                <a:lnTo>
                                  <a:pt x="2356" y="6"/>
                                </a:lnTo>
                                <a:lnTo>
                                  <a:pt x="2332" y="6"/>
                                </a:lnTo>
                                <a:lnTo>
                                  <a:pt x="2332" y="0"/>
                                </a:lnTo>
                                <a:close/>
                                <a:moveTo>
                                  <a:pt x="2374" y="0"/>
                                </a:moveTo>
                                <a:lnTo>
                                  <a:pt x="2398" y="0"/>
                                </a:lnTo>
                                <a:lnTo>
                                  <a:pt x="2398" y="6"/>
                                </a:lnTo>
                                <a:lnTo>
                                  <a:pt x="2374" y="6"/>
                                </a:lnTo>
                                <a:lnTo>
                                  <a:pt x="2374" y="0"/>
                                </a:lnTo>
                                <a:close/>
                                <a:moveTo>
                                  <a:pt x="2415" y="0"/>
                                </a:moveTo>
                                <a:lnTo>
                                  <a:pt x="2439" y="0"/>
                                </a:lnTo>
                                <a:lnTo>
                                  <a:pt x="2439" y="6"/>
                                </a:lnTo>
                                <a:lnTo>
                                  <a:pt x="2415" y="6"/>
                                </a:lnTo>
                                <a:lnTo>
                                  <a:pt x="2415" y="0"/>
                                </a:lnTo>
                                <a:close/>
                                <a:moveTo>
                                  <a:pt x="2457" y="0"/>
                                </a:moveTo>
                                <a:lnTo>
                                  <a:pt x="2481" y="0"/>
                                </a:lnTo>
                                <a:lnTo>
                                  <a:pt x="2481" y="6"/>
                                </a:lnTo>
                                <a:lnTo>
                                  <a:pt x="2457" y="6"/>
                                </a:lnTo>
                                <a:lnTo>
                                  <a:pt x="2457" y="0"/>
                                </a:lnTo>
                                <a:close/>
                                <a:moveTo>
                                  <a:pt x="2499" y="0"/>
                                </a:moveTo>
                                <a:lnTo>
                                  <a:pt x="2522" y="0"/>
                                </a:lnTo>
                                <a:lnTo>
                                  <a:pt x="2522" y="6"/>
                                </a:lnTo>
                                <a:lnTo>
                                  <a:pt x="2499" y="6"/>
                                </a:lnTo>
                                <a:lnTo>
                                  <a:pt x="2499" y="0"/>
                                </a:lnTo>
                                <a:close/>
                                <a:moveTo>
                                  <a:pt x="2540" y="0"/>
                                </a:moveTo>
                                <a:lnTo>
                                  <a:pt x="2564" y="0"/>
                                </a:lnTo>
                                <a:lnTo>
                                  <a:pt x="2564" y="6"/>
                                </a:lnTo>
                                <a:lnTo>
                                  <a:pt x="2540" y="6"/>
                                </a:lnTo>
                                <a:lnTo>
                                  <a:pt x="2540" y="0"/>
                                </a:lnTo>
                                <a:close/>
                                <a:moveTo>
                                  <a:pt x="2582" y="0"/>
                                </a:moveTo>
                                <a:lnTo>
                                  <a:pt x="2606" y="0"/>
                                </a:lnTo>
                                <a:lnTo>
                                  <a:pt x="2606" y="6"/>
                                </a:lnTo>
                                <a:lnTo>
                                  <a:pt x="2582" y="6"/>
                                </a:lnTo>
                                <a:lnTo>
                                  <a:pt x="2582" y="0"/>
                                </a:lnTo>
                                <a:close/>
                                <a:moveTo>
                                  <a:pt x="2624" y="0"/>
                                </a:moveTo>
                                <a:lnTo>
                                  <a:pt x="2647" y="0"/>
                                </a:lnTo>
                                <a:lnTo>
                                  <a:pt x="2647" y="6"/>
                                </a:lnTo>
                                <a:lnTo>
                                  <a:pt x="2624" y="6"/>
                                </a:lnTo>
                                <a:lnTo>
                                  <a:pt x="2624" y="0"/>
                                </a:lnTo>
                                <a:close/>
                                <a:moveTo>
                                  <a:pt x="2665" y="0"/>
                                </a:moveTo>
                                <a:lnTo>
                                  <a:pt x="2689" y="0"/>
                                </a:lnTo>
                                <a:lnTo>
                                  <a:pt x="2689" y="6"/>
                                </a:lnTo>
                                <a:lnTo>
                                  <a:pt x="2665" y="6"/>
                                </a:lnTo>
                                <a:lnTo>
                                  <a:pt x="2665" y="0"/>
                                </a:lnTo>
                                <a:close/>
                                <a:moveTo>
                                  <a:pt x="2707" y="0"/>
                                </a:moveTo>
                                <a:lnTo>
                                  <a:pt x="2731" y="0"/>
                                </a:lnTo>
                                <a:lnTo>
                                  <a:pt x="2731" y="6"/>
                                </a:lnTo>
                                <a:lnTo>
                                  <a:pt x="2707" y="6"/>
                                </a:lnTo>
                                <a:lnTo>
                                  <a:pt x="2707" y="0"/>
                                </a:lnTo>
                                <a:close/>
                                <a:moveTo>
                                  <a:pt x="2749" y="0"/>
                                </a:moveTo>
                                <a:lnTo>
                                  <a:pt x="2772" y="0"/>
                                </a:lnTo>
                                <a:lnTo>
                                  <a:pt x="2772" y="6"/>
                                </a:lnTo>
                                <a:lnTo>
                                  <a:pt x="2749" y="6"/>
                                </a:lnTo>
                                <a:lnTo>
                                  <a:pt x="2749" y="0"/>
                                </a:lnTo>
                                <a:close/>
                                <a:moveTo>
                                  <a:pt x="2790" y="0"/>
                                </a:moveTo>
                                <a:lnTo>
                                  <a:pt x="2814" y="0"/>
                                </a:lnTo>
                                <a:lnTo>
                                  <a:pt x="2814" y="6"/>
                                </a:lnTo>
                                <a:lnTo>
                                  <a:pt x="2790" y="6"/>
                                </a:lnTo>
                                <a:lnTo>
                                  <a:pt x="2790" y="0"/>
                                </a:lnTo>
                                <a:close/>
                                <a:moveTo>
                                  <a:pt x="2832" y="0"/>
                                </a:moveTo>
                                <a:lnTo>
                                  <a:pt x="2855" y="0"/>
                                </a:lnTo>
                                <a:lnTo>
                                  <a:pt x="2855" y="6"/>
                                </a:lnTo>
                                <a:lnTo>
                                  <a:pt x="2832" y="6"/>
                                </a:lnTo>
                                <a:lnTo>
                                  <a:pt x="2832" y="0"/>
                                </a:lnTo>
                                <a:close/>
                                <a:moveTo>
                                  <a:pt x="2873" y="0"/>
                                </a:moveTo>
                                <a:lnTo>
                                  <a:pt x="2897" y="0"/>
                                </a:lnTo>
                                <a:lnTo>
                                  <a:pt x="2897" y="6"/>
                                </a:lnTo>
                                <a:lnTo>
                                  <a:pt x="2873" y="6"/>
                                </a:lnTo>
                                <a:lnTo>
                                  <a:pt x="2873" y="0"/>
                                </a:lnTo>
                                <a:close/>
                                <a:moveTo>
                                  <a:pt x="2915" y="0"/>
                                </a:moveTo>
                                <a:lnTo>
                                  <a:pt x="2939" y="0"/>
                                </a:lnTo>
                                <a:lnTo>
                                  <a:pt x="2939" y="6"/>
                                </a:lnTo>
                                <a:lnTo>
                                  <a:pt x="2915" y="6"/>
                                </a:lnTo>
                                <a:lnTo>
                                  <a:pt x="2915" y="0"/>
                                </a:lnTo>
                                <a:close/>
                                <a:moveTo>
                                  <a:pt x="2956" y="0"/>
                                </a:moveTo>
                                <a:lnTo>
                                  <a:pt x="2980" y="0"/>
                                </a:lnTo>
                                <a:lnTo>
                                  <a:pt x="2980" y="6"/>
                                </a:lnTo>
                                <a:lnTo>
                                  <a:pt x="2956" y="6"/>
                                </a:lnTo>
                                <a:lnTo>
                                  <a:pt x="2956" y="0"/>
                                </a:lnTo>
                                <a:close/>
                                <a:moveTo>
                                  <a:pt x="2998" y="0"/>
                                </a:moveTo>
                                <a:lnTo>
                                  <a:pt x="3022" y="0"/>
                                </a:lnTo>
                                <a:lnTo>
                                  <a:pt x="3022" y="6"/>
                                </a:lnTo>
                                <a:lnTo>
                                  <a:pt x="2998" y="6"/>
                                </a:lnTo>
                                <a:lnTo>
                                  <a:pt x="2998" y="0"/>
                                </a:lnTo>
                                <a:close/>
                                <a:moveTo>
                                  <a:pt x="3040" y="0"/>
                                </a:moveTo>
                                <a:lnTo>
                                  <a:pt x="3064" y="0"/>
                                </a:lnTo>
                                <a:lnTo>
                                  <a:pt x="3064" y="6"/>
                                </a:lnTo>
                                <a:lnTo>
                                  <a:pt x="3040" y="6"/>
                                </a:lnTo>
                                <a:lnTo>
                                  <a:pt x="3040" y="0"/>
                                </a:lnTo>
                                <a:close/>
                                <a:moveTo>
                                  <a:pt x="3082" y="0"/>
                                </a:moveTo>
                                <a:lnTo>
                                  <a:pt x="3105" y="0"/>
                                </a:lnTo>
                                <a:lnTo>
                                  <a:pt x="3105" y="6"/>
                                </a:lnTo>
                                <a:lnTo>
                                  <a:pt x="3082" y="6"/>
                                </a:lnTo>
                                <a:lnTo>
                                  <a:pt x="3082" y="0"/>
                                </a:lnTo>
                                <a:close/>
                                <a:moveTo>
                                  <a:pt x="3123" y="0"/>
                                </a:moveTo>
                                <a:lnTo>
                                  <a:pt x="3147" y="0"/>
                                </a:lnTo>
                                <a:lnTo>
                                  <a:pt x="3147" y="6"/>
                                </a:lnTo>
                                <a:lnTo>
                                  <a:pt x="3123" y="6"/>
                                </a:lnTo>
                                <a:lnTo>
                                  <a:pt x="3123" y="0"/>
                                </a:lnTo>
                                <a:close/>
                                <a:moveTo>
                                  <a:pt x="3165" y="0"/>
                                </a:moveTo>
                                <a:lnTo>
                                  <a:pt x="3189" y="0"/>
                                </a:lnTo>
                                <a:lnTo>
                                  <a:pt x="3189" y="6"/>
                                </a:lnTo>
                                <a:lnTo>
                                  <a:pt x="3165" y="6"/>
                                </a:lnTo>
                                <a:lnTo>
                                  <a:pt x="3165" y="0"/>
                                </a:lnTo>
                                <a:close/>
                                <a:moveTo>
                                  <a:pt x="3206" y="0"/>
                                </a:moveTo>
                                <a:lnTo>
                                  <a:pt x="3230" y="0"/>
                                </a:lnTo>
                                <a:lnTo>
                                  <a:pt x="3230" y="6"/>
                                </a:lnTo>
                                <a:lnTo>
                                  <a:pt x="3206" y="6"/>
                                </a:lnTo>
                                <a:lnTo>
                                  <a:pt x="3206" y="0"/>
                                </a:lnTo>
                                <a:close/>
                                <a:moveTo>
                                  <a:pt x="3248" y="0"/>
                                </a:moveTo>
                                <a:lnTo>
                                  <a:pt x="3272" y="0"/>
                                </a:lnTo>
                                <a:lnTo>
                                  <a:pt x="3272" y="6"/>
                                </a:lnTo>
                                <a:lnTo>
                                  <a:pt x="3248" y="6"/>
                                </a:lnTo>
                                <a:lnTo>
                                  <a:pt x="3248" y="0"/>
                                </a:lnTo>
                                <a:close/>
                                <a:moveTo>
                                  <a:pt x="3290" y="0"/>
                                </a:moveTo>
                                <a:lnTo>
                                  <a:pt x="3313" y="0"/>
                                </a:lnTo>
                                <a:lnTo>
                                  <a:pt x="3313" y="6"/>
                                </a:lnTo>
                                <a:lnTo>
                                  <a:pt x="3290" y="6"/>
                                </a:lnTo>
                                <a:lnTo>
                                  <a:pt x="3290" y="0"/>
                                </a:lnTo>
                                <a:close/>
                                <a:moveTo>
                                  <a:pt x="3331" y="0"/>
                                </a:moveTo>
                                <a:lnTo>
                                  <a:pt x="3355" y="0"/>
                                </a:lnTo>
                                <a:lnTo>
                                  <a:pt x="3355" y="6"/>
                                </a:lnTo>
                                <a:lnTo>
                                  <a:pt x="3331" y="6"/>
                                </a:lnTo>
                                <a:lnTo>
                                  <a:pt x="3331" y="0"/>
                                </a:lnTo>
                                <a:close/>
                                <a:moveTo>
                                  <a:pt x="3373" y="0"/>
                                </a:moveTo>
                                <a:lnTo>
                                  <a:pt x="3397" y="0"/>
                                </a:lnTo>
                                <a:lnTo>
                                  <a:pt x="3397" y="6"/>
                                </a:lnTo>
                                <a:lnTo>
                                  <a:pt x="3373" y="6"/>
                                </a:lnTo>
                                <a:lnTo>
                                  <a:pt x="3373" y="0"/>
                                </a:lnTo>
                                <a:close/>
                                <a:moveTo>
                                  <a:pt x="3415" y="0"/>
                                </a:moveTo>
                                <a:lnTo>
                                  <a:pt x="3439" y="0"/>
                                </a:lnTo>
                                <a:lnTo>
                                  <a:pt x="3439" y="6"/>
                                </a:lnTo>
                                <a:lnTo>
                                  <a:pt x="3415" y="6"/>
                                </a:lnTo>
                                <a:lnTo>
                                  <a:pt x="3415" y="0"/>
                                </a:lnTo>
                                <a:close/>
                                <a:moveTo>
                                  <a:pt x="3456" y="0"/>
                                </a:moveTo>
                                <a:lnTo>
                                  <a:pt x="3480" y="0"/>
                                </a:lnTo>
                                <a:lnTo>
                                  <a:pt x="3480" y="6"/>
                                </a:lnTo>
                                <a:lnTo>
                                  <a:pt x="3456" y="6"/>
                                </a:lnTo>
                                <a:lnTo>
                                  <a:pt x="3456" y="0"/>
                                </a:lnTo>
                                <a:close/>
                                <a:moveTo>
                                  <a:pt x="3498" y="0"/>
                                </a:moveTo>
                                <a:lnTo>
                                  <a:pt x="3522" y="0"/>
                                </a:lnTo>
                                <a:lnTo>
                                  <a:pt x="3522" y="6"/>
                                </a:lnTo>
                                <a:lnTo>
                                  <a:pt x="3498" y="6"/>
                                </a:lnTo>
                                <a:lnTo>
                                  <a:pt x="3498" y="0"/>
                                </a:lnTo>
                                <a:close/>
                                <a:moveTo>
                                  <a:pt x="3540" y="0"/>
                                </a:moveTo>
                                <a:lnTo>
                                  <a:pt x="3563" y="0"/>
                                </a:lnTo>
                                <a:lnTo>
                                  <a:pt x="3563" y="6"/>
                                </a:lnTo>
                                <a:lnTo>
                                  <a:pt x="3540" y="6"/>
                                </a:lnTo>
                                <a:lnTo>
                                  <a:pt x="3540" y="0"/>
                                </a:lnTo>
                                <a:close/>
                                <a:moveTo>
                                  <a:pt x="3581" y="0"/>
                                </a:moveTo>
                                <a:lnTo>
                                  <a:pt x="3605" y="0"/>
                                </a:lnTo>
                                <a:lnTo>
                                  <a:pt x="3605" y="6"/>
                                </a:lnTo>
                                <a:lnTo>
                                  <a:pt x="3581" y="6"/>
                                </a:lnTo>
                                <a:lnTo>
                                  <a:pt x="3581" y="0"/>
                                </a:lnTo>
                                <a:close/>
                                <a:moveTo>
                                  <a:pt x="3623" y="0"/>
                                </a:moveTo>
                                <a:lnTo>
                                  <a:pt x="3646" y="0"/>
                                </a:lnTo>
                                <a:lnTo>
                                  <a:pt x="3646" y="6"/>
                                </a:lnTo>
                                <a:lnTo>
                                  <a:pt x="3623" y="6"/>
                                </a:lnTo>
                                <a:lnTo>
                                  <a:pt x="3623" y="0"/>
                                </a:lnTo>
                                <a:close/>
                                <a:moveTo>
                                  <a:pt x="3664" y="0"/>
                                </a:moveTo>
                                <a:lnTo>
                                  <a:pt x="3688" y="0"/>
                                </a:lnTo>
                                <a:lnTo>
                                  <a:pt x="3688" y="6"/>
                                </a:lnTo>
                                <a:lnTo>
                                  <a:pt x="3664" y="6"/>
                                </a:lnTo>
                                <a:lnTo>
                                  <a:pt x="3664" y="0"/>
                                </a:lnTo>
                                <a:close/>
                                <a:moveTo>
                                  <a:pt x="3706" y="0"/>
                                </a:moveTo>
                                <a:lnTo>
                                  <a:pt x="3730" y="0"/>
                                </a:lnTo>
                                <a:lnTo>
                                  <a:pt x="3730" y="6"/>
                                </a:lnTo>
                                <a:lnTo>
                                  <a:pt x="3706" y="6"/>
                                </a:lnTo>
                                <a:lnTo>
                                  <a:pt x="3706" y="0"/>
                                </a:lnTo>
                                <a:close/>
                                <a:moveTo>
                                  <a:pt x="3748" y="0"/>
                                </a:moveTo>
                                <a:lnTo>
                                  <a:pt x="3772" y="0"/>
                                </a:lnTo>
                                <a:lnTo>
                                  <a:pt x="3772" y="6"/>
                                </a:lnTo>
                                <a:lnTo>
                                  <a:pt x="3748" y="6"/>
                                </a:lnTo>
                                <a:lnTo>
                                  <a:pt x="3748" y="0"/>
                                </a:lnTo>
                                <a:close/>
                                <a:moveTo>
                                  <a:pt x="3789" y="0"/>
                                </a:moveTo>
                                <a:lnTo>
                                  <a:pt x="3813" y="0"/>
                                </a:lnTo>
                                <a:lnTo>
                                  <a:pt x="3813" y="6"/>
                                </a:lnTo>
                                <a:lnTo>
                                  <a:pt x="3789" y="6"/>
                                </a:lnTo>
                                <a:lnTo>
                                  <a:pt x="3789" y="0"/>
                                </a:lnTo>
                                <a:close/>
                                <a:moveTo>
                                  <a:pt x="3831" y="0"/>
                                </a:moveTo>
                                <a:lnTo>
                                  <a:pt x="3855" y="0"/>
                                </a:lnTo>
                                <a:lnTo>
                                  <a:pt x="3855" y="6"/>
                                </a:lnTo>
                                <a:lnTo>
                                  <a:pt x="3831" y="6"/>
                                </a:lnTo>
                                <a:lnTo>
                                  <a:pt x="3831" y="0"/>
                                </a:lnTo>
                                <a:close/>
                                <a:moveTo>
                                  <a:pt x="3873" y="0"/>
                                </a:moveTo>
                                <a:lnTo>
                                  <a:pt x="3896" y="0"/>
                                </a:lnTo>
                                <a:lnTo>
                                  <a:pt x="3896" y="6"/>
                                </a:lnTo>
                                <a:lnTo>
                                  <a:pt x="3873" y="6"/>
                                </a:lnTo>
                                <a:lnTo>
                                  <a:pt x="3873" y="0"/>
                                </a:lnTo>
                                <a:close/>
                                <a:moveTo>
                                  <a:pt x="3914" y="0"/>
                                </a:moveTo>
                                <a:lnTo>
                                  <a:pt x="3938" y="0"/>
                                </a:lnTo>
                                <a:lnTo>
                                  <a:pt x="3938" y="6"/>
                                </a:lnTo>
                                <a:lnTo>
                                  <a:pt x="3914" y="6"/>
                                </a:lnTo>
                                <a:lnTo>
                                  <a:pt x="3914" y="0"/>
                                </a:lnTo>
                                <a:close/>
                                <a:moveTo>
                                  <a:pt x="3956" y="0"/>
                                </a:moveTo>
                                <a:lnTo>
                                  <a:pt x="3980" y="0"/>
                                </a:lnTo>
                                <a:lnTo>
                                  <a:pt x="3980" y="6"/>
                                </a:lnTo>
                                <a:lnTo>
                                  <a:pt x="3956" y="6"/>
                                </a:lnTo>
                                <a:lnTo>
                                  <a:pt x="3956" y="0"/>
                                </a:lnTo>
                                <a:close/>
                                <a:moveTo>
                                  <a:pt x="3997" y="0"/>
                                </a:moveTo>
                                <a:lnTo>
                                  <a:pt x="4021" y="0"/>
                                </a:lnTo>
                                <a:lnTo>
                                  <a:pt x="4021" y="6"/>
                                </a:lnTo>
                                <a:lnTo>
                                  <a:pt x="3997" y="6"/>
                                </a:lnTo>
                                <a:lnTo>
                                  <a:pt x="3997" y="0"/>
                                </a:lnTo>
                                <a:close/>
                                <a:moveTo>
                                  <a:pt x="4039" y="0"/>
                                </a:moveTo>
                                <a:lnTo>
                                  <a:pt x="4063" y="0"/>
                                </a:lnTo>
                                <a:lnTo>
                                  <a:pt x="4063" y="6"/>
                                </a:lnTo>
                                <a:lnTo>
                                  <a:pt x="4039" y="6"/>
                                </a:lnTo>
                                <a:lnTo>
                                  <a:pt x="4039" y="0"/>
                                </a:lnTo>
                                <a:close/>
                                <a:moveTo>
                                  <a:pt x="4081" y="0"/>
                                </a:moveTo>
                                <a:lnTo>
                                  <a:pt x="4105" y="0"/>
                                </a:lnTo>
                                <a:lnTo>
                                  <a:pt x="4105" y="6"/>
                                </a:lnTo>
                                <a:lnTo>
                                  <a:pt x="4081" y="6"/>
                                </a:lnTo>
                                <a:lnTo>
                                  <a:pt x="4081" y="0"/>
                                </a:lnTo>
                                <a:close/>
                                <a:moveTo>
                                  <a:pt x="4123" y="0"/>
                                </a:moveTo>
                                <a:lnTo>
                                  <a:pt x="4146" y="0"/>
                                </a:lnTo>
                                <a:lnTo>
                                  <a:pt x="4146" y="6"/>
                                </a:lnTo>
                                <a:lnTo>
                                  <a:pt x="4123" y="6"/>
                                </a:lnTo>
                                <a:lnTo>
                                  <a:pt x="4123" y="0"/>
                                </a:lnTo>
                                <a:close/>
                                <a:moveTo>
                                  <a:pt x="4164" y="0"/>
                                </a:moveTo>
                                <a:lnTo>
                                  <a:pt x="4188" y="0"/>
                                </a:lnTo>
                                <a:lnTo>
                                  <a:pt x="4188" y="6"/>
                                </a:lnTo>
                                <a:lnTo>
                                  <a:pt x="4164" y="6"/>
                                </a:lnTo>
                                <a:lnTo>
                                  <a:pt x="4164" y="0"/>
                                </a:lnTo>
                                <a:close/>
                                <a:moveTo>
                                  <a:pt x="4206" y="0"/>
                                </a:moveTo>
                                <a:lnTo>
                                  <a:pt x="4230" y="0"/>
                                </a:lnTo>
                                <a:lnTo>
                                  <a:pt x="4230" y="6"/>
                                </a:lnTo>
                                <a:lnTo>
                                  <a:pt x="4206" y="6"/>
                                </a:lnTo>
                                <a:lnTo>
                                  <a:pt x="4206" y="0"/>
                                </a:lnTo>
                                <a:close/>
                                <a:moveTo>
                                  <a:pt x="4247" y="0"/>
                                </a:moveTo>
                                <a:lnTo>
                                  <a:pt x="4271" y="0"/>
                                </a:lnTo>
                                <a:lnTo>
                                  <a:pt x="4271" y="6"/>
                                </a:lnTo>
                                <a:lnTo>
                                  <a:pt x="4247" y="6"/>
                                </a:lnTo>
                                <a:lnTo>
                                  <a:pt x="4247" y="0"/>
                                </a:lnTo>
                                <a:close/>
                                <a:moveTo>
                                  <a:pt x="4289" y="0"/>
                                </a:moveTo>
                                <a:lnTo>
                                  <a:pt x="4313" y="0"/>
                                </a:lnTo>
                                <a:lnTo>
                                  <a:pt x="4313" y="6"/>
                                </a:lnTo>
                                <a:lnTo>
                                  <a:pt x="4289" y="6"/>
                                </a:lnTo>
                                <a:lnTo>
                                  <a:pt x="4289" y="0"/>
                                </a:lnTo>
                                <a:close/>
                                <a:moveTo>
                                  <a:pt x="4331" y="0"/>
                                </a:moveTo>
                                <a:lnTo>
                                  <a:pt x="4354" y="0"/>
                                </a:lnTo>
                                <a:lnTo>
                                  <a:pt x="4354" y="6"/>
                                </a:lnTo>
                                <a:lnTo>
                                  <a:pt x="4331" y="6"/>
                                </a:lnTo>
                                <a:lnTo>
                                  <a:pt x="4331" y="0"/>
                                </a:lnTo>
                                <a:close/>
                                <a:moveTo>
                                  <a:pt x="4372" y="0"/>
                                </a:moveTo>
                                <a:lnTo>
                                  <a:pt x="4396" y="0"/>
                                </a:lnTo>
                                <a:lnTo>
                                  <a:pt x="4396" y="6"/>
                                </a:lnTo>
                                <a:lnTo>
                                  <a:pt x="4372" y="6"/>
                                </a:lnTo>
                                <a:lnTo>
                                  <a:pt x="4372" y="0"/>
                                </a:lnTo>
                                <a:close/>
                                <a:moveTo>
                                  <a:pt x="4414" y="0"/>
                                </a:moveTo>
                                <a:lnTo>
                                  <a:pt x="4438" y="0"/>
                                </a:lnTo>
                                <a:lnTo>
                                  <a:pt x="4438" y="6"/>
                                </a:lnTo>
                                <a:lnTo>
                                  <a:pt x="4414" y="6"/>
                                </a:lnTo>
                                <a:lnTo>
                                  <a:pt x="4414" y="0"/>
                                </a:lnTo>
                                <a:close/>
                                <a:moveTo>
                                  <a:pt x="4456" y="0"/>
                                </a:moveTo>
                                <a:lnTo>
                                  <a:pt x="4479" y="0"/>
                                </a:lnTo>
                                <a:lnTo>
                                  <a:pt x="4479" y="6"/>
                                </a:lnTo>
                                <a:lnTo>
                                  <a:pt x="4456" y="6"/>
                                </a:lnTo>
                                <a:lnTo>
                                  <a:pt x="4456" y="0"/>
                                </a:lnTo>
                                <a:close/>
                                <a:moveTo>
                                  <a:pt x="4497" y="0"/>
                                </a:moveTo>
                                <a:lnTo>
                                  <a:pt x="4521" y="0"/>
                                </a:lnTo>
                                <a:lnTo>
                                  <a:pt x="4521" y="6"/>
                                </a:lnTo>
                                <a:lnTo>
                                  <a:pt x="4497" y="6"/>
                                </a:lnTo>
                                <a:lnTo>
                                  <a:pt x="4497" y="0"/>
                                </a:lnTo>
                                <a:close/>
                                <a:moveTo>
                                  <a:pt x="4539" y="0"/>
                                </a:moveTo>
                                <a:lnTo>
                                  <a:pt x="4563" y="0"/>
                                </a:lnTo>
                                <a:lnTo>
                                  <a:pt x="4563" y="6"/>
                                </a:lnTo>
                                <a:lnTo>
                                  <a:pt x="4539" y="6"/>
                                </a:lnTo>
                                <a:lnTo>
                                  <a:pt x="4539" y="0"/>
                                </a:lnTo>
                                <a:close/>
                                <a:moveTo>
                                  <a:pt x="4581" y="0"/>
                                </a:moveTo>
                                <a:lnTo>
                                  <a:pt x="4604" y="0"/>
                                </a:lnTo>
                                <a:lnTo>
                                  <a:pt x="4604" y="6"/>
                                </a:lnTo>
                                <a:lnTo>
                                  <a:pt x="4581" y="6"/>
                                </a:lnTo>
                                <a:lnTo>
                                  <a:pt x="4581" y="0"/>
                                </a:lnTo>
                                <a:close/>
                                <a:moveTo>
                                  <a:pt x="4622" y="0"/>
                                </a:moveTo>
                                <a:lnTo>
                                  <a:pt x="4646" y="0"/>
                                </a:lnTo>
                                <a:lnTo>
                                  <a:pt x="4646" y="6"/>
                                </a:lnTo>
                                <a:lnTo>
                                  <a:pt x="4622" y="6"/>
                                </a:lnTo>
                                <a:lnTo>
                                  <a:pt x="4622" y="0"/>
                                </a:lnTo>
                                <a:close/>
                                <a:moveTo>
                                  <a:pt x="4664" y="0"/>
                                </a:moveTo>
                                <a:lnTo>
                                  <a:pt x="4687" y="0"/>
                                </a:lnTo>
                                <a:lnTo>
                                  <a:pt x="4687" y="6"/>
                                </a:lnTo>
                                <a:lnTo>
                                  <a:pt x="4664" y="6"/>
                                </a:lnTo>
                                <a:lnTo>
                                  <a:pt x="4664" y="0"/>
                                </a:lnTo>
                                <a:close/>
                                <a:moveTo>
                                  <a:pt x="4705" y="0"/>
                                </a:moveTo>
                                <a:lnTo>
                                  <a:pt x="4729" y="0"/>
                                </a:lnTo>
                                <a:lnTo>
                                  <a:pt x="4729" y="6"/>
                                </a:lnTo>
                                <a:lnTo>
                                  <a:pt x="4705" y="6"/>
                                </a:lnTo>
                                <a:lnTo>
                                  <a:pt x="4705" y="0"/>
                                </a:lnTo>
                                <a:close/>
                                <a:moveTo>
                                  <a:pt x="4747" y="0"/>
                                </a:moveTo>
                                <a:lnTo>
                                  <a:pt x="4771" y="0"/>
                                </a:lnTo>
                                <a:lnTo>
                                  <a:pt x="4771" y="6"/>
                                </a:lnTo>
                                <a:lnTo>
                                  <a:pt x="4747" y="6"/>
                                </a:lnTo>
                                <a:lnTo>
                                  <a:pt x="4747" y="0"/>
                                </a:lnTo>
                                <a:close/>
                                <a:moveTo>
                                  <a:pt x="4788" y="0"/>
                                </a:moveTo>
                                <a:lnTo>
                                  <a:pt x="4812" y="0"/>
                                </a:lnTo>
                                <a:lnTo>
                                  <a:pt x="4812" y="6"/>
                                </a:lnTo>
                                <a:lnTo>
                                  <a:pt x="4788" y="6"/>
                                </a:lnTo>
                                <a:lnTo>
                                  <a:pt x="4788" y="0"/>
                                </a:lnTo>
                                <a:close/>
                                <a:moveTo>
                                  <a:pt x="4830" y="0"/>
                                </a:moveTo>
                                <a:lnTo>
                                  <a:pt x="4854" y="0"/>
                                </a:lnTo>
                                <a:lnTo>
                                  <a:pt x="4854" y="6"/>
                                </a:lnTo>
                                <a:lnTo>
                                  <a:pt x="4830" y="6"/>
                                </a:lnTo>
                                <a:lnTo>
                                  <a:pt x="4830" y="0"/>
                                </a:lnTo>
                                <a:close/>
                                <a:moveTo>
                                  <a:pt x="4872" y="0"/>
                                </a:moveTo>
                                <a:lnTo>
                                  <a:pt x="4896" y="0"/>
                                </a:lnTo>
                                <a:lnTo>
                                  <a:pt x="4896" y="6"/>
                                </a:lnTo>
                                <a:lnTo>
                                  <a:pt x="4872" y="6"/>
                                </a:lnTo>
                                <a:lnTo>
                                  <a:pt x="4872" y="0"/>
                                </a:lnTo>
                                <a:close/>
                                <a:moveTo>
                                  <a:pt x="4914" y="0"/>
                                </a:moveTo>
                                <a:lnTo>
                                  <a:pt x="4937" y="0"/>
                                </a:lnTo>
                                <a:lnTo>
                                  <a:pt x="4937" y="6"/>
                                </a:lnTo>
                                <a:lnTo>
                                  <a:pt x="4914" y="6"/>
                                </a:lnTo>
                                <a:lnTo>
                                  <a:pt x="4914" y="0"/>
                                </a:lnTo>
                                <a:close/>
                                <a:moveTo>
                                  <a:pt x="4955" y="0"/>
                                </a:moveTo>
                                <a:lnTo>
                                  <a:pt x="4979" y="0"/>
                                </a:lnTo>
                                <a:lnTo>
                                  <a:pt x="4979" y="6"/>
                                </a:lnTo>
                                <a:lnTo>
                                  <a:pt x="4955" y="6"/>
                                </a:lnTo>
                                <a:lnTo>
                                  <a:pt x="4955" y="0"/>
                                </a:lnTo>
                                <a:close/>
                                <a:moveTo>
                                  <a:pt x="4997" y="0"/>
                                </a:moveTo>
                                <a:lnTo>
                                  <a:pt x="5021" y="0"/>
                                </a:lnTo>
                                <a:lnTo>
                                  <a:pt x="5021" y="6"/>
                                </a:lnTo>
                                <a:lnTo>
                                  <a:pt x="4997" y="6"/>
                                </a:lnTo>
                                <a:lnTo>
                                  <a:pt x="4997" y="0"/>
                                </a:lnTo>
                                <a:close/>
                                <a:moveTo>
                                  <a:pt x="5038" y="0"/>
                                </a:moveTo>
                                <a:lnTo>
                                  <a:pt x="5062" y="0"/>
                                </a:lnTo>
                                <a:lnTo>
                                  <a:pt x="5062" y="6"/>
                                </a:lnTo>
                                <a:lnTo>
                                  <a:pt x="5038" y="6"/>
                                </a:lnTo>
                                <a:lnTo>
                                  <a:pt x="5038" y="0"/>
                                </a:lnTo>
                                <a:close/>
                                <a:moveTo>
                                  <a:pt x="5080" y="0"/>
                                </a:moveTo>
                                <a:lnTo>
                                  <a:pt x="5104" y="0"/>
                                </a:lnTo>
                                <a:lnTo>
                                  <a:pt x="5104" y="6"/>
                                </a:lnTo>
                                <a:lnTo>
                                  <a:pt x="5080" y="6"/>
                                </a:lnTo>
                                <a:lnTo>
                                  <a:pt x="5080" y="0"/>
                                </a:lnTo>
                                <a:close/>
                                <a:moveTo>
                                  <a:pt x="5122" y="0"/>
                                </a:moveTo>
                                <a:lnTo>
                                  <a:pt x="5145" y="0"/>
                                </a:lnTo>
                                <a:lnTo>
                                  <a:pt x="5145" y="6"/>
                                </a:lnTo>
                                <a:lnTo>
                                  <a:pt x="5122" y="6"/>
                                </a:lnTo>
                                <a:lnTo>
                                  <a:pt x="5122" y="0"/>
                                </a:lnTo>
                                <a:close/>
                                <a:moveTo>
                                  <a:pt x="5163" y="0"/>
                                </a:moveTo>
                                <a:lnTo>
                                  <a:pt x="5187" y="0"/>
                                </a:lnTo>
                                <a:lnTo>
                                  <a:pt x="5187" y="6"/>
                                </a:lnTo>
                                <a:lnTo>
                                  <a:pt x="5163" y="6"/>
                                </a:lnTo>
                                <a:lnTo>
                                  <a:pt x="5163" y="0"/>
                                </a:lnTo>
                                <a:close/>
                                <a:moveTo>
                                  <a:pt x="5205" y="0"/>
                                </a:moveTo>
                                <a:lnTo>
                                  <a:pt x="5229" y="0"/>
                                </a:lnTo>
                                <a:lnTo>
                                  <a:pt x="5229" y="6"/>
                                </a:lnTo>
                                <a:lnTo>
                                  <a:pt x="5205" y="6"/>
                                </a:lnTo>
                                <a:lnTo>
                                  <a:pt x="5205" y="0"/>
                                </a:lnTo>
                                <a:close/>
                                <a:moveTo>
                                  <a:pt x="5247" y="0"/>
                                </a:moveTo>
                                <a:lnTo>
                                  <a:pt x="5271" y="0"/>
                                </a:lnTo>
                                <a:lnTo>
                                  <a:pt x="5271" y="6"/>
                                </a:lnTo>
                                <a:lnTo>
                                  <a:pt x="5247" y="6"/>
                                </a:lnTo>
                                <a:lnTo>
                                  <a:pt x="5247" y="0"/>
                                </a:lnTo>
                                <a:close/>
                                <a:moveTo>
                                  <a:pt x="5288" y="0"/>
                                </a:moveTo>
                                <a:lnTo>
                                  <a:pt x="5312" y="0"/>
                                </a:lnTo>
                                <a:lnTo>
                                  <a:pt x="5312" y="6"/>
                                </a:lnTo>
                                <a:lnTo>
                                  <a:pt x="5288" y="6"/>
                                </a:lnTo>
                                <a:lnTo>
                                  <a:pt x="5288" y="0"/>
                                </a:lnTo>
                                <a:close/>
                                <a:moveTo>
                                  <a:pt x="5330" y="0"/>
                                </a:moveTo>
                                <a:lnTo>
                                  <a:pt x="5354" y="0"/>
                                </a:lnTo>
                                <a:lnTo>
                                  <a:pt x="5354" y="6"/>
                                </a:lnTo>
                                <a:lnTo>
                                  <a:pt x="5330" y="6"/>
                                </a:lnTo>
                                <a:lnTo>
                                  <a:pt x="5330" y="0"/>
                                </a:lnTo>
                                <a:close/>
                                <a:moveTo>
                                  <a:pt x="5372" y="0"/>
                                </a:moveTo>
                                <a:lnTo>
                                  <a:pt x="5395" y="0"/>
                                </a:lnTo>
                                <a:lnTo>
                                  <a:pt x="5395" y="6"/>
                                </a:lnTo>
                                <a:lnTo>
                                  <a:pt x="5372" y="6"/>
                                </a:lnTo>
                                <a:lnTo>
                                  <a:pt x="5372" y="0"/>
                                </a:lnTo>
                                <a:close/>
                                <a:moveTo>
                                  <a:pt x="5413" y="0"/>
                                </a:moveTo>
                                <a:lnTo>
                                  <a:pt x="5437" y="0"/>
                                </a:lnTo>
                                <a:lnTo>
                                  <a:pt x="5437" y="6"/>
                                </a:lnTo>
                                <a:lnTo>
                                  <a:pt x="5413" y="6"/>
                                </a:lnTo>
                                <a:lnTo>
                                  <a:pt x="5413" y="0"/>
                                </a:lnTo>
                                <a:close/>
                                <a:moveTo>
                                  <a:pt x="5455" y="0"/>
                                </a:moveTo>
                                <a:lnTo>
                                  <a:pt x="5479" y="0"/>
                                </a:lnTo>
                                <a:lnTo>
                                  <a:pt x="5479" y="6"/>
                                </a:lnTo>
                                <a:lnTo>
                                  <a:pt x="5455" y="6"/>
                                </a:lnTo>
                                <a:lnTo>
                                  <a:pt x="5455" y="0"/>
                                </a:lnTo>
                                <a:close/>
                                <a:moveTo>
                                  <a:pt x="5496" y="0"/>
                                </a:moveTo>
                                <a:lnTo>
                                  <a:pt x="5520" y="0"/>
                                </a:lnTo>
                                <a:lnTo>
                                  <a:pt x="5520" y="6"/>
                                </a:lnTo>
                                <a:lnTo>
                                  <a:pt x="5496" y="6"/>
                                </a:lnTo>
                                <a:lnTo>
                                  <a:pt x="5496" y="0"/>
                                </a:lnTo>
                                <a:close/>
                                <a:moveTo>
                                  <a:pt x="5538" y="0"/>
                                </a:moveTo>
                                <a:lnTo>
                                  <a:pt x="5562" y="0"/>
                                </a:lnTo>
                                <a:lnTo>
                                  <a:pt x="5562" y="6"/>
                                </a:lnTo>
                                <a:lnTo>
                                  <a:pt x="5538" y="6"/>
                                </a:lnTo>
                                <a:lnTo>
                                  <a:pt x="5538" y="0"/>
                                </a:lnTo>
                                <a:close/>
                                <a:moveTo>
                                  <a:pt x="5580" y="0"/>
                                </a:moveTo>
                                <a:lnTo>
                                  <a:pt x="5604" y="0"/>
                                </a:lnTo>
                                <a:lnTo>
                                  <a:pt x="5604" y="6"/>
                                </a:lnTo>
                                <a:lnTo>
                                  <a:pt x="5580" y="6"/>
                                </a:lnTo>
                                <a:lnTo>
                                  <a:pt x="5580" y="0"/>
                                </a:lnTo>
                                <a:close/>
                                <a:moveTo>
                                  <a:pt x="5621" y="0"/>
                                </a:moveTo>
                                <a:lnTo>
                                  <a:pt x="5645" y="0"/>
                                </a:lnTo>
                                <a:lnTo>
                                  <a:pt x="5645" y="6"/>
                                </a:lnTo>
                                <a:lnTo>
                                  <a:pt x="5621" y="6"/>
                                </a:lnTo>
                                <a:lnTo>
                                  <a:pt x="5621" y="0"/>
                                </a:lnTo>
                                <a:close/>
                                <a:moveTo>
                                  <a:pt x="5663" y="0"/>
                                </a:moveTo>
                                <a:lnTo>
                                  <a:pt x="5675" y="0"/>
                                </a:lnTo>
                                <a:lnTo>
                                  <a:pt x="5675" y="6"/>
                                </a:lnTo>
                                <a:lnTo>
                                  <a:pt x="5663" y="6"/>
                                </a:lnTo>
                                <a:lnTo>
                                  <a:pt x="5663"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46" name="Freeform 219"/>
                        <wps:cNvSpPr>
                          <a:spLocks noEditPoints="1"/>
                        </wps:cNvSpPr>
                        <wps:spPr bwMode="auto">
                          <a:xfrm>
                            <a:off x="45085" y="1104900"/>
                            <a:ext cx="3603625" cy="3810"/>
                          </a:xfrm>
                          <a:custGeom>
                            <a:avLst/>
                            <a:gdLst>
                              <a:gd name="T0" fmla="*/ 84 w 5675"/>
                              <a:gd name="T1" fmla="*/ 0 h 6"/>
                              <a:gd name="T2" fmla="*/ 191 w 5675"/>
                              <a:gd name="T3" fmla="*/ 0 h 6"/>
                              <a:gd name="T4" fmla="*/ 274 w 5675"/>
                              <a:gd name="T5" fmla="*/ 6 h 6"/>
                              <a:gd name="T6" fmla="*/ 333 w 5675"/>
                              <a:gd name="T7" fmla="*/ 6 h 6"/>
                              <a:gd name="T8" fmla="*/ 417 w 5675"/>
                              <a:gd name="T9" fmla="*/ 0 h 6"/>
                              <a:gd name="T10" fmla="*/ 542 w 5675"/>
                              <a:gd name="T11" fmla="*/ 0 h 6"/>
                              <a:gd name="T12" fmla="*/ 649 w 5675"/>
                              <a:gd name="T13" fmla="*/ 0 h 6"/>
                              <a:gd name="T14" fmla="*/ 732 w 5675"/>
                              <a:gd name="T15" fmla="*/ 6 h 6"/>
                              <a:gd name="T16" fmla="*/ 792 w 5675"/>
                              <a:gd name="T17" fmla="*/ 6 h 6"/>
                              <a:gd name="T18" fmla="*/ 875 w 5675"/>
                              <a:gd name="T19" fmla="*/ 0 h 6"/>
                              <a:gd name="T20" fmla="*/ 1000 w 5675"/>
                              <a:gd name="T21" fmla="*/ 0 h 6"/>
                              <a:gd name="T22" fmla="*/ 1107 w 5675"/>
                              <a:gd name="T23" fmla="*/ 0 h 6"/>
                              <a:gd name="T24" fmla="*/ 1190 w 5675"/>
                              <a:gd name="T25" fmla="*/ 6 h 6"/>
                              <a:gd name="T26" fmla="*/ 1250 w 5675"/>
                              <a:gd name="T27" fmla="*/ 6 h 6"/>
                              <a:gd name="T28" fmla="*/ 1333 w 5675"/>
                              <a:gd name="T29" fmla="*/ 0 h 6"/>
                              <a:gd name="T30" fmla="*/ 1458 w 5675"/>
                              <a:gd name="T31" fmla="*/ 0 h 6"/>
                              <a:gd name="T32" fmla="*/ 1565 w 5675"/>
                              <a:gd name="T33" fmla="*/ 0 h 6"/>
                              <a:gd name="T34" fmla="*/ 1648 w 5675"/>
                              <a:gd name="T35" fmla="*/ 6 h 6"/>
                              <a:gd name="T36" fmla="*/ 1708 w 5675"/>
                              <a:gd name="T37" fmla="*/ 6 h 6"/>
                              <a:gd name="T38" fmla="*/ 1791 w 5675"/>
                              <a:gd name="T39" fmla="*/ 0 h 6"/>
                              <a:gd name="T40" fmla="*/ 1916 w 5675"/>
                              <a:gd name="T41" fmla="*/ 0 h 6"/>
                              <a:gd name="T42" fmla="*/ 2023 w 5675"/>
                              <a:gd name="T43" fmla="*/ 0 h 6"/>
                              <a:gd name="T44" fmla="*/ 2106 w 5675"/>
                              <a:gd name="T45" fmla="*/ 6 h 6"/>
                              <a:gd name="T46" fmla="*/ 2165 w 5675"/>
                              <a:gd name="T47" fmla="*/ 6 h 6"/>
                              <a:gd name="T48" fmla="*/ 2249 w 5675"/>
                              <a:gd name="T49" fmla="*/ 0 h 6"/>
                              <a:gd name="T50" fmla="*/ 2374 w 5675"/>
                              <a:gd name="T51" fmla="*/ 0 h 6"/>
                              <a:gd name="T52" fmla="*/ 2481 w 5675"/>
                              <a:gd name="T53" fmla="*/ 0 h 6"/>
                              <a:gd name="T54" fmla="*/ 2564 w 5675"/>
                              <a:gd name="T55" fmla="*/ 6 h 6"/>
                              <a:gd name="T56" fmla="*/ 2624 w 5675"/>
                              <a:gd name="T57" fmla="*/ 6 h 6"/>
                              <a:gd name="T58" fmla="*/ 2707 w 5675"/>
                              <a:gd name="T59" fmla="*/ 0 h 6"/>
                              <a:gd name="T60" fmla="*/ 2832 w 5675"/>
                              <a:gd name="T61" fmla="*/ 0 h 6"/>
                              <a:gd name="T62" fmla="*/ 2939 w 5675"/>
                              <a:gd name="T63" fmla="*/ 0 h 6"/>
                              <a:gd name="T64" fmla="*/ 3022 w 5675"/>
                              <a:gd name="T65" fmla="*/ 6 h 6"/>
                              <a:gd name="T66" fmla="*/ 3082 w 5675"/>
                              <a:gd name="T67" fmla="*/ 6 h 6"/>
                              <a:gd name="T68" fmla="*/ 3165 w 5675"/>
                              <a:gd name="T69" fmla="*/ 0 h 6"/>
                              <a:gd name="T70" fmla="*/ 3290 w 5675"/>
                              <a:gd name="T71" fmla="*/ 0 h 6"/>
                              <a:gd name="T72" fmla="*/ 3397 w 5675"/>
                              <a:gd name="T73" fmla="*/ 0 h 6"/>
                              <a:gd name="T74" fmla="*/ 3480 w 5675"/>
                              <a:gd name="T75" fmla="*/ 6 h 6"/>
                              <a:gd name="T76" fmla="*/ 3540 w 5675"/>
                              <a:gd name="T77" fmla="*/ 6 h 6"/>
                              <a:gd name="T78" fmla="*/ 3623 w 5675"/>
                              <a:gd name="T79" fmla="*/ 0 h 6"/>
                              <a:gd name="T80" fmla="*/ 3748 w 5675"/>
                              <a:gd name="T81" fmla="*/ 0 h 6"/>
                              <a:gd name="T82" fmla="*/ 3855 w 5675"/>
                              <a:gd name="T83" fmla="*/ 0 h 6"/>
                              <a:gd name="T84" fmla="*/ 3938 w 5675"/>
                              <a:gd name="T85" fmla="*/ 6 h 6"/>
                              <a:gd name="T86" fmla="*/ 3997 w 5675"/>
                              <a:gd name="T87" fmla="*/ 6 h 6"/>
                              <a:gd name="T88" fmla="*/ 4081 w 5675"/>
                              <a:gd name="T89" fmla="*/ 0 h 6"/>
                              <a:gd name="T90" fmla="*/ 4206 w 5675"/>
                              <a:gd name="T91" fmla="*/ 0 h 6"/>
                              <a:gd name="T92" fmla="*/ 4313 w 5675"/>
                              <a:gd name="T93" fmla="*/ 0 h 6"/>
                              <a:gd name="T94" fmla="*/ 4396 w 5675"/>
                              <a:gd name="T95" fmla="*/ 6 h 6"/>
                              <a:gd name="T96" fmla="*/ 4456 w 5675"/>
                              <a:gd name="T97" fmla="*/ 6 h 6"/>
                              <a:gd name="T98" fmla="*/ 4539 w 5675"/>
                              <a:gd name="T99" fmla="*/ 0 h 6"/>
                              <a:gd name="T100" fmla="*/ 4664 w 5675"/>
                              <a:gd name="T101" fmla="*/ 0 h 6"/>
                              <a:gd name="T102" fmla="*/ 4771 w 5675"/>
                              <a:gd name="T103" fmla="*/ 0 h 6"/>
                              <a:gd name="T104" fmla="*/ 4854 w 5675"/>
                              <a:gd name="T105" fmla="*/ 6 h 6"/>
                              <a:gd name="T106" fmla="*/ 4914 w 5675"/>
                              <a:gd name="T107" fmla="*/ 6 h 6"/>
                              <a:gd name="T108" fmla="*/ 4997 w 5675"/>
                              <a:gd name="T109" fmla="*/ 0 h 6"/>
                              <a:gd name="T110" fmla="*/ 5122 w 5675"/>
                              <a:gd name="T111" fmla="*/ 0 h 6"/>
                              <a:gd name="T112" fmla="*/ 5229 w 5675"/>
                              <a:gd name="T113" fmla="*/ 0 h 6"/>
                              <a:gd name="T114" fmla="*/ 5312 w 5675"/>
                              <a:gd name="T115" fmla="*/ 6 h 6"/>
                              <a:gd name="T116" fmla="*/ 5372 w 5675"/>
                              <a:gd name="T117" fmla="*/ 6 h 6"/>
                              <a:gd name="T118" fmla="*/ 5455 w 5675"/>
                              <a:gd name="T119" fmla="*/ 0 h 6"/>
                              <a:gd name="T120" fmla="*/ 5580 w 5675"/>
                              <a:gd name="T121" fmla="*/ 0 h 6"/>
                              <a:gd name="T122" fmla="*/ 5675 w 5675"/>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675" h="6">
                                <a:moveTo>
                                  <a:pt x="0" y="0"/>
                                </a:moveTo>
                                <a:lnTo>
                                  <a:pt x="24" y="0"/>
                                </a:lnTo>
                                <a:lnTo>
                                  <a:pt x="24" y="6"/>
                                </a:lnTo>
                                <a:lnTo>
                                  <a:pt x="0" y="6"/>
                                </a:lnTo>
                                <a:lnTo>
                                  <a:pt x="0" y="0"/>
                                </a:lnTo>
                                <a:close/>
                                <a:moveTo>
                                  <a:pt x="42" y="0"/>
                                </a:moveTo>
                                <a:lnTo>
                                  <a:pt x="66" y="0"/>
                                </a:lnTo>
                                <a:lnTo>
                                  <a:pt x="66" y="6"/>
                                </a:lnTo>
                                <a:lnTo>
                                  <a:pt x="42" y="6"/>
                                </a:lnTo>
                                <a:lnTo>
                                  <a:pt x="42" y="0"/>
                                </a:lnTo>
                                <a:close/>
                                <a:moveTo>
                                  <a:pt x="84" y="0"/>
                                </a:moveTo>
                                <a:lnTo>
                                  <a:pt x="108" y="0"/>
                                </a:lnTo>
                                <a:lnTo>
                                  <a:pt x="108" y="6"/>
                                </a:lnTo>
                                <a:lnTo>
                                  <a:pt x="84" y="6"/>
                                </a:lnTo>
                                <a:lnTo>
                                  <a:pt x="84" y="0"/>
                                </a:lnTo>
                                <a:close/>
                                <a:moveTo>
                                  <a:pt x="125" y="0"/>
                                </a:moveTo>
                                <a:lnTo>
                                  <a:pt x="149" y="0"/>
                                </a:lnTo>
                                <a:lnTo>
                                  <a:pt x="149" y="6"/>
                                </a:lnTo>
                                <a:lnTo>
                                  <a:pt x="125" y="6"/>
                                </a:lnTo>
                                <a:lnTo>
                                  <a:pt x="125" y="0"/>
                                </a:lnTo>
                                <a:close/>
                                <a:moveTo>
                                  <a:pt x="167" y="0"/>
                                </a:moveTo>
                                <a:lnTo>
                                  <a:pt x="191" y="0"/>
                                </a:lnTo>
                                <a:lnTo>
                                  <a:pt x="191" y="6"/>
                                </a:lnTo>
                                <a:lnTo>
                                  <a:pt x="167" y="6"/>
                                </a:lnTo>
                                <a:lnTo>
                                  <a:pt x="167" y="0"/>
                                </a:lnTo>
                                <a:close/>
                                <a:moveTo>
                                  <a:pt x="209" y="0"/>
                                </a:moveTo>
                                <a:lnTo>
                                  <a:pt x="232" y="0"/>
                                </a:lnTo>
                                <a:lnTo>
                                  <a:pt x="232" y="6"/>
                                </a:lnTo>
                                <a:lnTo>
                                  <a:pt x="209" y="6"/>
                                </a:lnTo>
                                <a:lnTo>
                                  <a:pt x="209" y="0"/>
                                </a:lnTo>
                                <a:close/>
                                <a:moveTo>
                                  <a:pt x="250" y="0"/>
                                </a:moveTo>
                                <a:lnTo>
                                  <a:pt x="274" y="0"/>
                                </a:lnTo>
                                <a:lnTo>
                                  <a:pt x="274" y="6"/>
                                </a:lnTo>
                                <a:lnTo>
                                  <a:pt x="250" y="6"/>
                                </a:lnTo>
                                <a:lnTo>
                                  <a:pt x="250" y="0"/>
                                </a:lnTo>
                                <a:close/>
                                <a:moveTo>
                                  <a:pt x="292" y="0"/>
                                </a:moveTo>
                                <a:lnTo>
                                  <a:pt x="316" y="0"/>
                                </a:lnTo>
                                <a:lnTo>
                                  <a:pt x="316" y="6"/>
                                </a:lnTo>
                                <a:lnTo>
                                  <a:pt x="292" y="6"/>
                                </a:lnTo>
                                <a:lnTo>
                                  <a:pt x="292" y="0"/>
                                </a:lnTo>
                                <a:close/>
                                <a:moveTo>
                                  <a:pt x="333" y="0"/>
                                </a:moveTo>
                                <a:lnTo>
                                  <a:pt x="357" y="0"/>
                                </a:lnTo>
                                <a:lnTo>
                                  <a:pt x="357" y="6"/>
                                </a:lnTo>
                                <a:lnTo>
                                  <a:pt x="333" y="6"/>
                                </a:lnTo>
                                <a:lnTo>
                                  <a:pt x="333" y="0"/>
                                </a:lnTo>
                                <a:close/>
                                <a:moveTo>
                                  <a:pt x="375" y="0"/>
                                </a:moveTo>
                                <a:lnTo>
                                  <a:pt x="399" y="0"/>
                                </a:lnTo>
                                <a:lnTo>
                                  <a:pt x="399" y="6"/>
                                </a:lnTo>
                                <a:lnTo>
                                  <a:pt x="375" y="6"/>
                                </a:lnTo>
                                <a:lnTo>
                                  <a:pt x="375" y="0"/>
                                </a:lnTo>
                                <a:close/>
                                <a:moveTo>
                                  <a:pt x="417" y="0"/>
                                </a:moveTo>
                                <a:lnTo>
                                  <a:pt x="441" y="0"/>
                                </a:lnTo>
                                <a:lnTo>
                                  <a:pt x="441" y="6"/>
                                </a:lnTo>
                                <a:lnTo>
                                  <a:pt x="417" y="6"/>
                                </a:lnTo>
                                <a:lnTo>
                                  <a:pt x="417" y="0"/>
                                </a:lnTo>
                                <a:close/>
                                <a:moveTo>
                                  <a:pt x="459" y="0"/>
                                </a:moveTo>
                                <a:lnTo>
                                  <a:pt x="482" y="0"/>
                                </a:lnTo>
                                <a:lnTo>
                                  <a:pt x="482" y="6"/>
                                </a:lnTo>
                                <a:lnTo>
                                  <a:pt x="459" y="6"/>
                                </a:lnTo>
                                <a:lnTo>
                                  <a:pt x="459" y="0"/>
                                </a:lnTo>
                                <a:close/>
                                <a:moveTo>
                                  <a:pt x="500" y="0"/>
                                </a:moveTo>
                                <a:lnTo>
                                  <a:pt x="524" y="0"/>
                                </a:lnTo>
                                <a:lnTo>
                                  <a:pt x="524" y="6"/>
                                </a:lnTo>
                                <a:lnTo>
                                  <a:pt x="500" y="6"/>
                                </a:lnTo>
                                <a:lnTo>
                                  <a:pt x="500" y="0"/>
                                </a:lnTo>
                                <a:close/>
                                <a:moveTo>
                                  <a:pt x="542" y="0"/>
                                </a:moveTo>
                                <a:lnTo>
                                  <a:pt x="566" y="0"/>
                                </a:lnTo>
                                <a:lnTo>
                                  <a:pt x="566" y="6"/>
                                </a:lnTo>
                                <a:lnTo>
                                  <a:pt x="542" y="6"/>
                                </a:lnTo>
                                <a:lnTo>
                                  <a:pt x="542" y="0"/>
                                </a:lnTo>
                                <a:close/>
                                <a:moveTo>
                                  <a:pt x="583" y="0"/>
                                </a:moveTo>
                                <a:lnTo>
                                  <a:pt x="607" y="0"/>
                                </a:lnTo>
                                <a:lnTo>
                                  <a:pt x="607" y="6"/>
                                </a:lnTo>
                                <a:lnTo>
                                  <a:pt x="583" y="6"/>
                                </a:lnTo>
                                <a:lnTo>
                                  <a:pt x="583" y="0"/>
                                </a:lnTo>
                                <a:close/>
                                <a:moveTo>
                                  <a:pt x="625" y="0"/>
                                </a:moveTo>
                                <a:lnTo>
                                  <a:pt x="649" y="0"/>
                                </a:lnTo>
                                <a:lnTo>
                                  <a:pt x="649" y="6"/>
                                </a:lnTo>
                                <a:lnTo>
                                  <a:pt x="625" y="6"/>
                                </a:lnTo>
                                <a:lnTo>
                                  <a:pt x="625" y="0"/>
                                </a:lnTo>
                                <a:close/>
                                <a:moveTo>
                                  <a:pt x="667" y="0"/>
                                </a:moveTo>
                                <a:lnTo>
                                  <a:pt x="690" y="0"/>
                                </a:lnTo>
                                <a:lnTo>
                                  <a:pt x="690" y="6"/>
                                </a:lnTo>
                                <a:lnTo>
                                  <a:pt x="667" y="6"/>
                                </a:lnTo>
                                <a:lnTo>
                                  <a:pt x="667" y="0"/>
                                </a:lnTo>
                                <a:close/>
                                <a:moveTo>
                                  <a:pt x="708" y="0"/>
                                </a:moveTo>
                                <a:lnTo>
                                  <a:pt x="732" y="0"/>
                                </a:lnTo>
                                <a:lnTo>
                                  <a:pt x="732" y="6"/>
                                </a:lnTo>
                                <a:lnTo>
                                  <a:pt x="708" y="6"/>
                                </a:lnTo>
                                <a:lnTo>
                                  <a:pt x="708" y="0"/>
                                </a:lnTo>
                                <a:close/>
                                <a:moveTo>
                                  <a:pt x="750" y="0"/>
                                </a:moveTo>
                                <a:lnTo>
                                  <a:pt x="774" y="0"/>
                                </a:lnTo>
                                <a:lnTo>
                                  <a:pt x="774" y="6"/>
                                </a:lnTo>
                                <a:lnTo>
                                  <a:pt x="750" y="6"/>
                                </a:lnTo>
                                <a:lnTo>
                                  <a:pt x="750" y="0"/>
                                </a:lnTo>
                                <a:close/>
                                <a:moveTo>
                                  <a:pt x="792" y="0"/>
                                </a:moveTo>
                                <a:lnTo>
                                  <a:pt x="815" y="0"/>
                                </a:lnTo>
                                <a:lnTo>
                                  <a:pt x="815" y="6"/>
                                </a:lnTo>
                                <a:lnTo>
                                  <a:pt x="792" y="6"/>
                                </a:lnTo>
                                <a:lnTo>
                                  <a:pt x="792" y="0"/>
                                </a:lnTo>
                                <a:close/>
                                <a:moveTo>
                                  <a:pt x="833" y="0"/>
                                </a:moveTo>
                                <a:lnTo>
                                  <a:pt x="857" y="0"/>
                                </a:lnTo>
                                <a:lnTo>
                                  <a:pt x="857" y="6"/>
                                </a:lnTo>
                                <a:lnTo>
                                  <a:pt x="833" y="6"/>
                                </a:lnTo>
                                <a:lnTo>
                                  <a:pt x="833" y="0"/>
                                </a:lnTo>
                                <a:close/>
                                <a:moveTo>
                                  <a:pt x="875" y="0"/>
                                </a:moveTo>
                                <a:lnTo>
                                  <a:pt x="899" y="0"/>
                                </a:lnTo>
                                <a:lnTo>
                                  <a:pt x="899" y="6"/>
                                </a:lnTo>
                                <a:lnTo>
                                  <a:pt x="875" y="6"/>
                                </a:lnTo>
                                <a:lnTo>
                                  <a:pt x="875" y="0"/>
                                </a:lnTo>
                                <a:close/>
                                <a:moveTo>
                                  <a:pt x="916" y="0"/>
                                </a:moveTo>
                                <a:lnTo>
                                  <a:pt x="940" y="0"/>
                                </a:lnTo>
                                <a:lnTo>
                                  <a:pt x="940" y="6"/>
                                </a:lnTo>
                                <a:lnTo>
                                  <a:pt x="916" y="6"/>
                                </a:lnTo>
                                <a:lnTo>
                                  <a:pt x="916" y="0"/>
                                </a:lnTo>
                                <a:close/>
                                <a:moveTo>
                                  <a:pt x="958" y="0"/>
                                </a:moveTo>
                                <a:lnTo>
                                  <a:pt x="982" y="0"/>
                                </a:lnTo>
                                <a:lnTo>
                                  <a:pt x="982" y="6"/>
                                </a:lnTo>
                                <a:lnTo>
                                  <a:pt x="958" y="6"/>
                                </a:lnTo>
                                <a:lnTo>
                                  <a:pt x="958" y="0"/>
                                </a:lnTo>
                                <a:close/>
                                <a:moveTo>
                                  <a:pt x="1000" y="0"/>
                                </a:moveTo>
                                <a:lnTo>
                                  <a:pt x="1023" y="0"/>
                                </a:lnTo>
                                <a:lnTo>
                                  <a:pt x="1023" y="6"/>
                                </a:lnTo>
                                <a:lnTo>
                                  <a:pt x="1000" y="6"/>
                                </a:lnTo>
                                <a:lnTo>
                                  <a:pt x="1000" y="0"/>
                                </a:lnTo>
                                <a:close/>
                                <a:moveTo>
                                  <a:pt x="1041" y="0"/>
                                </a:moveTo>
                                <a:lnTo>
                                  <a:pt x="1065" y="0"/>
                                </a:lnTo>
                                <a:lnTo>
                                  <a:pt x="1065" y="6"/>
                                </a:lnTo>
                                <a:lnTo>
                                  <a:pt x="1041" y="6"/>
                                </a:lnTo>
                                <a:lnTo>
                                  <a:pt x="1041" y="0"/>
                                </a:lnTo>
                                <a:close/>
                                <a:moveTo>
                                  <a:pt x="1083" y="0"/>
                                </a:moveTo>
                                <a:lnTo>
                                  <a:pt x="1107" y="0"/>
                                </a:lnTo>
                                <a:lnTo>
                                  <a:pt x="1107" y="6"/>
                                </a:lnTo>
                                <a:lnTo>
                                  <a:pt x="1083" y="6"/>
                                </a:lnTo>
                                <a:lnTo>
                                  <a:pt x="1083" y="0"/>
                                </a:lnTo>
                                <a:close/>
                                <a:moveTo>
                                  <a:pt x="1124" y="0"/>
                                </a:moveTo>
                                <a:lnTo>
                                  <a:pt x="1149" y="0"/>
                                </a:lnTo>
                                <a:lnTo>
                                  <a:pt x="1149" y="6"/>
                                </a:lnTo>
                                <a:lnTo>
                                  <a:pt x="1124" y="6"/>
                                </a:lnTo>
                                <a:lnTo>
                                  <a:pt x="1124" y="0"/>
                                </a:lnTo>
                                <a:close/>
                                <a:moveTo>
                                  <a:pt x="1166" y="0"/>
                                </a:moveTo>
                                <a:lnTo>
                                  <a:pt x="1190" y="0"/>
                                </a:lnTo>
                                <a:lnTo>
                                  <a:pt x="1190" y="6"/>
                                </a:lnTo>
                                <a:lnTo>
                                  <a:pt x="1166" y="6"/>
                                </a:lnTo>
                                <a:lnTo>
                                  <a:pt x="1166" y="0"/>
                                </a:lnTo>
                                <a:close/>
                                <a:moveTo>
                                  <a:pt x="1208" y="0"/>
                                </a:moveTo>
                                <a:lnTo>
                                  <a:pt x="1232" y="0"/>
                                </a:lnTo>
                                <a:lnTo>
                                  <a:pt x="1232" y="6"/>
                                </a:lnTo>
                                <a:lnTo>
                                  <a:pt x="1208" y="6"/>
                                </a:lnTo>
                                <a:lnTo>
                                  <a:pt x="1208" y="0"/>
                                </a:lnTo>
                                <a:close/>
                                <a:moveTo>
                                  <a:pt x="1250" y="0"/>
                                </a:moveTo>
                                <a:lnTo>
                                  <a:pt x="1273" y="0"/>
                                </a:lnTo>
                                <a:lnTo>
                                  <a:pt x="1273" y="6"/>
                                </a:lnTo>
                                <a:lnTo>
                                  <a:pt x="1250" y="6"/>
                                </a:lnTo>
                                <a:lnTo>
                                  <a:pt x="1250" y="0"/>
                                </a:lnTo>
                                <a:close/>
                                <a:moveTo>
                                  <a:pt x="1291" y="0"/>
                                </a:moveTo>
                                <a:lnTo>
                                  <a:pt x="1315" y="0"/>
                                </a:lnTo>
                                <a:lnTo>
                                  <a:pt x="1315" y="6"/>
                                </a:lnTo>
                                <a:lnTo>
                                  <a:pt x="1291" y="6"/>
                                </a:lnTo>
                                <a:lnTo>
                                  <a:pt x="1291" y="0"/>
                                </a:lnTo>
                                <a:close/>
                                <a:moveTo>
                                  <a:pt x="1333" y="0"/>
                                </a:moveTo>
                                <a:lnTo>
                                  <a:pt x="1357" y="0"/>
                                </a:lnTo>
                                <a:lnTo>
                                  <a:pt x="1357" y="6"/>
                                </a:lnTo>
                                <a:lnTo>
                                  <a:pt x="1333" y="6"/>
                                </a:lnTo>
                                <a:lnTo>
                                  <a:pt x="1333" y="0"/>
                                </a:lnTo>
                                <a:close/>
                                <a:moveTo>
                                  <a:pt x="1374" y="0"/>
                                </a:moveTo>
                                <a:lnTo>
                                  <a:pt x="1398" y="0"/>
                                </a:lnTo>
                                <a:lnTo>
                                  <a:pt x="1398" y="6"/>
                                </a:lnTo>
                                <a:lnTo>
                                  <a:pt x="1374" y="6"/>
                                </a:lnTo>
                                <a:lnTo>
                                  <a:pt x="1374" y="0"/>
                                </a:lnTo>
                                <a:close/>
                                <a:moveTo>
                                  <a:pt x="1416" y="0"/>
                                </a:moveTo>
                                <a:lnTo>
                                  <a:pt x="1440" y="0"/>
                                </a:lnTo>
                                <a:lnTo>
                                  <a:pt x="1440" y="6"/>
                                </a:lnTo>
                                <a:lnTo>
                                  <a:pt x="1416" y="6"/>
                                </a:lnTo>
                                <a:lnTo>
                                  <a:pt x="1416" y="0"/>
                                </a:lnTo>
                                <a:close/>
                                <a:moveTo>
                                  <a:pt x="1458" y="0"/>
                                </a:moveTo>
                                <a:lnTo>
                                  <a:pt x="1481" y="0"/>
                                </a:lnTo>
                                <a:lnTo>
                                  <a:pt x="1481" y="6"/>
                                </a:lnTo>
                                <a:lnTo>
                                  <a:pt x="1458" y="6"/>
                                </a:lnTo>
                                <a:lnTo>
                                  <a:pt x="1458" y="0"/>
                                </a:lnTo>
                                <a:close/>
                                <a:moveTo>
                                  <a:pt x="1500" y="0"/>
                                </a:moveTo>
                                <a:lnTo>
                                  <a:pt x="1523" y="0"/>
                                </a:lnTo>
                                <a:lnTo>
                                  <a:pt x="1523" y="6"/>
                                </a:lnTo>
                                <a:lnTo>
                                  <a:pt x="1500" y="6"/>
                                </a:lnTo>
                                <a:lnTo>
                                  <a:pt x="1500" y="0"/>
                                </a:lnTo>
                                <a:close/>
                                <a:moveTo>
                                  <a:pt x="1541" y="0"/>
                                </a:moveTo>
                                <a:lnTo>
                                  <a:pt x="1565" y="0"/>
                                </a:lnTo>
                                <a:lnTo>
                                  <a:pt x="1565" y="6"/>
                                </a:lnTo>
                                <a:lnTo>
                                  <a:pt x="1541" y="6"/>
                                </a:lnTo>
                                <a:lnTo>
                                  <a:pt x="1541" y="0"/>
                                </a:lnTo>
                                <a:close/>
                                <a:moveTo>
                                  <a:pt x="1583" y="0"/>
                                </a:moveTo>
                                <a:lnTo>
                                  <a:pt x="1607" y="0"/>
                                </a:lnTo>
                                <a:lnTo>
                                  <a:pt x="1607" y="6"/>
                                </a:lnTo>
                                <a:lnTo>
                                  <a:pt x="1583" y="6"/>
                                </a:lnTo>
                                <a:lnTo>
                                  <a:pt x="1583" y="0"/>
                                </a:lnTo>
                                <a:close/>
                                <a:moveTo>
                                  <a:pt x="1624" y="0"/>
                                </a:moveTo>
                                <a:lnTo>
                                  <a:pt x="1648" y="0"/>
                                </a:lnTo>
                                <a:lnTo>
                                  <a:pt x="1648" y="6"/>
                                </a:lnTo>
                                <a:lnTo>
                                  <a:pt x="1624" y="6"/>
                                </a:lnTo>
                                <a:lnTo>
                                  <a:pt x="1624" y="0"/>
                                </a:lnTo>
                                <a:close/>
                                <a:moveTo>
                                  <a:pt x="1666" y="0"/>
                                </a:moveTo>
                                <a:lnTo>
                                  <a:pt x="1690" y="0"/>
                                </a:lnTo>
                                <a:lnTo>
                                  <a:pt x="1690" y="6"/>
                                </a:lnTo>
                                <a:lnTo>
                                  <a:pt x="1666" y="6"/>
                                </a:lnTo>
                                <a:lnTo>
                                  <a:pt x="1666" y="0"/>
                                </a:lnTo>
                                <a:close/>
                                <a:moveTo>
                                  <a:pt x="1708" y="0"/>
                                </a:moveTo>
                                <a:lnTo>
                                  <a:pt x="1731" y="0"/>
                                </a:lnTo>
                                <a:lnTo>
                                  <a:pt x="1731" y="6"/>
                                </a:lnTo>
                                <a:lnTo>
                                  <a:pt x="1708" y="6"/>
                                </a:lnTo>
                                <a:lnTo>
                                  <a:pt x="1708" y="0"/>
                                </a:lnTo>
                                <a:close/>
                                <a:moveTo>
                                  <a:pt x="1749" y="0"/>
                                </a:moveTo>
                                <a:lnTo>
                                  <a:pt x="1773" y="0"/>
                                </a:lnTo>
                                <a:lnTo>
                                  <a:pt x="1773" y="6"/>
                                </a:lnTo>
                                <a:lnTo>
                                  <a:pt x="1749" y="6"/>
                                </a:lnTo>
                                <a:lnTo>
                                  <a:pt x="1749" y="0"/>
                                </a:lnTo>
                                <a:close/>
                                <a:moveTo>
                                  <a:pt x="1791" y="0"/>
                                </a:moveTo>
                                <a:lnTo>
                                  <a:pt x="1814" y="0"/>
                                </a:lnTo>
                                <a:lnTo>
                                  <a:pt x="1814" y="6"/>
                                </a:lnTo>
                                <a:lnTo>
                                  <a:pt x="1791" y="6"/>
                                </a:lnTo>
                                <a:lnTo>
                                  <a:pt x="1791" y="0"/>
                                </a:lnTo>
                                <a:close/>
                                <a:moveTo>
                                  <a:pt x="1832" y="0"/>
                                </a:moveTo>
                                <a:lnTo>
                                  <a:pt x="1856" y="0"/>
                                </a:lnTo>
                                <a:lnTo>
                                  <a:pt x="1856" y="6"/>
                                </a:lnTo>
                                <a:lnTo>
                                  <a:pt x="1832" y="6"/>
                                </a:lnTo>
                                <a:lnTo>
                                  <a:pt x="1832" y="0"/>
                                </a:lnTo>
                                <a:close/>
                                <a:moveTo>
                                  <a:pt x="1874" y="0"/>
                                </a:moveTo>
                                <a:lnTo>
                                  <a:pt x="1898" y="0"/>
                                </a:lnTo>
                                <a:lnTo>
                                  <a:pt x="1898" y="6"/>
                                </a:lnTo>
                                <a:lnTo>
                                  <a:pt x="1874" y="6"/>
                                </a:lnTo>
                                <a:lnTo>
                                  <a:pt x="1874" y="0"/>
                                </a:lnTo>
                                <a:close/>
                                <a:moveTo>
                                  <a:pt x="1916" y="0"/>
                                </a:moveTo>
                                <a:lnTo>
                                  <a:pt x="1940" y="0"/>
                                </a:lnTo>
                                <a:lnTo>
                                  <a:pt x="1940" y="6"/>
                                </a:lnTo>
                                <a:lnTo>
                                  <a:pt x="1916" y="6"/>
                                </a:lnTo>
                                <a:lnTo>
                                  <a:pt x="1916" y="0"/>
                                </a:lnTo>
                                <a:close/>
                                <a:moveTo>
                                  <a:pt x="1957" y="0"/>
                                </a:moveTo>
                                <a:lnTo>
                                  <a:pt x="1981" y="0"/>
                                </a:lnTo>
                                <a:lnTo>
                                  <a:pt x="1981" y="6"/>
                                </a:lnTo>
                                <a:lnTo>
                                  <a:pt x="1957" y="6"/>
                                </a:lnTo>
                                <a:lnTo>
                                  <a:pt x="1957" y="0"/>
                                </a:lnTo>
                                <a:close/>
                                <a:moveTo>
                                  <a:pt x="1999" y="0"/>
                                </a:moveTo>
                                <a:lnTo>
                                  <a:pt x="2023" y="0"/>
                                </a:lnTo>
                                <a:lnTo>
                                  <a:pt x="2023" y="6"/>
                                </a:lnTo>
                                <a:lnTo>
                                  <a:pt x="1999" y="6"/>
                                </a:lnTo>
                                <a:lnTo>
                                  <a:pt x="1999" y="0"/>
                                </a:lnTo>
                                <a:close/>
                                <a:moveTo>
                                  <a:pt x="2041" y="0"/>
                                </a:moveTo>
                                <a:lnTo>
                                  <a:pt x="2064" y="0"/>
                                </a:lnTo>
                                <a:lnTo>
                                  <a:pt x="2064" y="6"/>
                                </a:lnTo>
                                <a:lnTo>
                                  <a:pt x="2041" y="6"/>
                                </a:lnTo>
                                <a:lnTo>
                                  <a:pt x="2041" y="0"/>
                                </a:lnTo>
                                <a:close/>
                                <a:moveTo>
                                  <a:pt x="2082" y="0"/>
                                </a:moveTo>
                                <a:lnTo>
                                  <a:pt x="2106" y="0"/>
                                </a:lnTo>
                                <a:lnTo>
                                  <a:pt x="2106" y="6"/>
                                </a:lnTo>
                                <a:lnTo>
                                  <a:pt x="2082" y="6"/>
                                </a:lnTo>
                                <a:lnTo>
                                  <a:pt x="2082" y="0"/>
                                </a:lnTo>
                                <a:close/>
                                <a:moveTo>
                                  <a:pt x="2124" y="0"/>
                                </a:moveTo>
                                <a:lnTo>
                                  <a:pt x="2148" y="0"/>
                                </a:lnTo>
                                <a:lnTo>
                                  <a:pt x="2148" y="6"/>
                                </a:lnTo>
                                <a:lnTo>
                                  <a:pt x="2124" y="6"/>
                                </a:lnTo>
                                <a:lnTo>
                                  <a:pt x="2124" y="0"/>
                                </a:lnTo>
                                <a:close/>
                                <a:moveTo>
                                  <a:pt x="2165" y="0"/>
                                </a:moveTo>
                                <a:lnTo>
                                  <a:pt x="2189" y="0"/>
                                </a:lnTo>
                                <a:lnTo>
                                  <a:pt x="2189" y="6"/>
                                </a:lnTo>
                                <a:lnTo>
                                  <a:pt x="2165" y="6"/>
                                </a:lnTo>
                                <a:lnTo>
                                  <a:pt x="2165" y="0"/>
                                </a:lnTo>
                                <a:close/>
                                <a:moveTo>
                                  <a:pt x="2207" y="0"/>
                                </a:moveTo>
                                <a:lnTo>
                                  <a:pt x="2231" y="0"/>
                                </a:lnTo>
                                <a:lnTo>
                                  <a:pt x="2231" y="6"/>
                                </a:lnTo>
                                <a:lnTo>
                                  <a:pt x="2207" y="6"/>
                                </a:lnTo>
                                <a:lnTo>
                                  <a:pt x="2207" y="0"/>
                                </a:lnTo>
                                <a:close/>
                                <a:moveTo>
                                  <a:pt x="2249" y="0"/>
                                </a:moveTo>
                                <a:lnTo>
                                  <a:pt x="2273" y="0"/>
                                </a:lnTo>
                                <a:lnTo>
                                  <a:pt x="2273" y="6"/>
                                </a:lnTo>
                                <a:lnTo>
                                  <a:pt x="2249" y="6"/>
                                </a:lnTo>
                                <a:lnTo>
                                  <a:pt x="2249" y="0"/>
                                </a:lnTo>
                                <a:close/>
                                <a:moveTo>
                                  <a:pt x="2291" y="0"/>
                                </a:moveTo>
                                <a:lnTo>
                                  <a:pt x="2314" y="0"/>
                                </a:lnTo>
                                <a:lnTo>
                                  <a:pt x="2314" y="6"/>
                                </a:lnTo>
                                <a:lnTo>
                                  <a:pt x="2291" y="6"/>
                                </a:lnTo>
                                <a:lnTo>
                                  <a:pt x="2291" y="0"/>
                                </a:lnTo>
                                <a:close/>
                                <a:moveTo>
                                  <a:pt x="2332" y="0"/>
                                </a:moveTo>
                                <a:lnTo>
                                  <a:pt x="2356" y="0"/>
                                </a:lnTo>
                                <a:lnTo>
                                  <a:pt x="2356" y="6"/>
                                </a:lnTo>
                                <a:lnTo>
                                  <a:pt x="2332" y="6"/>
                                </a:lnTo>
                                <a:lnTo>
                                  <a:pt x="2332" y="0"/>
                                </a:lnTo>
                                <a:close/>
                                <a:moveTo>
                                  <a:pt x="2374" y="0"/>
                                </a:moveTo>
                                <a:lnTo>
                                  <a:pt x="2398" y="0"/>
                                </a:lnTo>
                                <a:lnTo>
                                  <a:pt x="2398" y="6"/>
                                </a:lnTo>
                                <a:lnTo>
                                  <a:pt x="2374" y="6"/>
                                </a:lnTo>
                                <a:lnTo>
                                  <a:pt x="2374" y="0"/>
                                </a:lnTo>
                                <a:close/>
                                <a:moveTo>
                                  <a:pt x="2415" y="0"/>
                                </a:moveTo>
                                <a:lnTo>
                                  <a:pt x="2439" y="0"/>
                                </a:lnTo>
                                <a:lnTo>
                                  <a:pt x="2439" y="6"/>
                                </a:lnTo>
                                <a:lnTo>
                                  <a:pt x="2415" y="6"/>
                                </a:lnTo>
                                <a:lnTo>
                                  <a:pt x="2415" y="0"/>
                                </a:lnTo>
                                <a:close/>
                                <a:moveTo>
                                  <a:pt x="2457" y="0"/>
                                </a:moveTo>
                                <a:lnTo>
                                  <a:pt x="2481" y="0"/>
                                </a:lnTo>
                                <a:lnTo>
                                  <a:pt x="2481" y="6"/>
                                </a:lnTo>
                                <a:lnTo>
                                  <a:pt x="2457" y="6"/>
                                </a:lnTo>
                                <a:lnTo>
                                  <a:pt x="2457" y="0"/>
                                </a:lnTo>
                                <a:close/>
                                <a:moveTo>
                                  <a:pt x="2499" y="0"/>
                                </a:moveTo>
                                <a:lnTo>
                                  <a:pt x="2522" y="0"/>
                                </a:lnTo>
                                <a:lnTo>
                                  <a:pt x="2522" y="6"/>
                                </a:lnTo>
                                <a:lnTo>
                                  <a:pt x="2499" y="6"/>
                                </a:lnTo>
                                <a:lnTo>
                                  <a:pt x="2499" y="0"/>
                                </a:lnTo>
                                <a:close/>
                                <a:moveTo>
                                  <a:pt x="2540" y="0"/>
                                </a:moveTo>
                                <a:lnTo>
                                  <a:pt x="2564" y="0"/>
                                </a:lnTo>
                                <a:lnTo>
                                  <a:pt x="2564" y="6"/>
                                </a:lnTo>
                                <a:lnTo>
                                  <a:pt x="2540" y="6"/>
                                </a:lnTo>
                                <a:lnTo>
                                  <a:pt x="2540" y="0"/>
                                </a:lnTo>
                                <a:close/>
                                <a:moveTo>
                                  <a:pt x="2582" y="0"/>
                                </a:moveTo>
                                <a:lnTo>
                                  <a:pt x="2606" y="0"/>
                                </a:lnTo>
                                <a:lnTo>
                                  <a:pt x="2606" y="6"/>
                                </a:lnTo>
                                <a:lnTo>
                                  <a:pt x="2582" y="6"/>
                                </a:lnTo>
                                <a:lnTo>
                                  <a:pt x="2582" y="0"/>
                                </a:lnTo>
                                <a:close/>
                                <a:moveTo>
                                  <a:pt x="2624" y="0"/>
                                </a:moveTo>
                                <a:lnTo>
                                  <a:pt x="2647" y="0"/>
                                </a:lnTo>
                                <a:lnTo>
                                  <a:pt x="2647" y="6"/>
                                </a:lnTo>
                                <a:lnTo>
                                  <a:pt x="2624" y="6"/>
                                </a:lnTo>
                                <a:lnTo>
                                  <a:pt x="2624" y="0"/>
                                </a:lnTo>
                                <a:close/>
                                <a:moveTo>
                                  <a:pt x="2665" y="0"/>
                                </a:moveTo>
                                <a:lnTo>
                                  <a:pt x="2689" y="0"/>
                                </a:lnTo>
                                <a:lnTo>
                                  <a:pt x="2689" y="6"/>
                                </a:lnTo>
                                <a:lnTo>
                                  <a:pt x="2665" y="6"/>
                                </a:lnTo>
                                <a:lnTo>
                                  <a:pt x="2665" y="0"/>
                                </a:lnTo>
                                <a:close/>
                                <a:moveTo>
                                  <a:pt x="2707" y="0"/>
                                </a:moveTo>
                                <a:lnTo>
                                  <a:pt x="2731" y="0"/>
                                </a:lnTo>
                                <a:lnTo>
                                  <a:pt x="2731" y="6"/>
                                </a:lnTo>
                                <a:lnTo>
                                  <a:pt x="2707" y="6"/>
                                </a:lnTo>
                                <a:lnTo>
                                  <a:pt x="2707" y="0"/>
                                </a:lnTo>
                                <a:close/>
                                <a:moveTo>
                                  <a:pt x="2749" y="0"/>
                                </a:moveTo>
                                <a:lnTo>
                                  <a:pt x="2772" y="0"/>
                                </a:lnTo>
                                <a:lnTo>
                                  <a:pt x="2772" y="6"/>
                                </a:lnTo>
                                <a:lnTo>
                                  <a:pt x="2749" y="6"/>
                                </a:lnTo>
                                <a:lnTo>
                                  <a:pt x="2749" y="0"/>
                                </a:lnTo>
                                <a:close/>
                                <a:moveTo>
                                  <a:pt x="2790" y="0"/>
                                </a:moveTo>
                                <a:lnTo>
                                  <a:pt x="2814" y="0"/>
                                </a:lnTo>
                                <a:lnTo>
                                  <a:pt x="2814" y="6"/>
                                </a:lnTo>
                                <a:lnTo>
                                  <a:pt x="2790" y="6"/>
                                </a:lnTo>
                                <a:lnTo>
                                  <a:pt x="2790" y="0"/>
                                </a:lnTo>
                                <a:close/>
                                <a:moveTo>
                                  <a:pt x="2832" y="0"/>
                                </a:moveTo>
                                <a:lnTo>
                                  <a:pt x="2855" y="0"/>
                                </a:lnTo>
                                <a:lnTo>
                                  <a:pt x="2855" y="6"/>
                                </a:lnTo>
                                <a:lnTo>
                                  <a:pt x="2832" y="6"/>
                                </a:lnTo>
                                <a:lnTo>
                                  <a:pt x="2832" y="0"/>
                                </a:lnTo>
                                <a:close/>
                                <a:moveTo>
                                  <a:pt x="2873" y="0"/>
                                </a:moveTo>
                                <a:lnTo>
                                  <a:pt x="2897" y="0"/>
                                </a:lnTo>
                                <a:lnTo>
                                  <a:pt x="2897" y="6"/>
                                </a:lnTo>
                                <a:lnTo>
                                  <a:pt x="2873" y="6"/>
                                </a:lnTo>
                                <a:lnTo>
                                  <a:pt x="2873" y="0"/>
                                </a:lnTo>
                                <a:close/>
                                <a:moveTo>
                                  <a:pt x="2915" y="0"/>
                                </a:moveTo>
                                <a:lnTo>
                                  <a:pt x="2939" y="0"/>
                                </a:lnTo>
                                <a:lnTo>
                                  <a:pt x="2939" y="6"/>
                                </a:lnTo>
                                <a:lnTo>
                                  <a:pt x="2915" y="6"/>
                                </a:lnTo>
                                <a:lnTo>
                                  <a:pt x="2915" y="0"/>
                                </a:lnTo>
                                <a:close/>
                                <a:moveTo>
                                  <a:pt x="2956" y="0"/>
                                </a:moveTo>
                                <a:lnTo>
                                  <a:pt x="2980" y="0"/>
                                </a:lnTo>
                                <a:lnTo>
                                  <a:pt x="2980" y="6"/>
                                </a:lnTo>
                                <a:lnTo>
                                  <a:pt x="2956" y="6"/>
                                </a:lnTo>
                                <a:lnTo>
                                  <a:pt x="2956" y="0"/>
                                </a:lnTo>
                                <a:close/>
                                <a:moveTo>
                                  <a:pt x="2998" y="0"/>
                                </a:moveTo>
                                <a:lnTo>
                                  <a:pt x="3022" y="0"/>
                                </a:lnTo>
                                <a:lnTo>
                                  <a:pt x="3022" y="6"/>
                                </a:lnTo>
                                <a:lnTo>
                                  <a:pt x="2998" y="6"/>
                                </a:lnTo>
                                <a:lnTo>
                                  <a:pt x="2998" y="0"/>
                                </a:lnTo>
                                <a:close/>
                                <a:moveTo>
                                  <a:pt x="3040" y="0"/>
                                </a:moveTo>
                                <a:lnTo>
                                  <a:pt x="3064" y="0"/>
                                </a:lnTo>
                                <a:lnTo>
                                  <a:pt x="3064" y="6"/>
                                </a:lnTo>
                                <a:lnTo>
                                  <a:pt x="3040" y="6"/>
                                </a:lnTo>
                                <a:lnTo>
                                  <a:pt x="3040" y="0"/>
                                </a:lnTo>
                                <a:close/>
                                <a:moveTo>
                                  <a:pt x="3082" y="0"/>
                                </a:moveTo>
                                <a:lnTo>
                                  <a:pt x="3105" y="0"/>
                                </a:lnTo>
                                <a:lnTo>
                                  <a:pt x="3105" y="6"/>
                                </a:lnTo>
                                <a:lnTo>
                                  <a:pt x="3082" y="6"/>
                                </a:lnTo>
                                <a:lnTo>
                                  <a:pt x="3082" y="0"/>
                                </a:lnTo>
                                <a:close/>
                                <a:moveTo>
                                  <a:pt x="3123" y="0"/>
                                </a:moveTo>
                                <a:lnTo>
                                  <a:pt x="3147" y="0"/>
                                </a:lnTo>
                                <a:lnTo>
                                  <a:pt x="3147" y="6"/>
                                </a:lnTo>
                                <a:lnTo>
                                  <a:pt x="3123" y="6"/>
                                </a:lnTo>
                                <a:lnTo>
                                  <a:pt x="3123" y="0"/>
                                </a:lnTo>
                                <a:close/>
                                <a:moveTo>
                                  <a:pt x="3165" y="0"/>
                                </a:moveTo>
                                <a:lnTo>
                                  <a:pt x="3189" y="0"/>
                                </a:lnTo>
                                <a:lnTo>
                                  <a:pt x="3189" y="6"/>
                                </a:lnTo>
                                <a:lnTo>
                                  <a:pt x="3165" y="6"/>
                                </a:lnTo>
                                <a:lnTo>
                                  <a:pt x="3165" y="0"/>
                                </a:lnTo>
                                <a:close/>
                                <a:moveTo>
                                  <a:pt x="3206" y="0"/>
                                </a:moveTo>
                                <a:lnTo>
                                  <a:pt x="3230" y="0"/>
                                </a:lnTo>
                                <a:lnTo>
                                  <a:pt x="3230" y="6"/>
                                </a:lnTo>
                                <a:lnTo>
                                  <a:pt x="3206" y="6"/>
                                </a:lnTo>
                                <a:lnTo>
                                  <a:pt x="3206" y="0"/>
                                </a:lnTo>
                                <a:close/>
                                <a:moveTo>
                                  <a:pt x="3248" y="0"/>
                                </a:moveTo>
                                <a:lnTo>
                                  <a:pt x="3272" y="0"/>
                                </a:lnTo>
                                <a:lnTo>
                                  <a:pt x="3272" y="6"/>
                                </a:lnTo>
                                <a:lnTo>
                                  <a:pt x="3248" y="6"/>
                                </a:lnTo>
                                <a:lnTo>
                                  <a:pt x="3248" y="0"/>
                                </a:lnTo>
                                <a:close/>
                                <a:moveTo>
                                  <a:pt x="3290" y="0"/>
                                </a:moveTo>
                                <a:lnTo>
                                  <a:pt x="3313" y="0"/>
                                </a:lnTo>
                                <a:lnTo>
                                  <a:pt x="3313" y="6"/>
                                </a:lnTo>
                                <a:lnTo>
                                  <a:pt x="3290" y="6"/>
                                </a:lnTo>
                                <a:lnTo>
                                  <a:pt x="3290" y="0"/>
                                </a:lnTo>
                                <a:close/>
                                <a:moveTo>
                                  <a:pt x="3331" y="0"/>
                                </a:moveTo>
                                <a:lnTo>
                                  <a:pt x="3355" y="0"/>
                                </a:lnTo>
                                <a:lnTo>
                                  <a:pt x="3355" y="6"/>
                                </a:lnTo>
                                <a:lnTo>
                                  <a:pt x="3331" y="6"/>
                                </a:lnTo>
                                <a:lnTo>
                                  <a:pt x="3331" y="0"/>
                                </a:lnTo>
                                <a:close/>
                                <a:moveTo>
                                  <a:pt x="3373" y="0"/>
                                </a:moveTo>
                                <a:lnTo>
                                  <a:pt x="3397" y="0"/>
                                </a:lnTo>
                                <a:lnTo>
                                  <a:pt x="3397" y="6"/>
                                </a:lnTo>
                                <a:lnTo>
                                  <a:pt x="3373" y="6"/>
                                </a:lnTo>
                                <a:lnTo>
                                  <a:pt x="3373" y="0"/>
                                </a:lnTo>
                                <a:close/>
                                <a:moveTo>
                                  <a:pt x="3415" y="0"/>
                                </a:moveTo>
                                <a:lnTo>
                                  <a:pt x="3439" y="0"/>
                                </a:lnTo>
                                <a:lnTo>
                                  <a:pt x="3439" y="6"/>
                                </a:lnTo>
                                <a:lnTo>
                                  <a:pt x="3415" y="6"/>
                                </a:lnTo>
                                <a:lnTo>
                                  <a:pt x="3415" y="0"/>
                                </a:lnTo>
                                <a:close/>
                                <a:moveTo>
                                  <a:pt x="3456" y="0"/>
                                </a:moveTo>
                                <a:lnTo>
                                  <a:pt x="3480" y="0"/>
                                </a:lnTo>
                                <a:lnTo>
                                  <a:pt x="3480" y="6"/>
                                </a:lnTo>
                                <a:lnTo>
                                  <a:pt x="3456" y="6"/>
                                </a:lnTo>
                                <a:lnTo>
                                  <a:pt x="3456" y="0"/>
                                </a:lnTo>
                                <a:close/>
                                <a:moveTo>
                                  <a:pt x="3498" y="0"/>
                                </a:moveTo>
                                <a:lnTo>
                                  <a:pt x="3522" y="0"/>
                                </a:lnTo>
                                <a:lnTo>
                                  <a:pt x="3522" y="6"/>
                                </a:lnTo>
                                <a:lnTo>
                                  <a:pt x="3498" y="6"/>
                                </a:lnTo>
                                <a:lnTo>
                                  <a:pt x="3498" y="0"/>
                                </a:lnTo>
                                <a:close/>
                                <a:moveTo>
                                  <a:pt x="3540" y="0"/>
                                </a:moveTo>
                                <a:lnTo>
                                  <a:pt x="3563" y="0"/>
                                </a:lnTo>
                                <a:lnTo>
                                  <a:pt x="3563" y="6"/>
                                </a:lnTo>
                                <a:lnTo>
                                  <a:pt x="3540" y="6"/>
                                </a:lnTo>
                                <a:lnTo>
                                  <a:pt x="3540" y="0"/>
                                </a:lnTo>
                                <a:close/>
                                <a:moveTo>
                                  <a:pt x="3581" y="0"/>
                                </a:moveTo>
                                <a:lnTo>
                                  <a:pt x="3605" y="0"/>
                                </a:lnTo>
                                <a:lnTo>
                                  <a:pt x="3605" y="6"/>
                                </a:lnTo>
                                <a:lnTo>
                                  <a:pt x="3581" y="6"/>
                                </a:lnTo>
                                <a:lnTo>
                                  <a:pt x="3581" y="0"/>
                                </a:lnTo>
                                <a:close/>
                                <a:moveTo>
                                  <a:pt x="3623" y="0"/>
                                </a:moveTo>
                                <a:lnTo>
                                  <a:pt x="3646" y="0"/>
                                </a:lnTo>
                                <a:lnTo>
                                  <a:pt x="3646" y="6"/>
                                </a:lnTo>
                                <a:lnTo>
                                  <a:pt x="3623" y="6"/>
                                </a:lnTo>
                                <a:lnTo>
                                  <a:pt x="3623" y="0"/>
                                </a:lnTo>
                                <a:close/>
                                <a:moveTo>
                                  <a:pt x="3664" y="0"/>
                                </a:moveTo>
                                <a:lnTo>
                                  <a:pt x="3688" y="0"/>
                                </a:lnTo>
                                <a:lnTo>
                                  <a:pt x="3688" y="6"/>
                                </a:lnTo>
                                <a:lnTo>
                                  <a:pt x="3664" y="6"/>
                                </a:lnTo>
                                <a:lnTo>
                                  <a:pt x="3664" y="0"/>
                                </a:lnTo>
                                <a:close/>
                                <a:moveTo>
                                  <a:pt x="3706" y="0"/>
                                </a:moveTo>
                                <a:lnTo>
                                  <a:pt x="3730" y="0"/>
                                </a:lnTo>
                                <a:lnTo>
                                  <a:pt x="3730" y="6"/>
                                </a:lnTo>
                                <a:lnTo>
                                  <a:pt x="3706" y="6"/>
                                </a:lnTo>
                                <a:lnTo>
                                  <a:pt x="3706" y="0"/>
                                </a:lnTo>
                                <a:close/>
                                <a:moveTo>
                                  <a:pt x="3748" y="0"/>
                                </a:moveTo>
                                <a:lnTo>
                                  <a:pt x="3772" y="0"/>
                                </a:lnTo>
                                <a:lnTo>
                                  <a:pt x="3772" y="6"/>
                                </a:lnTo>
                                <a:lnTo>
                                  <a:pt x="3748" y="6"/>
                                </a:lnTo>
                                <a:lnTo>
                                  <a:pt x="3748" y="0"/>
                                </a:lnTo>
                                <a:close/>
                                <a:moveTo>
                                  <a:pt x="3789" y="0"/>
                                </a:moveTo>
                                <a:lnTo>
                                  <a:pt x="3813" y="0"/>
                                </a:lnTo>
                                <a:lnTo>
                                  <a:pt x="3813" y="6"/>
                                </a:lnTo>
                                <a:lnTo>
                                  <a:pt x="3789" y="6"/>
                                </a:lnTo>
                                <a:lnTo>
                                  <a:pt x="3789" y="0"/>
                                </a:lnTo>
                                <a:close/>
                                <a:moveTo>
                                  <a:pt x="3831" y="0"/>
                                </a:moveTo>
                                <a:lnTo>
                                  <a:pt x="3855" y="0"/>
                                </a:lnTo>
                                <a:lnTo>
                                  <a:pt x="3855" y="6"/>
                                </a:lnTo>
                                <a:lnTo>
                                  <a:pt x="3831" y="6"/>
                                </a:lnTo>
                                <a:lnTo>
                                  <a:pt x="3831" y="0"/>
                                </a:lnTo>
                                <a:close/>
                                <a:moveTo>
                                  <a:pt x="3873" y="0"/>
                                </a:moveTo>
                                <a:lnTo>
                                  <a:pt x="3896" y="0"/>
                                </a:lnTo>
                                <a:lnTo>
                                  <a:pt x="3896" y="6"/>
                                </a:lnTo>
                                <a:lnTo>
                                  <a:pt x="3873" y="6"/>
                                </a:lnTo>
                                <a:lnTo>
                                  <a:pt x="3873" y="0"/>
                                </a:lnTo>
                                <a:close/>
                                <a:moveTo>
                                  <a:pt x="3914" y="0"/>
                                </a:moveTo>
                                <a:lnTo>
                                  <a:pt x="3938" y="0"/>
                                </a:lnTo>
                                <a:lnTo>
                                  <a:pt x="3938" y="6"/>
                                </a:lnTo>
                                <a:lnTo>
                                  <a:pt x="3914" y="6"/>
                                </a:lnTo>
                                <a:lnTo>
                                  <a:pt x="3914" y="0"/>
                                </a:lnTo>
                                <a:close/>
                                <a:moveTo>
                                  <a:pt x="3956" y="0"/>
                                </a:moveTo>
                                <a:lnTo>
                                  <a:pt x="3980" y="0"/>
                                </a:lnTo>
                                <a:lnTo>
                                  <a:pt x="3980" y="6"/>
                                </a:lnTo>
                                <a:lnTo>
                                  <a:pt x="3956" y="6"/>
                                </a:lnTo>
                                <a:lnTo>
                                  <a:pt x="3956" y="0"/>
                                </a:lnTo>
                                <a:close/>
                                <a:moveTo>
                                  <a:pt x="3997" y="0"/>
                                </a:moveTo>
                                <a:lnTo>
                                  <a:pt x="4021" y="0"/>
                                </a:lnTo>
                                <a:lnTo>
                                  <a:pt x="4021" y="6"/>
                                </a:lnTo>
                                <a:lnTo>
                                  <a:pt x="3997" y="6"/>
                                </a:lnTo>
                                <a:lnTo>
                                  <a:pt x="3997" y="0"/>
                                </a:lnTo>
                                <a:close/>
                                <a:moveTo>
                                  <a:pt x="4039" y="0"/>
                                </a:moveTo>
                                <a:lnTo>
                                  <a:pt x="4063" y="0"/>
                                </a:lnTo>
                                <a:lnTo>
                                  <a:pt x="4063" y="6"/>
                                </a:lnTo>
                                <a:lnTo>
                                  <a:pt x="4039" y="6"/>
                                </a:lnTo>
                                <a:lnTo>
                                  <a:pt x="4039" y="0"/>
                                </a:lnTo>
                                <a:close/>
                                <a:moveTo>
                                  <a:pt x="4081" y="0"/>
                                </a:moveTo>
                                <a:lnTo>
                                  <a:pt x="4105" y="0"/>
                                </a:lnTo>
                                <a:lnTo>
                                  <a:pt x="4105" y="6"/>
                                </a:lnTo>
                                <a:lnTo>
                                  <a:pt x="4081" y="6"/>
                                </a:lnTo>
                                <a:lnTo>
                                  <a:pt x="4081" y="0"/>
                                </a:lnTo>
                                <a:close/>
                                <a:moveTo>
                                  <a:pt x="4123" y="0"/>
                                </a:moveTo>
                                <a:lnTo>
                                  <a:pt x="4146" y="0"/>
                                </a:lnTo>
                                <a:lnTo>
                                  <a:pt x="4146" y="6"/>
                                </a:lnTo>
                                <a:lnTo>
                                  <a:pt x="4123" y="6"/>
                                </a:lnTo>
                                <a:lnTo>
                                  <a:pt x="4123" y="0"/>
                                </a:lnTo>
                                <a:close/>
                                <a:moveTo>
                                  <a:pt x="4164" y="0"/>
                                </a:moveTo>
                                <a:lnTo>
                                  <a:pt x="4188" y="0"/>
                                </a:lnTo>
                                <a:lnTo>
                                  <a:pt x="4188" y="6"/>
                                </a:lnTo>
                                <a:lnTo>
                                  <a:pt x="4164" y="6"/>
                                </a:lnTo>
                                <a:lnTo>
                                  <a:pt x="4164" y="0"/>
                                </a:lnTo>
                                <a:close/>
                                <a:moveTo>
                                  <a:pt x="4206" y="0"/>
                                </a:moveTo>
                                <a:lnTo>
                                  <a:pt x="4230" y="0"/>
                                </a:lnTo>
                                <a:lnTo>
                                  <a:pt x="4230" y="6"/>
                                </a:lnTo>
                                <a:lnTo>
                                  <a:pt x="4206" y="6"/>
                                </a:lnTo>
                                <a:lnTo>
                                  <a:pt x="4206" y="0"/>
                                </a:lnTo>
                                <a:close/>
                                <a:moveTo>
                                  <a:pt x="4247" y="0"/>
                                </a:moveTo>
                                <a:lnTo>
                                  <a:pt x="4271" y="0"/>
                                </a:lnTo>
                                <a:lnTo>
                                  <a:pt x="4271" y="6"/>
                                </a:lnTo>
                                <a:lnTo>
                                  <a:pt x="4247" y="6"/>
                                </a:lnTo>
                                <a:lnTo>
                                  <a:pt x="4247" y="0"/>
                                </a:lnTo>
                                <a:close/>
                                <a:moveTo>
                                  <a:pt x="4289" y="0"/>
                                </a:moveTo>
                                <a:lnTo>
                                  <a:pt x="4313" y="0"/>
                                </a:lnTo>
                                <a:lnTo>
                                  <a:pt x="4313" y="6"/>
                                </a:lnTo>
                                <a:lnTo>
                                  <a:pt x="4289" y="6"/>
                                </a:lnTo>
                                <a:lnTo>
                                  <a:pt x="4289" y="0"/>
                                </a:lnTo>
                                <a:close/>
                                <a:moveTo>
                                  <a:pt x="4331" y="0"/>
                                </a:moveTo>
                                <a:lnTo>
                                  <a:pt x="4354" y="0"/>
                                </a:lnTo>
                                <a:lnTo>
                                  <a:pt x="4354" y="6"/>
                                </a:lnTo>
                                <a:lnTo>
                                  <a:pt x="4331" y="6"/>
                                </a:lnTo>
                                <a:lnTo>
                                  <a:pt x="4331" y="0"/>
                                </a:lnTo>
                                <a:close/>
                                <a:moveTo>
                                  <a:pt x="4372" y="0"/>
                                </a:moveTo>
                                <a:lnTo>
                                  <a:pt x="4396" y="0"/>
                                </a:lnTo>
                                <a:lnTo>
                                  <a:pt x="4396" y="6"/>
                                </a:lnTo>
                                <a:lnTo>
                                  <a:pt x="4372" y="6"/>
                                </a:lnTo>
                                <a:lnTo>
                                  <a:pt x="4372" y="0"/>
                                </a:lnTo>
                                <a:close/>
                                <a:moveTo>
                                  <a:pt x="4414" y="0"/>
                                </a:moveTo>
                                <a:lnTo>
                                  <a:pt x="4438" y="0"/>
                                </a:lnTo>
                                <a:lnTo>
                                  <a:pt x="4438" y="6"/>
                                </a:lnTo>
                                <a:lnTo>
                                  <a:pt x="4414" y="6"/>
                                </a:lnTo>
                                <a:lnTo>
                                  <a:pt x="4414" y="0"/>
                                </a:lnTo>
                                <a:close/>
                                <a:moveTo>
                                  <a:pt x="4456" y="0"/>
                                </a:moveTo>
                                <a:lnTo>
                                  <a:pt x="4479" y="0"/>
                                </a:lnTo>
                                <a:lnTo>
                                  <a:pt x="4479" y="6"/>
                                </a:lnTo>
                                <a:lnTo>
                                  <a:pt x="4456" y="6"/>
                                </a:lnTo>
                                <a:lnTo>
                                  <a:pt x="4456" y="0"/>
                                </a:lnTo>
                                <a:close/>
                                <a:moveTo>
                                  <a:pt x="4497" y="0"/>
                                </a:moveTo>
                                <a:lnTo>
                                  <a:pt x="4521" y="0"/>
                                </a:lnTo>
                                <a:lnTo>
                                  <a:pt x="4521" y="6"/>
                                </a:lnTo>
                                <a:lnTo>
                                  <a:pt x="4497" y="6"/>
                                </a:lnTo>
                                <a:lnTo>
                                  <a:pt x="4497" y="0"/>
                                </a:lnTo>
                                <a:close/>
                                <a:moveTo>
                                  <a:pt x="4539" y="0"/>
                                </a:moveTo>
                                <a:lnTo>
                                  <a:pt x="4563" y="0"/>
                                </a:lnTo>
                                <a:lnTo>
                                  <a:pt x="4563" y="6"/>
                                </a:lnTo>
                                <a:lnTo>
                                  <a:pt x="4539" y="6"/>
                                </a:lnTo>
                                <a:lnTo>
                                  <a:pt x="4539" y="0"/>
                                </a:lnTo>
                                <a:close/>
                                <a:moveTo>
                                  <a:pt x="4581" y="0"/>
                                </a:moveTo>
                                <a:lnTo>
                                  <a:pt x="4604" y="0"/>
                                </a:lnTo>
                                <a:lnTo>
                                  <a:pt x="4604" y="6"/>
                                </a:lnTo>
                                <a:lnTo>
                                  <a:pt x="4581" y="6"/>
                                </a:lnTo>
                                <a:lnTo>
                                  <a:pt x="4581" y="0"/>
                                </a:lnTo>
                                <a:close/>
                                <a:moveTo>
                                  <a:pt x="4622" y="0"/>
                                </a:moveTo>
                                <a:lnTo>
                                  <a:pt x="4646" y="0"/>
                                </a:lnTo>
                                <a:lnTo>
                                  <a:pt x="4646" y="6"/>
                                </a:lnTo>
                                <a:lnTo>
                                  <a:pt x="4622" y="6"/>
                                </a:lnTo>
                                <a:lnTo>
                                  <a:pt x="4622" y="0"/>
                                </a:lnTo>
                                <a:close/>
                                <a:moveTo>
                                  <a:pt x="4664" y="0"/>
                                </a:moveTo>
                                <a:lnTo>
                                  <a:pt x="4687" y="0"/>
                                </a:lnTo>
                                <a:lnTo>
                                  <a:pt x="4687" y="6"/>
                                </a:lnTo>
                                <a:lnTo>
                                  <a:pt x="4664" y="6"/>
                                </a:lnTo>
                                <a:lnTo>
                                  <a:pt x="4664" y="0"/>
                                </a:lnTo>
                                <a:close/>
                                <a:moveTo>
                                  <a:pt x="4705" y="0"/>
                                </a:moveTo>
                                <a:lnTo>
                                  <a:pt x="4729" y="0"/>
                                </a:lnTo>
                                <a:lnTo>
                                  <a:pt x="4729" y="6"/>
                                </a:lnTo>
                                <a:lnTo>
                                  <a:pt x="4705" y="6"/>
                                </a:lnTo>
                                <a:lnTo>
                                  <a:pt x="4705" y="0"/>
                                </a:lnTo>
                                <a:close/>
                                <a:moveTo>
                                  <a:pt x="4747" y="0"/>
                                </a:moveTo>
                                <a:lnTo>
                                  <a:pt x="4771" y="0"/>
                                </a:lnTo>
                                <a:lnTo>
                                  <a:pt x="4771" y="6"/>
                                </a:lnTo>
                                <a:lnTo>
                                  <a:pt x="4747" y="6"/>
                                </a:lnTo>
                                <a:lnTo>
                                  <a:pt x="4747" y="0"/>
                                </a:lnTo>
                                <a:close/>
                                <a:moveTo>
                                  <a:pt x="4788" y="0"/>
                                </a:moveTo>
                                <a:lnTo>
                                  <a:pt x="4812" y="0"/>
                                </a:lnTo>
                                <a:lnTo>
                                  <a:pt x="4812" y="6"/>
                                </a:lnTo>
                                <a:lnTo>
                                  <a:pt x="4788" y="6"/>
                                </a:lnTo>
                                <a:lnTo>
                                  <a:pt x="4788" y="0"/>
                                </a:lnTo>
                                <a:close/>
                                <a:moveTo>
                                  <a:pt x="4830" y="0"/>
                                </a:moveTo>
                                <a:lnTo>
                                  <a:pt x="4854" y="0"/>
                                </a:lnTo>
                                <a:lnTo>
                                  <a:pt x="4854" y="6"/>
                                </a:lnTo>
                                <a:lnTo>
                                  <a:pt x="4830" y="6"/>
                                </a:lnTo>
                                <a:lnTo>
                                  <a:pt x="4830" y="0"/>
                                </a:lnTo>
                                <a:close/>
                                <a:moveTo>
                                  <a:pt x="4872" y="0"/>
                                </a:moveTo>
                                <a:lnTo>
                                  <a:pt x="4896" y="0"/>
                                </a:lnTo>
                                <a:lnTo>
                                  <a:pt x="4896" y="6"/>
                                </a:lnTo>
                                <a:lnTo>
                                  <a:pt x="4872" y="6"/>
                                </a:lnTo>
                                <a:lnTo>
                                  <a:pt x="4872" y="0"/>
                                </a:lnTo>
                                <a:close/>
                                <a:moveTo>
                                  <a:pt x="4914" y="0"/>
                                </a:moveTo>
                                <a:lnTo>
                                  <a:pt x="4937" y="0"/>
                                </a:lnTo>
                                <a:lnTo>
                                  <a:pt x="4937" y="6"/>
                                </a:lnTo>
                                <a:lnTo>
                                  <a:pt x="4914" y="6"/>
                                </a:lnTo>
                                <a:lnTo>
                                  <a:pt x="4914" y="0"/>
                                </a:lnTo>
                                <a:close/>
                                <a:moveTo>
                                  <a:pt x="4955" y="0"/>
                                </a:moveTo>
                                <a:lnTo>
                                  <a:pt x="4979" y="0"/>
                                </a:lnTo>
                                <a:lnTo>
                                  <a:pt x="4979" y="6"/>
                                </a:lnTo>
                                <a:lnTo>
                                  <a:pt x="4955" y="6"/>
                                </a:lnTo>
                                <a:lnTo>
                                  <a:pt x="4955" y="0"/>
                                </a:lnTo>
                                <a:close/>
                                <a:moveTo>
                                  <a:pt x="4997" y="0"/>
                                </a:moveTo>
                                <a:lnTo>
                                  <a:pt x="5021" y="0"/>
                                </a:lnTo>
                                <a:lnTo>
                                  <a:pt x="5021" y="6"/>
                                </a:lnTo>
                                <a:lnTo>
                                  <a:pt x="4997" y="6"/>
                                </a:lnTo>
                                <a:lnTo>
                                  <a:pt x="4997" y="0"/>
                                </a:lnTo>
                                <a:close/>
                                <a:moveTo>
                                  <a:pt x="5038" y="0"/>
                                </a:moveTo>
                                <a:lnTo>
                                  <a:pt x="5062" y="0"/>
                                </a:lnTo>
                                <a:lnTo>
                                  <a:pt x="5062" y="6"/>
                                </a:lnTo>
                                <a:lnTo>
                                  <a:pt x="5038" y="6"/>
                                </a:lnTo>
                                <a:lnTo>
                                  <a:pt x="5038" y="0"/>
                                </a:lnTo>
                                <a:close/>
                                <a:moveTo>
                                  <a:pt x="5080" y="0"/>
                                </a:moveTo>
                                <a:lnTo>
                                  <a:pt x="5104" y="0"/>
                                </a:lnTo>
                                <a:lnTo>
                                  <a:pt x="5104" y="6"/>
                                </a:lnTo>
                                <a:lnTo>
                                  <a:pt x="5080" y="6"/>
                                </a:lnTo>
                                <a:lnTo>
                                  <a:pt x="5080" y="0"/>
                                </a:lnTo>
                                <a:close/>
                                <a:moveTo>
                                  <a:pt x="5122" y="0"/>
                                </a:moveTo>
                                <a:lnTo>
                                  <a:pt x="5145" y="0"/>
                                </a:lnTo>
                                <a:lnTo>
                                  <a:pt x="5145" y="6"/>
                                </a:lnTo>
                                <a:lnTo>
                                  <a:pt x="5122" y="6"/>
                                </a:lnTo>
                                <a:lnTo>
                                  <a:pt x="5122" y="0"/>
                                </a:lnTo>
                                <a:close/>
                                <a:moveTo>
                                  <a:pt x="5163" y="0"/>
                                </a:moveTo>
                                <a:lnTo>
                                  <a:pt x="5187" y="0"/>
                                </a:lnTo>
                                <a:lnTo>
                                  <a:pt x="5187" y="6"/>
                                </a:lnTo>
                                <a:lnTo>
                                  <a:pt x="5163" y="6"/>
                                </a:lnTo>
                                <a:lnTo>
                                  <a:pt x="5163" y="0"/>
                                </a:lnTo>
                                <a:close/>
                                <a:moveTo>
                                  <a:pt x="5205" y="0"/>
                                </a:moveTo>
                                <a:lnTo>
                                  <a:pt x="5229" y="0"/>
                                </a:lnTo>
                                <a:lnTo>
                                  <a:pt x="5229" y="6"/>
                                </a:lnTo>
                                <a:lnTo>
                                  <a:pt x="5205" y="6"/>
                                </a:lnTo>
                                <a:lnTo>
                                  <a:pt x="5205" y="0"/>
                                </a:lnTo>
                                <a:close/>
                                <a:moveTo>
                                  <a:pt x="5247" y="0"/>
                                </a:moveTo>
                                <a:lnTo>
                                  <a:pt x="5271" y="0"/>
                                </a:lnTo>
                                <a:lnTo>
                                  <a:pt x="5271" y="6"/>
                                </a:lnTo>
                                <a:lnTo>
                                  <a:pt x="5247" y="6"/>
                                </a:lnTo>
                                <a:lnTo>
                                  <a:pt x="5247" y="0"/>
                                </a:lnTo>
                                <a:close/>
                                <a:moveTo>
                                  <a:pt x="5288" y="0"/>
                                </a:moveTo>
                                <a:lnTo>
                                  <a:pt x="5312" y="0"/>
                                </a:lnTo>
                                <a:lnTo>
                                  <a:pt x="5312" y="6"/>
                                </a:lnTo>
                                <a:lnTo>
                                  <a:pt x="5288" y="6"/>
                                </a:lnTo>
                                <a:lnTo>
                                  <a:pt x="5288" y="0"/>
                                </a:lnTo>
                                <a:close/>
                                <a:moveTo>
                                  <a:pt x="5330" y="0"/>
                                </a:moveTo>
                                <a:lnTo>
                                  <a:pt x="5354" y="0"/>
                                </a:lnTo>
                                <a:lnTo>
                                  <a:pt x="5354" y="6"/>
                                </a:lnTo>
                                <a:lnTo>
                                  <a:pt x="5330" y="6"/>
                                </a:lnTo>
                                <a:lnTo>
                                  <a:pt x="5330" y="0"/>
                                </a:lnTo>
                                <a:close/>
                                <a:moveTo>
                                  <a:pt x="5372" y="0"/>
                                </a:moveTo>
                                <a:lnTo>
                                  <a:pt x="5395" y="0"/>
                                </a:lnTo>
                                <a:lnTo>
                                  <a:pt x="5395" y="6"/>
                                </a:lnTo>
                                <a:lnTo>
                                  <a:pt x="5372" y="6"/>
                                </a:lnTo>
                                <a:lnTo>
                                  <a:pt x="5372" y="0"/>
                                </a:lnTo>
                                <a:close/>
                                <a:moveTo>
                                  <a:pt x="5413" y="0"/>
                                </a:moveTo>
                                <a:lnTo>
                                  <a:pt x="5437" y="0"/>
                                </a:lnTo>
                                <a:lnTo>
                                  <a:pt x="5437" y="6"/>
                                </a:lnTo>
                                <a:lnTo>
                                  <a:pt x="5413" y="6"/>
                                </a:lnTo>
                                <a:lnTo>
                                  <a:pt x="5413" y="0"/>
                                </a:lnTo>
                                <a:close/>
                                <a:moveTo>
                                  <a:pt x="5455" y="0"/>
                                </a:moveTo>
                                <a:lnTo>
                                  <a:pt x="5479" y="0"/>
                                </a:lnTo>
                                <a:lnTo>
                                  <a:pt x="5479" y="6"/>
                                </a:lnTo>
                                <a:lnTo>
                                  <a:pt x="5455" y="6"/>
                                </a:lnTo>
                                <a:lnTo>
                                  <a:pt x="5455" y="0"/>
                                </a:lnTo>
                                <a:close/>
                                <a:moveTo>
                                  <a:pt x="5496" y="0"/>
                                </a:moveTo>
                                <a:lnTo>
                                  <a:pt x="5520" y="0"/>
                                </a:lnTo>
                                <a:lnTo>
                                  <a:pt x="5520" y="6"/>
                                </a:lnTo>
                                <a:lnTo>
                                  <a:pt x="5496" y="6"/>
                                </a:lnTo>
                                <a:lnTo>
                                  <a:pt x="5496" y="0"/>
                                </a:lnTo>
                                <a:close/>
                                <a:moveTo>
                                  <a:pt x="5538" y="0"/>
                                </a:moveTo>
                                <a:lnTo>
                                  <a:pt x="5562" y="0"/>
                                </a:lnTo>
                                <a:lnTo>
                                  <a:pt x="5562" y="6"/>
                                </a:lnTo>
                                <a:lnTo>
                                  <a:pt x="5538" y="6"/>
                                </a:lnTo>
                                <a:lnTo>
                                  <a:pt x="5538" y="0"/>
                                </a:lnTo>
                                <a:close/>
                                <a:moveTo>
                                  <a:pt x="5580" y="0"/>
                                </a:moveTo>
                                <a:lnTo>
                                  <a:pt x="5604" y="0"/>
                                </a:lnTo>
                                <a:lnTo>
                                  <a:pt x="5604" y="6"/>
                                </a:lnTo>
                                <a:lnTo>
                                  <a:pt x="5580" y="6"/>
                                </a:lnTo>
                                <a:lnTo>
                                  <a:pt x="5580" y="0"/>
                                </a:lnTo>
                                <a:close/>
                                <a:moveTo>
                                  <a:pt x="5621" y="0"/>
                                </a:moveTo>
                                <a:lnTo>
                                  <a:pt x="5645" y="0"/>
                                </a:lnTo>
                                <a:lnTo>
                                  <a:pt x="5645" y="6"/>
                                </a:lnTo>
                                <a:lnTo>
                                  <a:pt x="5621" y="6"/>
                                </a:lnTo>
                                <a:lnTo>
                                  <a:pt x="5621" y="0"/>
                                </a:lnTo>
                                <a:close/>
                                <a:moveTo>
                                  <a:pt x="5663" y="0"/>
                                </a:moveTo>
                                <a:lnTo>
                                  <a:pt x="5675" y="0"/>
                                </a:lnTo>
                                <a:lnTo>
                                  <a:pt x="5675" y="6"/>
                                </a:lnTo>
                                <a:lnTo>
                                  <a:pt x="5663" y="6"/>
                                </a:lnTo>
                                <a:lnTo>
                                  <a:pt x="5663"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47" name="Freeform 220"/>
                        <wps:cNvSpPr>
                          <a:spLocks noEditPoints="1"/>
                        </wps:cNvSpPr>
                        <wps:spPr bwMode="auto">
                          <a:xfrm>
                            <a:off x="45085" y="1423035"/>
                            <a:ext cx="3603625" cy="3810"/>
                          </a:xfrm>
                          <a:custGeom>
                            <a:avLst/>
                            <a:gdLst>
                              <a:gd name="T0" fmla="*/ 84 w 5675"/>
                              <a:gd name="T1" fmla="*/ 0 h 6"/>
                              <a:gd name="T2" fmla="*/ 191 w 5675"/>
                              <a:gd name="T3" fmla="*/ 0 h 6"/>
                              <a:gd name="T4" fmla="*/ 274 w 5675"/>
                              <a:gd name="T5" fmla="*/ 6 h 6"/>
                              <a:gd name="T6" fmla="*/ 333 w 5675"/>
                              <a:gd name="T7" fmla="*/ 6 h 6"/>
                              <a:gd name="T8" fmla="*/ 417 w 5675"/>
                              <a:gd name="T9" fmla="*/ 0 h 6"/>
                              <a:gd name="T10" fmla="*/ 542 w 5675"/>
                              <a:gd name="T11" fmla="*/ 0 h 6"/>
                              <a:gd name="T12" fmla="*/ 649 w 5675"/>
                              <a:gd name="T13" fmla="*/ 0 h 6"/>
                              <a:gd name="T14" fmla="*/ 732 w 5675"/>
                              <a:gd name="T15" fmla="*/ 6 h 6"/>
                              <a:gd name="T16" fmla="*/ 792 w 5675"/>
                              <a:gd name="T17" fmla="*/ 6 h 6"/>
                              <a:gd name="T18" fmla="*/ 875 w 5675"/>
                              <a:gd name="T19" fmla="*/ 0 h 6"/>
                              <a:gd name="T20" fmla="*/ 1000 w 5675"/>
                              <a:gd name="T21" fmla="*/ 0 h 6"/>
                              <a:gd name="T22" fmla="*/ 1107 w 5675"/>
                              <a:gd name="T23" fmla="*/ 0 h 6"/>
                              <a:gd name="T24" fmla="*/ 1190 w 5675"/>
                              <a:gd name="T25" fmla="*/ 6 h 6"/>
                              <a:gd name="T26" fmla="*/ 1250 w 5675"/>
                              <a:gd name="T27" fmla="*/ 6 h 6"/>
                              <a:gd name="T28" fmla="*/ 1333 w 5675"/>
                              <a:gd name="T29" fmla="*/ 0 h 6"/>
                              <a:gd name="T30" fmla="*/ 1458 w 5675"/>
                              <a:gd name="T31" fmla="*/ 0 h 6"/>
                              <a:gd name="T32" fmla="*/ 1565 w 5675"/>
                              <a:gd name="T33" fmla="*/ 0 h 6"/>
                              <a:gd name="T34" fmla="*/ 1648 w 5675"/>
                              <a:gd name="T35" fmla="*/ 6 h 6"/>
                              <a:gd name="T36" fmla="*/ 1708 w 5675"/>
                              <a:gd name="T37" fmla="*/ 6 h 6"/>
                              <a:gd name="T38" fmla="*/ 1791 w 5675"/>
                              <a:gd name="T39" fmla="*/ 0 h 6"/>
                              <a:gd name="T40" fmla="*/ 1916 w 5675"/>
                              <a:gd name="T41" fmla="*/ 0 h 6"/>
                              <a:gd name="T42" fmla="*/ 2023 w 5675"/>
                              <a:gd name="T43" fmla="*/ 0 h 6"/>
                              <a:gd name="T44" fmla="*/ 2106 w 5675"/>
                              <a:gd name="T45" fmla="*/ 6 h 6"/>
                              <a:gd name="T46" fmla="*/ 2165 w 5675"/>
                              <a:gd name="T47" fmla="*/ 6 h 6"/>
                              <a:gd name="T48" fmla="*/ 2249 w 5675"/>
                              <a:gd name="T49" fmla="*/ 0 h 6"/>
                              <a:gd name="T50" fmla="*/ 2374 w 5675"/>
                              <a:gd name="T51" fmla="*/ 0 h 6"/>
                              <a:gd name="T52" fmla="*/ 2481 w 5675"/>
                              <a:gd name="T53" fmla="*/ 0 h 6"/>
                              <a:gd name="T54" fmla="*/ 2564 w 5675"/>
                              <a:gd name="T55" fmla="*/ 6 h 6"/>
                              <a:gd name="T56" fmla="*/ 2624 w 5675"/>
                              <a:gd name="T57" fmla="*/ 6 h 6"/>
                              <a:gd name="T58" fmla="*/ 2707 w 5675"/>
                              <a:gd name="T59" fmla="*/ 0 h 6"/>
                              <a:gd name="T60" fmla="*/ 2832 w 5675"/>
                              <a:gd name="T61" fmla="*/ 0 h 6"/>
                              <a:gd name="T62" fmla="*/ 2939 w 5675"/>
                              <a:gd name="T63" fmla="*/ 0 h 6"/>
                              <a:gd name="T64" fmla="*/ 3022 w 5675"/>
                              <a:gd name="T65" fmla="*/ 6 h 6"/>
                              <a:gd name="T66" fmla="*/ 3082 w 5675"/>
                              <a:gd name="T67" fmla="*/ 6 h 6"/>
                              <a:gd name="T68" fmla="*/ 3165 w 5675"/>
                              <a:gd name="T69" fmla="*/ 0 h 6"/>
                              <a:gd name="T70" fmla="*/ 3290 w 5675"/>
                              <a:gd name="T71" fmla="*/ 0 h 6"/>
                              <a:gd name="T72" fmla="*/ 3397 w 5675"/>
                              <a:gd name="T73" fmla="*/ 0 h 6"/>
                              <a:gd name="T74" fmla="*/ 3480 w 5675"/>
                              <a:gd name="T75" fmla="*/ 6 h 6"/>
                              <a:gd name="T76" fmla="*/ 3540 w 5675"/>
                              <a:gd name="T77" fmla="*/ 6 h 6"/>
                              <a:gd name="T78" fmla="*/ 3623 w 5675"/>
                              <a:gd name="T79" fmla="*/ 0 h 6"/>
                              <a:gd name="T80" fmla="*/ 3748 w 5675"/>
                              <a:gd name="T81" fmla="*/ 0 h 6"/>
                              <a:gd name="T82" fmla="*/ 3855 w 5675"/>
                              <a:gd name="T83" fmla="*/ 0 h 6"/>
                              <a:gd name="T84" fmla="*/ 3938 w 5675"/>
                              <a:gd name="T85" fmla="*/ 6 h 6"/>
                              <a:gd name="T86" fmla="*/ 3997 w 5675"/>
                              <a:gd name="T87" fmla="*/ 6 h 6"/>
                              <a:gd name="T88" fmla="*/ 4081 w 5675"/>
                              <a:gd name="T89" fmla="*/ 0 h 6"/>
                              <a:gd name="T90" fmla="*/ 4206 w 5675"/>
                              <a:gd name="T91" fmla="*/ 0 h 6"/>
                              <a:gd name="T92" fmla="*/ 4313 w 5675"/>
                              <a:gd name="T93" fmla="*/ 0 h 6"/>
                              <a:gd name="T94" fmla="*/ 4396 w 5675"/>
                              <a:gd name="T95" fmla="*/ 6 h 6"/>
                              <a:gd name="T96" fmla="*/ 4456 w 5675"/>
                              <a:gd name="T97" fmla="*/ 6 h 6"/>
                              <a:gd name="T98" fmla="*/ 4539 w 5675"/>
                              <a:gd name="T99" fmla="*/ 0 h 6"/>
                              <a:gd name="T100" fmla="*/ 4664 w 5675"/>
                              <a:gd name="T101" fmla="*/ 0 h 6"/>
                              <a:gd name="T102" fmla="*/ 4771 w 5675"/>
                              <a:gd name="T103" fmla="*/ 0 h 6"/>
                              <a:gd name="T104" fmla="*/ 4854 w 5675"/>
                              <a:gd name="T105" fmla="*/ 6 h 6"/>
                              <a:gd name="T106" fmla="*/ 4914 w 5675"/>
                              <a:gd name="T107" fmla="*/ 6 h 6"/>
                              <a:gd name="T108" fmla="*/ 4997 w 5675"/>
                              <a:gd name="T109" fmla="*/ 0 h 6"/>
                              <a:gd name="T110" fmla="*/ 5122 w 5675"/>
                              <a:gd name="T111" fmla="*/ 0 h 6"/>
                              <a:gd name="T112" fmla="*/ 5229 w 5675"/>
                              <a:gd name="T113" fmla="*/ 0 h 6"/>
                              <a:gd name="T114" fmla="*/ 5312 w 5675"/>
                              <a:gd name="T115" fmla="*/ 6 h 6"/>
                              <a:gd name="T116" fmla="*/ 5372 w 5675"/>
                              <a:gd name="T117" fmla="*/ 6 h 6"/>
                              <a:gd name="T118" fmla="*/ 5455 w 5675"/>
                              <a:gd name="T119" fmla="*/ 0 h 6"/>
                              <a:gd name="T120" fmla="*/ 5580 w 5675"/>
                              <a:gd name="T121" fmla="*/ 0 h 6"/>
                              <a:gd name="T122" fmla="*/ 5675 w 5675"/>
                              <a:gd name="T12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675" h="6">
                                <a:moveTo>
                                  <a:pt x="0" y="0"/>
                                </a:moveTo>
                                <a:lnTo>
                                  <a:pt x="24" y="0"/>
                                </a:lnTo>
                                <a:lnTo>
                                  <a:pt x="24" y="6"/>
                                </a:lnTo>
                                <a:lnTo>
                                  <a:pt x="0" y="6"/>
                                </a:lnTo>
                                <a:lnTo>
                                  <a:pt x="0" y="0"/>
                                </a:lnTo>
                                <a:close/>
                                <a:moveTo>
                                  <a:pt x="42" y="0"/>
                                </a:moveTo>
                                <a:lnTo>
                                  <a:pt x="66" y="0"/>
                                </a:lnTo>
                                <a:lnTo>
                                  <a:pt x="66" y="6"/>
                                </a:lnTo>
                                <a:lnTo>
                                  <a:pt x="42" y="6"/>
                                </a:lnTo>
                                <a:lnTo>
                                  <a:pt x="42" y="0"/>
                                </a:lnTo>
                                <a:close/>
                                <a:moveTo>
                                  <a:pt x="84" y="0"/>
                                </a:moveTo>
                                <a:lnTo>
                                  <a:pt x="108" y="0"/>
                                </a:lnTo>
                                <a:lnTo>
                                  <a:pt x="108" y="6"/>
                                </a:lnTo>
                                <a:lnTo>
                                  <a:pt x="84" y="6"/>
                                </a:lnTo>
                                <a:lnTo>
                                  <a:pt x="84" y="0"/>
                                </a:lnTo>
                                <a:close/>
                                <a:moveTo>
                                  <a:pt x="125" y="0"/>
                                </a:moveTo>
                                <a:lnTo>
                                  <a:pt x="149" y="0"/>
                                </a:lnTo>
                                <a:lnTo>
                                  <a:pt x="149" y="6"/>
                                </a:lnTo>
                                <a:lnTo>
                                  <a:pt x="125" y="6"/>
                                </a:lnTo>
                                <a:lnTo>
                                  <a:pt x="125" y="0"/>
                                </a:lnTo>
                                <a:close/>
                                <a:moveTo>
                                  <a:pt x="167" y="0"/>
                                </a:moveTo>
                                <a:lnTo>
                                  <a:pt x="191" y="0"/>
                                </a:lnTo>
                                <a:lnTo>
                                  <a:pt x="191" y="6"/>
                                </a:lnTo>
                                <a:lnTo>
                                  <a:pt x="167" y="6"/>
                                </a:lnTo>
                                <a:lnTo>
                                  <a:pt x="167" y="0"/>
                                </a:lnTo>
                                <a:close/>
                                <a:moveTo>
                                  <a:pt x="209" y="0"/>
                                </a:moveTo>
                                <a:lnTo>
                                  <a:pt x="232" y="0"/>
                                </a:lnTo>
                                <a:lnTo>
                                  <a:pt x="232" y="6"/>
                                </a:lnTo>
                                <a:lnTo>
                                  <a:pt x="209" y="6"/>
                                </a:lnTo>
                                <a:lnTo>
                                  <a:pt x="209" y="0"/>
                                </a:lnTo>
                                <a:close/>
                                <a:moveTo>
                                  <a:pt x="250" y="0"/>
                                </a:moveTo>
                                <a:lnTo>
                                  <a:pt x="274" y="0"/>
                                </a:lnTo>
                                <a:lnTo>
                                  <a:pt x="274" y="6"/>
                                </a:lnTo>
                                <a:lnTo>
                                  <a:pt x="250" y="6"/>
                                </a:lnTo>
                                <a:lnTo>
                                  <a:pt x="250" y="0"/>
                                </a:lnTo>
                                <a:close/>
                                <a:moveTo>
                                  <a:pt x="292" y="0"/>
                                </a:moveTo>
                                <a:lnTo>
                                  <a:pt x="316" y="0"/>
                                </a:lnTo>
                                <a:lnTo>
                                  <a:pt x="316" y="6"/>
                                </a:lnTo>
                                <a:lnTo>
                                  <a:pt x="292" y="6"/>
                                </a:lnTo>
                                <a:lnTo>
                                  <a:pt x="292" y="0"/>
                                </a:lnTo>
                                <a:close/>
                                <a:moveTo>
                                  <a:pt x="333" y="0"/>
                                </a:moveTo>
                                <a:lnTo>
                                  <a:pt x="357" y="0"/>
                                </a:lnTo>
                                <a:lnTo>
                                  <a:pt x="357" y="6"/>
                                </a:lnTo>
                                <a:lnTo>
                                  <a:pt x="333" y="6"/>
                                </a:lnTo>
                                <a:lnTo>
                                  <a:pt x="333" y="0"/>
                                </a:lnTo>
                                <a:close/>
                                <a:moveTo>
                                  <a:pt x="375" y="0"/>
                                </a:moveTo>
                                <a:lnTo>
                                  <a:pt x="399" y="0"/>
                                </a:lnTo>
                                <a:lnTo>
                                  <a:pt x="399" y="6"/>
                                </a:lnTo>
                                <a:lnTo>
                                  <a:pt x="375" y="6"/>
                                </a:lnTo>
                                <a:lnTo>
                                  <a:pt x="375" y="0"/>
                                </a:lnTo>
                                <a:close/>
                                <a:moveTo>
                                  <a:pt x="417" y="0"/>
                                </a:moveTo>
                                <a:lnTo>
                                  <a:pt x="441" y="0"/>
                                </a:lnTo>
                                <a:lnTo>
                                  <a:pt x="441" y="6"/>
                                </a:lnTo>
                                <a:lnTo>
                                  <a:pt x="417" y="6"/>
                                </a:lnTo>
                                <a:lnTo>
                                  <a:pt x="417" y="0"/>
                                </a:lnTo>
                                <a:close/>
                                <a:moveTo>
                                  <a:pt x="459" y="0"/>
                                </a:moveTo>
                                <a:lnTo>
                                  <a:pt x="482" y="0"/>
                                </a:lnTo>
                                <a:lnTo>
                                  <a:pt x="482" y="6"/>
                                </a:lnTo>
                                <a:lnTo>
                                  <a:pt x="459" y="6"/>
                                </a:lnTo>
                                <a:lnTo>
                                  <a:pt x="459" y="0"/>
                                </a:lnTo>
                                <a:close/>
                                <a:moveTo>
                                  <a:pt x="500" y="0"/>
                                </a:moveTo>
                                <a:lnTo>
                                  <a:pt x="524" y="0"/>
                                </a:lnTo>
                                <a:lnTo>
                                  <a:pt x="524" y="6"/>
                                </a:lnTo>
                                <a:lnTo>
                                  <a:pt x="500" y="6"/>
                                </a:lnTo>
                                <a:lnTo>
                                  <a:pt x="500" y="0"/>
                                </a:lnTo>
                                <a:close/>
                                <a:moveTo>
                                  <a:pt x="542" y="0"/>
                                </a:moveTo>
                                <a:lnTo>
                                  <a:pt x="566" y="0"/>
                                </a:lnTo>
                                <a:lnTo>
                                  <a:pt x="566" y="6"/>
                                </a:lnTo>
                                <a:lnTo>
                                  <a:pt x="542" y="6"/>
                                </a:lnTo>
                                <a:lnTo>
                                  <a:pt x="542" y="0"/>
                                </a:lnTo>
                                <a:close/>
                                <a:moveTo>
                                  <a:pt x="583" y="0"/>
                                </a:moveTo>
                                <a:lnTo>
                                  <a:pt x="607" y="0"/>
                                </a:lnTo>
                                <a:lnTo>
                                  <a:pt x="607" y="6"/>
                                </a:lnTo>
                                <a:lnTo>
                                  <a:pt x="583" y="6"/>
                                </a:lnTo>
                                <a:lnTo>
                                  <a:pt x="583" y="0"/>
                                </a:lnTo>
                                <a:close/>
                                <a:moveTo>
                                  <a:pt x="625" y="0"/>
                                </a:moveTo>
                                <a:lnTo>
                                  <a:pt x="649" y="0"/>
                                </a:lnTo>
                                <a:lnTo>
                                  <a:pt x="649" y="6"/>
                                </a:lnTo>
                                <a:lnTo>
                                  <a:pt x="625" y="6"/>
                                </a:lnTo>
                                <a:lnTo>
                                  <a:pt x="625" y="0"/>
                                </a:lnTo>
                                <a:close/>
                                <a:moveTo>
                                  <a:pt x="667" y="0"/>
                                </a:moveTo>
                                <a:lnTo>
                                  <a:pt x="690" y="0"/>
                                </a:lnTo>
                                <a:lnTo>
                                  <a:pt x="690" y="6"/>
                                </a:lnTo>
                                <a:lnTo>
                                  <a:pt x="667" y="6"/>
                                </a:lnTo>
                                <a:lnTo>
                                  <a:pt x="667" y="0"/>
                                </a:lnTo>
                                <a:close/>
                                <a:moveTo>
                                  <a:pt x="708" y="0"/>
                                </a:moveTo>
                                <a:lnTo>
                                  <a:pt x="732" y="0"/>
                                </a:lnTo>
                                <a:lnTo>
                                  <a:pt x="732" y="6"/>
                                </a:lnTo>
                                <a:lnTo>
                                  <a:pt x="708" y="6"/>
                                </a:lnTo>
                                <a:lnTo>
                                  <a:pt x="708" y="0"/>
                                </a:lnTo>
                                <a:close/>
                                <a:moveTo>
                                  <a:pt x="750" y="0"/>
                                </a:moveTo>
                                <a:lnTo>
                                  <a:pt x="774" y="0"/>
                                </a:lnTo>
                                <a:lnTo>
                                  <a:pt x="774" y="6"/>
                                </a:lnTo>
                                <a:lnTo>
                                  <a:pt x="750" y="6"/>
                                </a:lnTo>
                                <a:lnTo>
                                  <a:pt x="750" y="0"/>
                                </a:lnTo>
                                <a:close/>
                                <a:moveTo>
                                  <a:pt x="792" y="0"/>
                                </a:moveTo>
                                <a:lnTo>
                                  <a:pt x="815" y="0"/>
                                </a:lnTo>
                                <a:lnTo>
                                  <a:pt x="815" y="6"/>
                                </a:lnTo>
                                <a:lnTo>
                                  <a:pt x="792" y="6"/>
                                </a:lnTo>
                                <a:lnTo>
                                  <a:pt x="792" y="0"/>
                                </a:lnTo>
                                <a:close/>
                                <a:moveTo>
                                  <a:pt x="833" y="0"/>
                                </a:moveTo>
                                <a:lnTo>
                                  <a:pt x="857" y="0"/>
                                </a:lnTo>
                                <a:lnTo>
                                  <a:pt x="857" y="6"/>
                                </a:lnTo>
                                <a:lnTo>
                                  <a:pt x="833" y="6"/>
                                </a:lnTo>
                                <a:lnTo>
                                  <a:pt x="833" y="0"/>
                                </a:lnTo>
                                <a:close/>
                                <a:moveTo>
                                  <a:pt x="875" y="0"/>
                                </a:moveTo>
                                <a:lnTo>
                                  <a:pt x="899" y="0"/>
                                </a:lnTo>
                                <a:lnTo>
                                  <a:pt x="899" y="6"/>
                                </a:lnTo>
                                <a:lnTo>
                                  <a:pt x="875" y="6"/>
                                </a:lnTo>
                                <a:lnTo>
                                  <a:pt x="875" y="0"/>
                                </a:lnTo>
                                <a:close/>
                                <a:moveTo>
                                  <a:pt x="916" y="0"/>
                                </a:moveTo>
                                <a:lnTo>
                                  <a:pt x="940" y="0"/>
                                </a:lnTo>
                                <a:lnTo>
                                  <a:pt x="940" y="6"/>
                                </a:lnTo>
                                <a:lnTo>
                                  <a:pt x="916" y="6"/>
                                </a:lnTo>
                                <a:lnTo>
                                  <a:pt x="916" y="0"/>
                                </a:lnTo>
                                <a:close/>
                                <a:moveTo>
                                  <a:pt x="958" y="0"/>
                                </a:moveTo>
                                <a:lnTo>
                                  <a:pt x="982" y="0"/>
                                </a:lnTo>
                                <a:lnTo>
                                  <a:pt x="982" y="6"/>
                                </a:lnTo>
                                <a:lnTo>
                                  <a:pt x="958" y="6"/>
                                </a:lnTo>
                                <a:lnTo>
                                  <a:pt x="958" y="0"/>
                                </a:lnTo>
                                <a:close/>
                                <a:moveTo>
                                  <a:pt x="1000" y="0"/>
                                </a:moveTo>
                                <a:lnTo>
                                  <a:pt x="1023" y="0"/>
                                </a:lnTo>
                                <a:lnTo>
                                  <a:pt x="1023" y="6"/>
                                </a:lnTo>
                                <a:lnTo>
                                  <a:pt x="1000" y="6"/>
                                </a:lnTo>
                                <a:lnTo>
                                  <a:pt x="1000" y="0"/>
                                </a:lnTo>
                                <a:close/>
                                <a:moveTo>
                                  <a:pt x="1041" y="0"/>
                                </a:moveTo>
                                <a:lnTo>
                                  <a:pt x="1065" y="0"/>
                                </a:lnTo>
                                <a:lnTo>
                                  <a:pt x="1065" y="6"/>
                                </a:lnTo>
                                <a:lnTo>
                                  <a:pt x="1041" y="6"/>
                                </a:lnTo>
                                <a:lnTo>
                                  <a:pt x="1041" y="0"/>
                                </a:lnTo>
                                <a:close/>
                                <a:moveTo>
                                  <a:pt x="1083" y="0"/>
                                </a:moveTo>
                                <a:lnTo>
                                  <a:pt x="1107" y="0"/>
                                </a:lnTo>
                                <a:lnTo>
                                  <a:pt x="1107" y="6"/>
                                </a:lnTo>
                                <a:lnTo>
                                  <a:pt x="1083" y="6"/>
                                </a:lnTo>
                                <a:lnTo>
                                  <a:pt x="1083" y="0"/>
                                </a:lnTo>
                                <a:close/>
                                <a:moveTo>
                                  <a:pt x="1124" y="0"/>
                                </a:moveTo>
                                <a:lnTo>
                                  <a:pt x="1149" y="0"/>
                                </a:lnTo>
                                <a:lnTo>
                                  <a:pt x="1149" y="6"/>
                                </a:lnTo>
                                <a:lnTo>
                                  <a:pt x="1124" y="6"/>
                                </a:lnTo>
                                <a:lnTo>
                                  <a:pt x="1124" y="0"/>
                                </a:lnTo>
                                <a:close/>
                                <a:moveTo>
                                  <a:pt x="1166" y="0"/>
                                </a:moveTo>
                                <a:lnTo>
                                  <a:pt x="1190" y="0"/>
                                </a:lnTo>
                                <a:lnTo>
                                  <a:pt x="1190" y="6"/>
                                </a:lnTo>
                                <a:lnTo>
                                  <a:pt x="1166" y="6"/>
                                </a:lnTo>
                                <a:lnTo>
                                  <a:pt x="1166" y="0"/>
                                </a:lnTo>
                                <a:close/>
                                <a:moveTo>
                                  <a:pt x="1208" y="0"/>
                                </a:moveTo>
                                <a:lnTo>
                                  <a:pt x="1232" y="0"/>
                                </a:lnTo>
                                <a:lnTo>
                                  <a:pt x="1232" y="6"/>
                                </a:lnTo>
                                <a:lnTo>
                                  <a:pt x="1208" y="6"/>
                                </a:lnTo>
                                <a:lnTo>
                                  <a:pt x="1208" y="0"/>
                                </a:lnTo>
                                <a:close/>
                                <a:moveTo>
                                  <a:pt x="1250" y="0"/>
                                </a:moveTo>
                                <a:lnTo>
                                  <a:pt x="1273" y="0"/>
                                </a:lnTo>
                                <a:lnTo>
                                  <a:pt x="1273" y="6"/>
                                </a:lnTo>
                                <a:lnTo>
                                  <a:pt x="1250" y="6"/>
                                </a:lnTo>
                                <a:lnTo>
                                  <a:pt x="1250" y="0"/>
                                </a:lnTo>
                                <a:close/>
                                <a:moveTo>
                                  <a:pt x="1291" y="0"/>
                                </a:moveTo>
                                <a:lnTo>
                                  <a:pt x="1315" y="0"/>
                                </a:lnTo>
                                <a:lnTo>
                                  <a:pt x="1315" y="6"/>
                                </a:lnTo>
                                <a:lnTo>
                                  <a:pt x="1291" y="6"/>
                                </a:lnTo>
                                <a:lnTo>
                                  <a:pt x="1291" y="0"/>
                                </a:lnTo>
                                <a:close/>
                                <a:moveTo>
                                  <a:pt x="1333" y="0"/>
                                </a:moveTo>
                                <a:lnTo>
                                  <a:pt x="1357" y="0"/>
                                </a:lnTo>
                                <a:lnTo>
                                  <a:pt x="1357" y="6"/>
                                </a:lnTo>
                                <a:lnTo>
                                  <a:pt x="1333" y="6"/>
                                </a:lnTo>
                                <a:lnTo>
                                  <a:pt x="1333" y="0"/>
                                </a:lnTo>
                                <a:close/>
                                <a:moveTo>
                                  <a:pt x="1374" y="0"/>
                                </a:moveTo>
                                <a:lnTo>
                                  <a:pt x="1398" y="0"/>
                                </a:lnTo>
                                <a:lnTo>
                                  <a:pt x="1398" y="6"/>
                                </a:lnTo>
                                <a:lnTo>
                                  <a:pt x="1374" y="6"/>
                                </a:lnTo>
                                <a:lnTo>
                                  <a:pt x="1374" y="0"/>
                                </a:lnTo>
                                <a:close/>
                                <a:moveTo>
                                  <a:pt x="1416" y="0"/>
                                </a:moveTo>
                                <a:lnTo>
                                  <a:pt x="1440" y="0"/>
                                </a:lnTo>
                                <a:lnTo>
                                  <a:pt x="1440" y="6"/>
                                </a:lnTo>
                                <a:lnTo>
                                  <a:pt x="1416" y="6"/>
                                </a:lnTo>
                                <a:lnTo>
                                  <a:pt x="1416" y="0"/>
                                </a:lnTo>
                                <a:close/>
                                <a:moveTo>
                                  <a:pt x="1458" y="0"/>
                                </a:moveTo>
                                <a:lnTo>
                                  <a:pt x="1481" y="0"/>
                                </a:lnTo>
                                <a:lnTo>
                                  <a:pt x="1481" y="6"/>
                                </a:lnTo>
                                <a:lnTo>
                                  <a:pt x="1458" y="6"/>
                                </a:lnTo>
                                <a:lnTo>
                                  <a:pt x="1458" y="0"/>
                                </a:lnTo>
                                <a:close/>
                                <a:moveTo>
                                  <a:pt x="1500" y="0"/>
                                </a:moveTo>
                                <a:lnTo>
                                  <a:pt x="1523" y="0"/>
                                </a:lnTo>
                                <a:lnTo>
                                  <a:pt x="1523" y="6"/>
                                </a:lnTo>
                                <a:lnTo>
                                  <a:pt x="1500" y="6"/>
                                </a:lnTo>
                                <a:lnTo>
                                  <a:pt x="1500" y="0"/>
                                </a:lnTo>
                                <a:close/>
                                <a:moveTo>
                                  <a:pt x="1541" y="0"/>
                                </a:moveTo>
                                <a:lnTo>
                                  <a:pt x="1565" y="0"/>
                                </a:lnTo>
                                <a:lnTo>
                                  <a:pt x="1565" y="6"/>
                                </a:lnTo>
                                <a:lnTo>
                                  <a:pt x="1541" y="6"/>
                                </a:lnTo>
                                <a:lnTo>
                                  <a:pt x="1541" y="0"/>
                                </a:lnTo>
                                <a:close/>
                                <a:moveTo>
                                  <a:pt x="1583" y="0"/>
                                </a:moveTo>
                                <a:lnTo>
                                  <a:pt x="1607" y="0"/>
                                </a:lnTo>
                                <a:lnTo>
                                  <a:pt x="1607" y="6"/>
                                </a:lnTo>
                                <a:lnTo>
                                  <a:pt x="1583" y="6"/>
                                </a:lnTo>
                                <a:lnTo>
                                  <a:pt x="1583" y="0"/>
                                </a:lnTo>
                                <a:close/>
                                <a:moveTo>
                                  <a:pt x="1624" y="0"/>
                                </a:moveTo>
                                <a:lnTo>
                                  <a:pt x="1648" y="0"/>
                                </a:lnTo>
                                <a:lnTo>
                                  <a:pt x="1648" y="6"/>
                                </a:lnTo>
                                <a:lnTo>
                                  <a:pt x="1624" y="6"/>
                                </a:lnTo>
                                <a:lnTo>
                                  <a:pt x="1624" y="0"/>
                                </a:lnTo>
                                <a:close/>
                                <a:moveTo>
                                  <a:pt x="1666" y="0"/>
                                </a:moveTo>
                                <a:lnTo>
                                  <a:pt x="1690" y="0"/>
                                </a:lnTo>
                                <a:lnTo>
                                  <a:pt x="1690" y="6"/>
                                </a:lnTo>
                                <a:lnTo>
                                  <a:pt x="1666" y="6"/>
                                </a:lnTo>
                                <a:lnTo>
                                  <a:pt x="1666" y="0"/>
                                </a:lnTo>
                                <a:close/>
                                <a:moveTo>
                                  <a:pt x="1708" y="0"/>
                                </a:moveTo>
                                <a:lnTo>
                                  <a:pt x="1731" y="0"/>
                                </a:lnTo>
                                <a:lnTo>
                                  <a:pt x="1731" y="6"/>
                                </a:lnTo>
                                <a:lnTo>
                                  <a:pt x="1708" y="6"/>
                                </a:lnTo>
                                <a:lnTo>
                                  <a:pt x="1708" y="0"/>
                                </a:lnTo>
                                <a:close/>
                                <a:moveTo>
                                  <a:pt x="1749" y="0"/>
                                </a:moveTo>
                                <a:lnTo>
                                  <a:pt x="1773" y="0"/>
                                </a:lnTo>
                                <a:lnTo>
                                  <a:pt x="1773" y="6"/>
                                </a:lnTo>
                                <a:lnTo>
                                  <a:pt x="1749" y="6"/>
                                </a:lnTo>
                                <a:lnTo>
                                  <a:pt x="1749" y="0"/>
                                </a:lnTo>
                                <a:close/>
                                <a:moveTo>
                                  <a:pt x="1791" y="0"/>
                                </a:moveTo>
                                <a:lnTo>
                                  <a:pt x="1814" y="0"/>
                                </a:lnTo>
                                <a:lnTo>
                                  <a:pt x="1814" y="6"/>
                                </a:lnTo>
                                <a:lnTo>
                                  <a:pt x="1791" y="6"/>
                                </a:lnTo>
                                <a:lnTo>
                                  <a:pt x="1791" y="0"/>
                                </a:lnTo>
                                <a:close/>
                                <a:moveTo>
                                  <a:pt x="1832" y="0"/>
                                </a:moveTo>
                                <a:lnTo>
                                  <a:pt x="1856" y="0"/>
                                </a:lnTo>
                                <a:lnTo>
                                  <a:pt x="1856" y="6"/>
                                </a:lnTo>
                                <a:lnTo>
                                  <a:pt x="1832" y="6"/>
                                </a:lnTo>
                                <a:lnTo>
                                  <a:pt x="1832" y="0"/>
                                </a:lnTo>
                                <a:close/>
                                <a:moveTo>
                                  <a:pt x="1874" y="0"/>
                                </a:moveTo>
                                <a:lnTo>
                                  <a:pt x="1898" y="0"/>
                                </a:lnTo>
                                <a:lnTo>
                                  <a:pt x="1898" y="6"/>
                                </a:lnTo>
                                <a:lnTo>
                                  <a:pt x="1874" y="6"/>
                                </a:lnTo>
                                <a:lnTo>
                                  <a:pt x="1874" y="0"/>
                                </a:lnTo>
                                <a:close/>
                                <a:moveTo>
                                  <a:pt x="1916" y="0"/>
                                </a:moveTo>
                                <a:lnTo>
                                  <a:pt x="1940" y="0"/>
                                </a:lnTo>
                                <a:lnTo>
                                  <a:pt x="1940" y="6"/>
                                </a:lnTo>
                                <a:lnTo>
                                  <a:pt x="1916" y="6"/>
                                </a:lnTo>
                                <a:lnTo>
                                  <a:pt x="1916" y="0"/>
                                </a:lnTo>
                                <a:close/>
                                <a:moveTo>
                                  <a:pt x="1957" y="0"/>
                                </a:moveTo>
                                <a:lnTo>
                                  <a:pt x="1981" y="0"/>
                                </a:lnTo>
                                <a:lnTo>
                                  <a:pt x="1981" y="6"/>
                                </a:lnTo>
                                <a:lnTo>
                                  <a:pt x="1957" y="6"/>
                                </a:lnTo>
                                <a:lnTo>
                                  <a:pt x="1957" y="0"/>
                                </a:lnTo>
                                <a:close/>
                                <a:moveTo>
                                  <a:pt x="1999" y="0"/>
                                </a:moveTo>
                                <a:lnTo>
                                  <a:pt x="2023" y="0"/>
                                </a:lnTo>
                                <a:lnTo>
                                  <a:pt x="2023" y="6"/>
                                </a:lnTo>
                                <a:lnTo>
                                  <a:pt x="1999" y="6"/>
                                </a:lnTo>
                                <a:lnTo>
                                  <a:pt x="1999" y="0"/>
                                </a:lnTo>
                                <a:close/>
                                <a:moveTo>
                                  <a:pt x="2041" y="0"/>
                                </a:moveTo>
                                <a:lnTo>
                                  <a:pt x="2064" y="0"/>
                                </a:lnTo>
                                <a:lnTo>
                                  <a:pt x="2064" y="6"/>
                                </a:lnTo>
                                <a:lnTo>
                                  <a:pt x="2041" y="6"/>
                                </a:lnTo>
                                <a:lnTo>
                                  <a:pt x="2041" y="0"/>
                                </a:lnTo>
                                <a:close/>
                                <a:moveTo>
                                  <a:pt x="2082" y="0"/>
                                </a:moveTo>
                                <a:lnTo>
                                  <a:pt x="2106" y="0"/>
                                </a:lnTo>
                                <a:lnTo>
                                  <a:pt x="2106" y="6"/>
                                </a:lnTo>
                                <a:lnTo>
                                  <a:pt x="2082" y="6"/>
                                </a:lnTo>
                                <a:lnTo>
                                  <a:pt x="2082" y="0"/>
                                </a:lnTo>
                                <a:close/>
                                <a:moveTo>
                                  <a:pt x="2124" y="0"/>
                                </a:moveTo>
                                <a:lnTo>
                                  <a:pt x="2148" y="0"/>
                                </a:lnTo>
                                <a:lnTo>
                                  <a:pt x="2148" y="6"/>
                                </a:lnTo>
                                <a:lnTo>
                                  <a:pt x="2124" y="6"/>
                                </a:lnTo>
                                <a:lnTo>
                                  <a:pt x="2124" y="0"/>
                                </a:lnTo>
                                <a:close/>
                                <a:moveTo>
                                  <a:pt x="2165" y="0"/>
                                </a:moveTo>
                                <a:lnTo>
                                  <a:pt x="2189" y="0"/>
                                </a:lnTo>
                                <a:lnTo>
                                  <a:pt x="2189" y="6"/>
                                </a:lnTo>
                                <a:lnTo>
                                  <a:pt x="2165" y="6"/>
                                </a:lnTo>
                                <a:lnTo>
                                  <a:pt x="2165" y="0"/>
                                </a:lnTo>
                                <a:close/>
                                <a:moveTo>
                                  <a:pt x="2207" y="0"/>
                                </a:moveTo>
                                <a:lnTo>
                                  <a:pt x="2231" y="0"/>
                                </a:lnTo>
                                <a:lnTo>
                                  <a:pt x="2231" y="6"/>
                                </a:lnTo>
                                <a:lnTo>
                                  <a:pt x="2207" y="6"/>
                                </a:lnTo>
                                <a:lnTo>
                                  <a:pt x="2207" y="0"/>
                                </a:lnTo>
                                <a:close/>
                                <a:moveTo>
                                  <a:pt x="2249" y="0"/>
                                </a:moveTo>
                                <a:lnTo>
                                  <a:pt x="2273" y="0"/>
                                </a:lnTo>
                                <a:lnTo>
                                  <a:pt x="2273" y="6"/>
                                </a:lnTo>
                                <a:lnTo>
                                  <a:pt x="2249" y="6"/>
                                </a:lnTo>
                                <a:lnTo>
                                  <a:pt x="2249" y="0"/>
                                </a:lnTo>
                                <a:close/>
                                <a:moveTo>
                                  <a:pt x="2291" y="0"/>
                                </a:moveTo>
                                <a:lnTo>
                                  <a:pt x="2314" y="0"/>
                                </a:lnTo>
                                <a:lnTo>
                                  <a:pt x="2314" y="6"/>
                                </a:lnTo>
                                <a:lnTo>
                                  <a:pt x="2291" y="6"/>
                                </a:lnTo>
                                <a:lnTo>
                                  <a:pt x="2291" y="0"/>
                                </a:lnTo>
                                <a:close/>
                                <a:moveTo>
                                  <a:pt x="2332" y="0"/>
                                </a:moveTo>
                                <a:lnTo>
                                  <a:pt x="2356" y="0"/>
                                </a:lnTo>
                                <a:lnTo>
                                  <a:pt x="2356" y="6"/>
                                </a:lnTo>
                                <a:lnTo>
                                  <a:pt x="2332" y="6"/>
                                </a:lnTo>
                                <a:lnTo>
                                  <a:pt x="2332" y="0"/>
                                </a:lnTo>
                                <a:close/>
                                <a:moveTo>
                                  <a:pt x="2374" y="0"/>
                                </a:moveTo>
                                <a:lnTo>
                                  <a:pt x="2398" y="0"/>
                                </a:lnTo>
                                <a:lnTo>
                                  <a:pt x="2398" y="6"/>
                                </a:lnTo>
                                <a:lnTo>
                                  <a:pt x="2374" y="6"/>
                                </a:lnTo>
                                <a:lnTo>
                                  <a:pt x="2374" y="0"/>
                                </a:lnTo>
                                <a:close/>
                                <a:moveTo>
                                  <a:pt x="2415" y="0"/>
                                </a:moveTo>
                                <a:lnTo>
                                  <a:pt x="2439" y="0"/>
                                </a:lnTo>
                                <a:lnTo>
                                  <a:pt x="2439" y="6"/>
                                </a:lnTo>
                                <a:lnTo>
                                  <a:pt x="2415" y="6"/>
                                </a:lnTo>
                                <a:lnTo>
                                  <a:pt x="2415" y="0"/>
                                </a:lnTo>
                                <a:close/>
                                <a:moveTo>
                                  <a:pt x="2457" y="0"/>
                                </a:moveTo>
                                <a:lnTo>
                                  <a:pt x="2481" y="0"/>
                                </a:lnTo>
                                <a:lnTo>
                                  <a:pt x="2481" y="6"/>
                                </a:lnTo>
                                <a:lnTo>
                                  <a:pt x="2457" y="6"/>
                                </a:lnTo>
                                <a:lnTo>
                                  <a:pt x="2457" y="0"/>
                                </a:lnTo>
                                <a:close/>
                                <a:moveTo>
                                  <a:pt x="2499" y="0"/>
                                </a:moveTo>
                                <a:lnTo>
                                  <a:pt x="2522" y="0"/>
                                </a:lnTo>
                                <a:lnTo>
                                  <a:pt x="2522" y="6"/>
                                </a:lnTo>
                                <a:lnTo>
                                  <a:pt x="2499" y="6"/>
                                </a:lnTo>
                                <a:lnTo>
                                  <a:pt x="2499" y="0"/>
                                </a:lnTo>
                                <a:close/>
                                <a:moveTo>
                                  <a:pt x="2540" y="0"/>
                                </a:moveTo>
                                <a:lnTo>
                                  <a:pt x="2564" y="0"/>
                                </a:lnTo>
                                <a:lnTo>
                                  <a:pt x="2564" y="6"/>
                                </a:lnTo>
                                <a:lnTo>
                                  <a:pt x="2540" y="6"/>
                                </a:lnTo>
                                <a:lnTo>
                                  <a:pt x="2540" y="0"/>
                                </a:lnTo>
                                <a:close/>
                                <a:moveTo>
                                  <a:pt x="2582" y="0"/>
                                </a:moveTo>
                                <a:lnTo>
                                  <a:pt x="2606" y="0"/>
                                </a:lnTo>
                                <a:lnTo>
                                  <a:pt x="2606" y="6"/>
                                </a:lnTo>
                                <a:lnTo>
                                  <a:pt x="2582" y="6"/>
                                </a:lnTo>
                                <a:lnTo>
                                  <a:pt x="2582" y="0"/>
                                </a:lnTo>
                                <a:close/>
                                <a:moveTo>
                                  <a:pt x="2624" y="0"/>
                                </a:moveTo>
                                <a:lnTo>
                                  <a:pt x="2647" y="0"/>
                                </a:lnTo>
                                <a:lnTo>
                                  <a:pt x="2647" y="6"/>
                                </a:lnTo>
                                <a:lnTo>
                                  <a:pt x="2624" y="6"/>
                                </a:lnTo>
                                <a:lnTo>
                                  <a:pt x="2624" y="0"/>
                                </a:lnTo>
                                <a:close/>
                                <a:moveTo>
                                  <a:pt x="2665" y="0"/>
                                </a:moveTo>
                                <a:lnTo>
                                  <a:pt x="2689" y="0"/>
                                </a:lnTo>
                                <a:lnTo>
                                  <a:pt x="2689" y="6"/>
                                </a:lnTo>
                                <a:lnTo>
                                  <a:pt x="2665" y="6"/>
                                </a:lnTo>
                                <a:lnTo>
                                  <a:pt x="2665" y="0"/>
                                </a:lnTo>
                                <a:close/>
                                <a:moveTo>
                                  <a:pt x="2707" y="0"/>
                                </a:moveTo>
                                <a:lnTo>
                                  <a:pt x="2731" y="0"/>
                                </a:lnTo>
                                <a:lnTo>
                                  <a:pt x="2731" y="6"/>
                                </a:lnTo>
                                <a:lnTo>
                                  <a:pt x="2707" y="6"/>
                                </a:lnTo>
                                <a:lnTo>
                                  <a:pt x="2707" y="0"/>
                                </a:lnTo>
                                <a:close/>
                                <a:moveTo>
                                  <a:pt x="2749" y="0"/>
                                </a:moveTo>
                                <a:lnTo>
                                  <a:pt x="2772" y="0"/>
                                </a:lnTo>
                                <a:lnTo>
                                  <a:pt x="2772" y="6"/>
                                </a:lnTo>
                                <a:lnTo>
                                  <a:pt x="2749" y="6"/>
                                </a:lnTo>
                                <a:lnTo>
                                  <a:pt x="2749" y="0"/>
                                </a:lnTo>
                                <a:close/>
                                <a:moveTo>
                                  <a:pt x="2790" y="0"/>
                                </a:moveTo>
                                <a:lnTo>
                                  <a:pt x="2814" y="0"/>
                                </a:lnTo>
                                <a:lnTo>
                                  <a:pt x="2814" y="6"/>
                                </a:lnTo>
                                <a:lnTo>
                                  <a:pt x="2790" y="6"/>
                                </a:lnTo>
                                <a:lnTo>
                                  <a:pt x="2790" y="0"/>
                                </a:lnTo>
                                <a:close/>
                                <a:moveTo>
                                  <a:pt x="2832" y="0"/>
                                </a:moveTo>
                                <a:lnTo>
                                  <a:pt x="2855" y="0"/>
                                </a:lnTo>
                                <a:lnTo>
                                  <a:pt x="2855" y="6"/>
                                </a:lnTo>
                                <a:lnTo>
                                  <a:pt x="2832" y="6"/>
                                </a:lnTo>
                                <a:lnTo>
                                  <a:pt x="2832" y="0"/>
                                </a:lnTo>
                                <a:close/>
                                <a:moveTo>
                                  <a:pt x="2873" y="0"/>
                                </a:moveTo>
                                <a:lnTo>
                                  <a:pt x="2897" y="0"/>
                                </a:lnTo>
                                <a:lnTo>
                                  <a:pt x="2897" y="6"/>
                                </a:lnTo>
                                <a:lnTo>
                                  <a:pt x="2873" y="6"/>
                                </a:lnTo>
                                <a:lnTo>
                                  <a:pt x="2873" y="0"/>
                                </a:lnTo>
                                <a:close/>
                                <a:moveTo>
                                  <a:pt x="2915" y="0"/>
                                </a:moveTo>
                                <a:lnTo>
                                  <a:pt x="2939" y="0"/>
                                </a:lnTo>
                                <a:lnTo>
                                  <a:pt x="2939" y="6"/>
                                </a:lnTo>
                                <a:lnTo>
                                  <a:pt x="2915" y="6"/>
                                </a:lnTo>
                                <a:lnTo>
                                  <a:pt x="2915" y="0"/>
                                </a:lnTo>
                                <a:close/>
                                <a:moveTo>
                                  <a:pt x="2956" y="0"/>
                                </a:moveTo>
                                <a:lnTo>
                                  <a:pt x="2980" y="0"/>
                                </a:lnTo>
                                <a:lnTo>
                                  <a:pt x="2980" y="6"/>
                                </a:lnTo>
                                <a:lnTo>
                                  <a:pt x="2956" y="6"/>
                                </a:lnTo>
                                <a:lnTo>
                                  <a:pt x="2956" y="0"/>
                                </a:lnTo>
                                <a:close/>
                                <a:moveTo>
                                  <a:pt x="2998" y="0"/>
                                </a:moveTo>
                                <a:lnTo>
                                  <a:pt x="3022" y="0"/>
                                </a:lnTo>
                                <a:lnTo>
                                  <a:pt x="3022" y="6"/>
                                </a:lnTo>
                                <a:lnTo>
                                  <a:pt x="2998" y="6"/>
                                </a:lnTo>
                                <a:lnTo>
                                  <a:pt x="2998" y="0"/>
                                </a:lnTo>
                                <a:close/>
                                <a:moveTo>
                                  <a:pt x="3040" y="0"/>
                                </a:moveTo>
                                <a:lnTo>
                                  <a:pt x="3064" y="0"/>
                                </a:lnTo>
                                <a:lnTo>
                                  <a:pt x="3064" y="6"/>
                                </a:lnTo>
                                <a:lnTo>
                                  <a:pt x="3040" y="6"/>
                                </a:lnTo>
                                <a:lnTo>
                                  <a:pt x="3040" y="0"/>
                                </a:lnTo>
                                <a:close/>
                                <a:moveTo>
                                  <a:pt x="3082" y="0"/>
                                </a:moveTo>
                                <a:lnTo>
                                  <a:pt x="3105" y="0"/>
                                </a:lnTo>
                                <a:lnTo>
                                  <a:pt x="3105" y="6"/>
                                </a:lnTo>
                                <a:lnTo>
                                  <a:pt x="3082" y="6"/>
                                </a:lnTo>
                                <a:lnTo>
                                  <a:pt x="3082" y="0"/>
                                </a:lnTo>
                                <a:close/>
                                <a:moveTo>
                                  <a:pt x="3123" y="0"/>
                                </a:moveTo>
                                <a:lnTo>
                                  <a:pt x="3147" y="0"/>
                                </a:lnTo>
                                <a:lnTo>
                                  <a:pt x="3147" y="6"/>
                                </a:lnTo>
                                <a:lnTo>
                                  <a:pt x="3123" y="6"/>
                                </a:lnTo>
                                <a:lnTo>
                                  <a:pt x="3123" y="0"/>
                                </a:lnTo>
                                <a:close/>
                                <a:moveTo>
                                  <a:pt x="3165" y="0"/>
                                </a:moveTo>
                                <a:lnTo>
                                  <a:pt x="3189" y="0"/>
                                </a:lnTo>
                                <a:lnTo>
                                  <a:pt x="3189" y="6"/>
                                </a:lnTo>
                                <a:lnTo>
                                  <a:pt x="3165" y="6"/>
                                </a:lnTo>
                                <a:lnTo>
                                  <a:pt x="3165" y="0"/>
                                </a:lnTo>
                                <a:close/>
                                <a:moveTo>
                                  <a:pt x="3206" y="0"/>
                                </a:moveTo>
                                <a:lnTo>
                                  <a:pt x="3230" y="0"/>
                                </a:lnTo>
                                <a:lnTo>
                                  <a:pt x="3230" y="6"/>
                                </a:lnTo>
                                <a:lnTo>
                                  <a:pt x="3206" y="6"/>
                                </a:lnTo>
                                <a:lnTo>
                                  <a:pt x="3206" y="0"/>
                                </a:lnTo>
                                <a:close/>
                                <a:moveTo>
                                  <a:pt x="3248" y="0"/>
                                </a:moveTo>
                                <a:lnTo>
                                  <a:pt x="3272" y="0"/>
                                </a:lnTo>
                                <a:lnTo>
                                  <a:pt x="3272" y="6"/>
                                </a:lnTo>
                                <a:lnTo>
                                  <a:pt x="3248" y="6"/>
                                </a:lnTo>
                                <a:lnTo>
                                  <a:pt x="3248" y="0"/>
                                </a:lnTo>
                                <a:close/>
                                <a:moveTo>
                                  <a:pt x="3290" y="0"/>
                                </a:moveTo>
                                <a:lnTo>
                                  <a:pt x="3313" y="0"/>
                                </a:lnTo>
                                <a:lnTo>
                                  <a:pt x="3313" y="6"/>
                                </a:lnTo>
                                <a:lnTo>
                                  <a:pt x="3290" y="6"/>
                                </a:lnTo>
                                <a:lnTo>
                                  <a:pt x="3290" y="0"/>
                                </a:lnTo>
                                <a:close/>
                                <a:moveTo>
                                  <a:pt x="3331" y="0"/>
                                </a:moveTo>
                                <a:lnTo>
                                  <a:pt x="3355" y="0"/>
                                </a:lnTo>
                                <a:lnTo>
                                  <a:pt x="3355" y="6"/>
                                </a:lnTo>
                                <a:lnTo>
                                  <a:pt x="3331" y="6"/>
                                </a:lnTo>
                                <a:lnTo>
                                  <a:pt x="3331" y="0"/>
                                </a:lnTo>
                                <a:close/>
                                <a:moveTo>
                                  <a:pt x="3373" y="0"/>
                                </a:moveTo>
                                <a:lnTo>
                                  <a:pt x="3397" y="0"/>
                                </a:lnTo>
                                <a:lnTo>
                                  <a:pt x="3397" y="6"/>
                                </a:lnTo>
                                <a:lnTo>
                                  <a:pt x="3373" y="6"/>
                                </a:lnTo>
                                <a:lnTo>
                                  <a:pt x="3373" y="0"/>
                                </a:lnTo>
                                <a:close/>
                                <a:moveTo>
                                  <a:pt x="3415" y="0"/>
                                </a:moveTo>
                                <a:lnTo>
                                  <a:pt x="3439" y="0"/>
                                </a:lnTo>
                                <a:lnTo>
                                  <a:pt x="3439" y="6"/>
                                </a:lnTo>
                                <a:lnTo>
                                  <a:pt x="3415" y="6"/>
                                </a:lnTo>
                                <a:lnTo>
                                  <a:pt x="3415" y="0"/>
                                </a:lnTo>
                                <a:close/>
                                <a:moveTo>
                                  <a:pt x="3456" y="0"/>
                                </a:moveTo>
                                <a:lnTo>
                                  <a:pt x="3480" y="0"/>
                                </a:lnTo>
                                <a:lnTo>
                                  <a:pt x="3480" y="6"/>
                                </a:lnTo>
                                <a:lnTo>
                                  <a:pt x="3456" y="6"/>
                                </a:lnTo>
                                <a:lnTo>
                                  <a:pt x="3456" y="0"/>
                                </a:lnTo>
                                <a:close/>
                                <a:moveTo>
                                  <a:pt x="3498" y="0"/>
                                </a:moveTo>
                                <a:lnTo>
                                  <a:pt x="3522" y="0"/>
                                </a:lnTo>
                                <a:lnTo>
                                  <a:pt x="3522" y="6"/>
                                </a:lnTo>
                                <a:lnTo>
                                  <a:pt x="3498" y="6"/>
                                </a:lnTo>
                                <a:lnTo>
                                  <a:pt x="3498" y="0"/>
                                </a:lnTo>
                                <a:close/>
                                <a:moveTo>
                                  <a:pt x="3540" y="0"/>
                                </a:moveTo>
                                <a:lnTo>
                                  <a:pt x="3563" y="0"/>
                                </a:lnTo>
                                <a:lnTo>
                                  <a:pt x="3563" y="6"/>
                                </a:lnTo>
                                <a:lnTo>
                                  <a:pt x="3540" y="6"/>
                                </a:lnTo>
                                <a:lnTo>
                                  <a:pt x="3540" y="0"/>
                                </a:lnTo>
                                <a:close/>
                                <a:moveTo>
                                  <a:pt x="3581" y="0"/>
                                </a:moveTo>
                                <a:lnTo>
                                  <a:pt x="3605" y="0"/>
                                </a:lnTo>
                                <a:lnTo>
                                  <a:pt x="3605" y="6"/>
                                </a:lnTo>
                                <a:lnTo>
                                  <a:pt x="3581" y="6"/>
                                </a:lnTo>
                                <a:lnTo>
                                  <a:pt x="3581" y="0"/>
                                </a:lnTo>
                                <a:close/>
                                <a:moveTo>
                                  <a:pt x="3623" y="0"/>
                                </a:moveTo>
                                <a:lnTo>
                                  <a:pt x="3646" y="0"/>
                                </a:lnTo>
                                <a:lnTo>
                                  <a:pt x="3646" y="6"/>
                                </a:lnTo>
                                <a:lnTo>
                                  <a:pt x="3623" y="6"/>
                                </a:lnTo>
                                <a:lnTo>
                                  <a:pt x="3623" y="0"/>
                                </a:lnTo>
                                <a:close/>
                                <a:moveTo>
                                  <a:pt x="3664" y="0"/>
                                </a:moveTo>
                                <a:lnTo>
                                  <a:pt x="3688" y="0"/>
                                </a:lnTo>
                                <a:lnTo>
                                  <a:pt x="3688" y="6"/>
                                </a:lnTo>
                                <a:lnTo>
                                  <a:pt x="3664" y="6"/>
                                </a:lnTo>
                                <a:lnTo>
                                  <a:pt x="3664" y="0"/>
                                </a:lnTo>
                                <a:close/>
                                <a:moveTo>
                                  <a:pt x="3706" y="0"/>
                                </a:moveTo>
                                <a:lnTo>
                                  <a:pt x="3730" y="0"/>
                                </a:lnTo>
                                <a:lnTo>
                                  <a:pt x="3730" y="6"/>
                                </a:lnTo>
                                <a:lnTo>
                                  <a:pt x="3706" y="6"/>
                                </a:lnTo>
                                <a:lnTo>
                                  <a:pt x="3706" y="0"/>
                                </a:lnTo>
                                <a:close/>
                                <a:moveTo>
                                  <a:pt x="3748" y="0"/>
                                </a:moveTo>
                                <a:lnTo>
                                  <a:pt x="3772" y="0"/>
                                </a:lnTo>
                                <a:lnTo>
                                  <a:pt x="3772" y="6"/>
                                </a:lnTo>
                                <a:lnTo>
                                  <a:pt x="3748" y="6"/>
                                </a:lnTo>
                                <a:lnTo>
                                  <a:pt x="3748" y="0"/>
                                </a:lnTo>
                                <a:close/>
                                <a:moveTo>
                                  <a:pt x="3789" y="0"/>
                                </a:moveTo>
                                <a:lnTo>
                                  <a:pt x="3813" y="0"/>
                                </a:lnTo>
                                <a:lnTo>
                                  <a:pt x="3813" y="6"/>
                                </a:lnTo>
                                <a:lnTo>
                                  <a:pt x="3789" y="6"/>
                                </a:lnTo>
                                <a:lnTo>
                                  <a:pt x="3789" y="0"/>
                                </a:lnTo>
                                <a:close/>
                                <a:moveTo>
                                  <a:pt x="3831" y="0"/>
                                </a:moveTo>
                                <a:lnTo>
                                  <a:pt x="3855" y="0"/>
                                </a:lnTo>
                                <a:lnTo>
                                  <a:pt x="3855" y="6"/>
                                </a:lnTo>
                                <a:lnTo>
                                  <a:pt x="3831" y="6"/>
                                </a:lnTo>
                                <a:lnTo>
                                  <a:pt x="3831" y="0"/>
                                </a:lnTo>
                                <a:close/>
                                <a:moveTo>
                                  <a:pt x="3873" y="0"/>
                                </a:moveTo>
                                <a:lnTo>
                                  <a:pt x="3896" y="0"/>
                                </a:lnTo>
                                <a:lnTo>
                                  <a:pt x="3896" y="6"/>
                                </a:lnTo>
                                <a:lnTo>
                                  <a:pt x="3873" y="6"/>
                                </a:lnTo>
                                <a:lnTo>
                                  <a:pt x="3873" y="0"/>
                                </a:lnTo>
                                <a:close/>
                                <a:moveTo>
                                  <a:pt x="3914" y="0"/>
                                </a:moveTo>
                                <a:lnTo>
                                  <a:pt x="3938" y="0"/>
                                </a:lnTo>
                                <a:lnTo>
                                  <a:pt x="3938" y="6"/>
                                </a:lnTo>
                                <a:lnTo>
                                  <a:pt x="3914" y="6"/>
                                </a:lnTo>
                                <a:lnTo>
                                  <a:pt x="3914" y="0"/>
                                </a:lnTo>
                                <a:close/>
                                <a:moveTo>
                                  <a:pt x="3956" y="0"/>
                                </a:moveTo>
                                <a:lnTo>
                                  <a:pt x="3980" y="0"/>
                                </a:lnTo>
                                <a:lnTo>
                                  <a:pt x="3980" y="6"/>
                                </a:lnTo>
                                <a:lnTo>
                                  <a:pt x="3956" y="6"/>
                                </a:lnTo>
                                <a:lnTo>
                                  <a:pt x="3956" y="0"/>
                                </a:lnTo>
                                <a:close/>
                                <a:moveTo>
                                  <a:pt x="3997" y="0"/>
                                </a:moveTo>
                                <a:lnTo>
                                  <a:pt x="4021" y="0"/>
                                </a:lnTo>
                                <a:lnTo>
                                  <a:pt x="4021" y="6"/>
                                </a:lnTo>
                                <a:lnTo>
                                  <a:pt x="3997" y="6"/>
                                </a:lnTo>
                                <a:lnTo>
                                  <a:pt x="3997" y="0"/>
                                </a:lnTo>
                                <a:close/>
                                <a:moveTo>
                                  <a:pt x="4039" y="0"/>
                                </a:moveTo>
                                <a:lnTo>
                                  <a:pt x="4063" y="0"/>
                                </a:lnTo>
                                <a:lnTo>
                                  <a:pt x="4063" y="6"/>
                                </a:lnTo>
                                <a:lnTo>
                                  <a:pt x="4039" y="6"/>
                                </a:lnTo>
                                <a:lnTo>
                                  <a:pt x="4039" y="0"/>
                                </a:lnTo>
                                <a:close/>
                                <a:moveTo>
                                  <a:pt x="4081" y="0"/>
                                </a:moveTo>
                                <a:lnTo>
                                  <a:pt x="4105" y="0"/>
                                </a:lnTo>
                                <a:lnTo>
                                  <a:pt x="4105" y="6"/>
                                </a:lnTo>
                                <a:lnTo>
                                  <a:pt x="4081" y="6"/>
                                </a:lnTo>
                                <a:lnTo>
                                  <a:pt x="4081" y="0"/>
                                </a:lnTo>
                                <a:close/>
                                <a:moveTo>
                                  <a:pt x="4123" y="0"/>
                                </a:moveTo>
                                <a:lnTo>
                                  <a:pt x="4146" y="0"/>
                                </a:lnTo>
                                <a:lnTo>
                                  <a:pt x="4146" y="6"/>
                                </a:lnTo>
                                <a:lnTo>
                                  <a:pt x="4123" y="6"/>
                                </a:lnTo>
                                <a:lnTo>
                                  <a:pt x="4123" y="0"/>
                                </a:lnTo>
                                <a:close/>
                                <a:moveTo>
                                  <a:pt x="4164" y="0"/>
                                </a:moveTo>
                                <a:lnTo>
                                  <a:pt x="4188" y="0"/>
                                </a:lnTo>
                                <a:lnTo>
                                  <a:pt x="4188" y="6"/>
                                </a:lnTo>
                                <a:lnTo>
                                  <a:pt x="4164" y="6"/>
                                </a:lnTo>
                                <a:lnTo>
                                  <a:pt x="4164" y="0"/>
                                </a:lnTo>
                                <a:close/>
                                <a:moveTo>
                                  <a:pt x="4206" y="0"/>
                                </a:moveTo>
                                <a:lnTo>
                                  <a:pt x="4230" y="0"/>
                                </a:lnTo>
                                <a:lnTo>
                                  <a:pt x="4230" y="6"/>
                                </a:lnTo>
                                <a:lnTo>
                                  <a:pt x="4206" y="6"/>
                                </a:lnTo>
                                <a:lnTo>
                                  <a:pt x="4206" y="0"/>
                                </a:lnTo>
                                <a:close/>
                                <a:moveTo>
                                  <a:pt x="4247" y="0"/>
                                </a:moveTo>
                                <a:lnTo>
                                  <a:pt x="4271" y="0"/>
                                </a:lnTo>
                                <a:lnTo>
                                  <a:pt x="4271" y="6"/>
                                </a:lnTo>
                                <a:lnTo>
                                  <a:pt x="4247" y="6"/>
                                </a:lnTo>
                                <a:lnTo>
                                  <a:pt x="4247" y="0"/>
                                </a:lnTo>
                                <a:close/>
                                <a:moveTo>
                                  <a:pt x="4289" y="0"/>
                                </a:moveTo>
                                <a:lnTo>
                                  <a:pt x="4313" y="0"/>
                                </a:lnTo>
                                <a:lnTo>
                                  <a:pt x="4313" y="6"/>
                                </a:lnTo>
                                <a:lnTo>
                                  <a:pt x="4289" y="6"/>
                                </a:lnTo>
                                <a:lnTo>
                                  <a:pt x="4289" y="0"/>
                                </a:lnTo>
                                <a:close/>
                                <a:moveTo>
                                  <a:pt x="4331" y="0"/>
                                </a:moveTo>
                                <a:lnTo>
                                  <a:pt x="4354" y="0"/>
                                </a:lnTo>
                                <a:lnTo>
                                  <a:pt x="4354" y="6"/>
                                </a:lnTo>
                                <a:lnTo>
                                  <a:pt x="4331" y="6"/>
                                </a:lnTo>
                                <a:lnTo>
                                  <a:pt x="4331" y="0"/>
                                </a:lnTo>
                                <a:close/>
                                <a:moveTo>
                                  <a:pt x="4372" y="0"/>
                                </a:moveTo>
                                <a:lnTo>
                                  <a:pt x="4396" y="0"/>
                                </a:lnTo>
                                <a:lnTo>
                                  <a:pt x="4396" y="6"/>
                                </a:lnTo>
                                <a:lnTo>
                                  <a:pt x="4372" y="6"/>
                                </a:lnTo>
                                <a:lnTo>
                                  <a:pt x="4372" y="0"/>
                                </a:lnTo>
                                <a:close/>
                                <a:moveTo>
                                  <a:pt x="4414" y="0"/>
                                </a:moveTo>
                                <a:lnTo>
                                  <a:pt x="4438" y="0"/>
                                </a:lnTo>
                                <a:lnTo>
                                  <a:pt x="4438" y="6"/>
                                </a:lnTo>
                                <a:lnTo>
                                  <a:pt x="4414" y="6"/>
                                </a:lnTo>
                                <a:lnTo>
                                  <a:pt x="4414" y="0"/>
                                </a:lnTo>
                                <a:close/>
                                <a:moveTo>
                                  <a:pt x="4456" y="0"/>
                                </a:moveTo>
                                <a:lnTo>
                                  <a:pt x="4479" y="0"/>
                                </a:lnTo>
                                <a:lnTo>
                                  <a:pt x="4479" y="6"/>
                                </a:lnTo>
                                <a:lnTo>
                                  <a:pt x="4456" y="6"/>
                                </a:lnTo>
                                <a:lnTo>
                                  <a:pt x="4456" y="0"/>
                                </a:lnTo>
                                <a:close/>
                                <a:moveTo>
                                  <a:pt x="4497" y="0"/>
                                </a:moveTo>
                                <a:lnTo>
                                  <a:pt x="4521" y="0"/>
                                </a:lnTo>
                                <a:lnTo>
                                  <a:pt x="4521" y="6"/>
                                </a:lnTo>
                                <a:lnTo>
                                  <a:pt x="4497" y="6"/>
                                </a:lnTo>
                                <a:lnTo>
                                  <a:pt x="4497" y="0"/>
                                </a:lnTo>
                                <a:close/>
                                <a:moveTo>
                                  <a:pt x="4539" y="0"/>
                                </a:moveTo>
                                <a:lnTo>
                                  <a:pt x="4563" y="0"/>
                                </a:lnTo>
                                <a:lnTo>
                                  <a:pt x="4563" y="6"/>
                                </a:lnTo>
                                <a:lnTo>
                                  <a:pt x="4539" y="6"/>
                                </a:lnTo>
                                <a:lnTo>
                                  <a:pt x="4539" y="0"/>
                                </a:lnTo>
                                <a:close/>
                                <a:moveTo>
                                  <a:pt x="4581" y="0"/>
                                </a:moveTo>
                                <a:lnTo>
                                  <a:pt x="4604" y="0"/>
                                </a:lnTo>
                                <a:lnTo>
                                  <a:pt x="4604" y="6"/>
                                </a:lnTo>
                                <a:lnTo>
                                  <a:pt x="4581" y="6"/>
                                </a:lnTo>
                                <a:lnTo>
                                  <a:pt x="4581" y="0"/>
                                </a:lnTo>
                                <a:close/>
                                <a:moveTo>
                                  <a:pt x="4622" y="0"/>
                                </a:moveTo>
                                <a:lnTo>
                                  <a:pt x="4646" y="0"/>
                                </a:lnTo>
                                <a:lnTo>
                                  <a:pt x="4646" y="6"/>
                                </a:lnTo>
                                <a:lnTo>
                                  <a:pt x="4622" y="6"/>
                                </a:lnTo>
                                <a:lnTo>
                                  <a:pt x="4622" y="0"/>
                                </a:lnTo>
                                <a:close/>
                                <a:moveTo>
                                  <a:pt x="4664" y="0"/>
                                </a:moveTo>
                                <a:lnTo>
                                  <a:pt x="4687" y="0"/>
                                </a:lnTo>
                                <a:lnTo>
                                  <a:pt x="4687" y="6"/>
                                </a:lnTo>
                                <a:lnTo>
                                  <a:pt x="4664" y="6"/>
                                </a:lnTo>
                                <a:lnTo>
                                  <a:pt x="4664" y="0"/>
                                </a:lnTo>
                                <a:close/>
                                <a:moveTo>
                                  <a:pt x="4705" y="0"/>
                                </a:moveTo>
                                <a:lnTo>
                                  <a:pt x="4729" y="0"/>
                                </a:lnTo>
                                <a:lnTo>
                                  <a:pt x="4729" y="6"/>
                                </a:lnTo>
                                <a:lnTo>
                                  <a:pt x="4705" y="6"/>
                                </a:lnTo>
                                <a:lnTo>
                                  <a:pt x="4705" y="0"/>
                                </a:lnTo>
                                <a:close/>
                                <a:moveTo>
                                  <a:pt x="4747" y="0"/>
                                </a:moveTo>
                                <a:lnTo>
                                  <a:pt x="4771" y="0"/>
                                </a:lnTo>
                                <a:lnTo>
                                  <a:pt x="4771" y="6"/>
                                </a:lnTo>
                                <a:lnTo>
                                  <a:pt x="4747" y="6"/>
                                </a:lnTo>
                                <a:lnTo>
                                  <a:pt x="4747" y="0"/>
                                </a:lnTo>
                                <a:close/>
                                <a:moveTo>
                                  <a:pt x="4788" y="0"/>
                                </a:moveTo>
                                <a:lnTo>
                                  <a:pt x="4812" y="0"/>
                                </a:lnTo>
                                <a:lnTo>
                                  <a:pt x="4812" y="6"/>
                                </a:lnTo>
                                <a:lnTo>
                                  <a:pt x="4788" y="6"/>
                                </a:lnTo>
                                <a:lnTo>
                                  <a:pt x="4788" y="0"/>
                                </a:lnTo>
                                <a:close/>
                                <a:moveTo>
                                  <a:pt x="4830" y="0"/>
                                </a:moveTo>
                                <a:lnTo>
                                  <a:pt x="4854" y="0"/>
                                </a:lnTo>
                                <a:lnTo>
                                  <a:pt x="4854" y="6"/>
                                </a:lnTo>
                                <a:lnTo>
                                  <a:pt x="4830" y="6"/>
                                </a:lnTo>
                                <a:lnTo>
                                  <a:pt x="4830" y="0"/>
                                </a:lnTo>
                                <a:close/>
                                <a:moveTo>
                                  <a:pt x="4872" y="0"/>
                                </a:moveTo>
                                <a:lnTo>
                                  <a:pt x="4896" y="0"/>
                                </a:lnTo>
                                <a:lnTo>
                                  <a:pt x="4896" y="6"/>
                                </a:lnTo>
                                <a:lnTo>
                                  <a:pt x="4872" y="6"/>
                                </a:lnTo>
                                <a:lnTo>
                                  <a:pt x="4872" y="0"/>
                                </a:lnTo>
                                <a:close/>
                                <a:moveTo>
                                  <a:pt x="4914" y="0"/>
                                </a:moveTo>
                                <a:lnTo>
                                  <a:pt x="4937" y="0"/>
                                </a:lnTo>
                                <a:lnTo>
                                  <a:pt x="4937" y="6"/>
                                </a:lnTo>
                                <a:lnTo>
                                  <a:pt x="4914" y="6"/>
                                </a:lnTo>
                                <a:lnTo>
                                  <a:pt x="4914" y="0"/>
                                </a:lnTo>
                                <a:close/>
                                <a:moveTo>
                                  <a:pt x="4955" y="0"/>
                                </a:moveTo>
                                <a:lnTo>
                                  <a:pt x="4979" y="0"/>
                                </a:lnTo>
                                <a:lnTo>
                                  <a:pt x="4979" y="6"/>
                                </a:lnTo>
                                <a:lnTo>
                                  <a:pt x="4955" y="6"/>
                                </a:lnTo>
                                <a:lnTo>
                                  <a:pt x="4955" y="0"/>
                                </a:lnTo>
                                <a:close/>
                                <a:moveTo>
                                  <a:pt x="4997" y="0"/>
                                </a:moveTo>
                                <a:lnTo>
                                  <a:pt x="5021" y="0"/>
                                </a:lnTo>
                                <a:lnTo>
                                  <a:pt x="5021" y="6"/>
                                </a:lnTo>
                                <a:lnTo>
                                  <a:pt x="4997" y="6"/>
                                </a:lnTo>
                                <a:lnTo>
                                  <a:pt x="4997" y="0"/>
                                </a:lnTo>
                                <a:close/>
                                <a:moveTo>
                                  <a:pt x="5038" y="0"/>
                                </a:moveTo>
                                <a:lnTo>
                                  <a:pt x="5062" y="0"/>
                                </a:lnTo>
                                <a:lnTo>
                                  <a:pt x="5062" y="6"/>
                                </a:lnTo>
                                <a:lnTo>
                                  <a:pt x="5038" y="6"/>
                                </a:lnTo>
                                <a:lnTo>
                                  <a:pt x="5038" y="0"/>
                                </a:lnTo>
                                <a:close/>
                                <a:moveTo>
                                  <a:pt x="5080" y="0"/>
                                </a:moveTo>
                                <a:lnTo>
                                  <a:pt x="5104" y="0"/>
                                </a:lnTo>
                                <a:lnTo>
                                  <a:pt x="5104" y="6"/>
                                </a:lnTo>
                                <a:lnTo>
                                  <a:pt x="5080" y="6"/>
                                </a:lnTo>
                                <a:lnTo>
                                  <a:pt x="5080" y="0"/>
                                </a:lnTo>
                                <a:close/>
                                <a:moveTo>
                                  <a:pt x="5122" y="0"/>
                                </a:moveTo>
                                <a:lnTo>
                                  <a:pt x="5145" y="0"/>
                                </a:lnTo>
                                <a:lnTo>
                                  <a:pt x="5145" y="6"/>
                                </a:lnTo>
                                <a:lnTo>
                                  <a:pt x="5122" y="6"/>
                                </a:lnTo>
                                <a:lnTo>
                                  <a:pt x="5122" y="0"/>
                                </a:lnTo>
                                <a:close/>
                                <a:moveTo>
                                  <a:pt x="5163" y="0"/>
                                </a:moveTo>
                                <a:lnTo>
                                  <a:pt x="5187" y="0"/>
                                </a:lnTo>
                                <a:lnTo>
                                  <a:pt x="5187" y="6"/>
                                </a:lnTo>
                                <a:lnTo>
                                  <a:pt x="5163" y="6"/>
                                </a:lnTo>
                                <a:lnTo>
                                  <a:pt x="5163" y="0"/>
                                </a:lnTo>
                                <a:close/>
                                <a:moveTo>
                                  <a:pt x="5205" y="0"/>
                                </a:moveTo>
                                <a:lnTo>
                                  <a:pt x="5229" y="0"/>
                                </a:lnTo>
                                <a:lnTo>
                                  <a:pt x="5229" y="6"/>
                                </a:lnTo>
                                <a:lnTo>
                                  <a:pt x="5205" y="6"/>
                                </a:lnTo>
                                <a:lnTo>
                                  <a:pt x="5205" y="0"/>
                                </a:lnTo>
                                <a:close/>
                                <a:moveTo>
                                  <a:pt x="5247" y="0"/>
                                </a:moveTo>
                                <a:lnTo>
                                  <a:pt x="5271" y="0"/>
                                </a:lnTo>
                                <a:lnTo>
                                  <a:pt x="5271" y="6"/>
                                </a:lnTo>
                                <a:lnTo>
                                  <a:pt x="5247" y="6"/>
                                </a:lnTo>
                                <a:lnTo>
                                  <a:pt x="5247" y="0"/>
                                </a:lnTo>
                                <a:close/>
                                <a:moveTo>
                                  <a:pt x="5288" y="0"/>
                                </a:moveTo>
                                <a:lnTo>
                                  <a:pt x="5312" y="0"/>
                                </a:lnTo>
                                <a:lnTo>
                                  <a:pt x="5312" y="6"/>
                                </a:lnTo>
                                <a:lnTo>
                                  <a:pt x="5288" y="6"/>
                                </a:lnTo>
                                <a:lnTo>
                                  <a:pt x="5288" y="0"/>
                                </a:lnTo>
                                <a:close/>
                                <a:moveTo>
                                  <a:pt x="5330" y="0"/>
                                </a:moveTo>
                                <a:lnTo>
                                  <a:pt x="5354" y="0"/>
                                </a:lnTo>
                                <a:lnTo>
                                  <a:pt x="5354" y="6"/>
                                </a:lnTo>
                                <a:lnTo>
                                  <a:pt x="5330" y="6"/>
                                </a:lnTo>
                                <a:lnTo>
                                  <a:pt x="5330" y="0"/>
                                </a:lnTo>
                                <a:close/>
                                <a:moveTo>
                                  <a:pt x="5372" y="0"/>
                                </a:moveTo>
                                <a:lnTo>
                                  <a:pt x="5395" y="0"/>
                                </a:lnTo>
                                <a:lnTo>
                                  <a:pt x="5395" y="6"/>
                                </a:lnTo>
                                <a:lnTo>
                                  <a:pt x="5372" y="6"/>
                                </a:lnTo>
                                <a:lnTo>
                                  <a:pt x="5372" y="0"/>
                                </a:lnTo>
                                <a:close/>
                                <a:moveTo>
                                  <a:pt x="5413" y="0"/>
                                </a:moveTo>
                                <a:lnTo>
                                  <a:pt x="5437" y="0"/>
                                </a:lnTo>
                                <a:lnTo>
                                  <a:pt x="5437" y="6"/>
                                </a:lnTo>
                                <a:lnTo>
                                  <a:pt x="5413" y="6"/>
                                </a:lnTo>
                                <a:lnTo>
                                  <a:pt x="5413" y="0"/>
                                </a:lnTo>
                                <a:close/>
                                <a:moveTo>
                                  <a:pt x="5455" y="0"/>
                                </a:moveTo>
                                <a:lnTo>
                                  <a:pt x="5479" y="0"/>
                                </a:lnTo>
                                <a:lnTo>
                                  <a:pt x="5479" y="6"/>
                                </a:lnTo>
                                <a:lnTo>
                                  <a:pt x="5455" y="6"/>
                                </a:lnTo>
                                <a:lnTo>
                                  <a:pt x="5455" y="0"/>
                                </a:lnTo>
                                <a:close/>
                                <a:moveTo>
                                  <a:pt x="5496" y="0"/>
                                </a:moveTo>
                                <a:lnTo>
                                  <a:pt x="5520" y="0"/>
                                </a:lnTo>
                                <a:lnTo>
                                  <a:pt x="5520" y="6"/>
                                </a:lnTo>
                                <a:lnTo>
                                  <a:pt x="5496" y="6"/>
                                </a:lnTo>
                                <a:lnTo>
                                  <a:pt x="5496" y="0"/>
                                </a:lnTo>
                                <a:close/>
                                <a:moveTo>
                                  <a:pt x="5538" y="0"/>
                                </a:moveTo>
                                <a:lnTo>
                                  <a:pt x="5562" y="0"/>
                                </a:lnTo>
                                <a:lnTo>
                                  <a:pt x="5562" y="6"/>
                                </a:lnTo>
                                <a:lnTo>
                                  <a:pt x="5538" y="6"/>
                                </a:lnTo>
                                <a:lnTo>
                                  <a:pt x="5538" y="0"/>
                                </a:lnTo>
                                <a:close/>
                                <a:moveTo>
                                  <a:pt x="5580" y="0"/>
                                </a:moveTo>
                                <a:lnTo>
                                  <a:pt x="5604" y="0"/>
                                </a:lnTo>
                                <a:lnTo>
                                  <a:pt x="5604" y="6"/>
                                </a:lnTo>
                                <a:lnTo>
                                  <a:pt x="5580" y="6"/>
                                </a:lnTo>
                                <a:lnTo>
                                  <a:pt x="5580" y="0"/>
                                </a:lnTo>
                                <a:close/>
                                <a:moveTo>
                                  <a:pt x="5621" y="0"/>
                                </a:moveTo>
                                <a:lnTo>
                                  <a:pt x="5645" y="0"/>
                                </a:lnTo>
                                <a:lnTo>
                                  <a:pt x="5645" y="6"/>
                                </a:lnTo>
                                <a:lnTo>
                                  <a:pt x="5621" y="6"/>
                                </a:lnTo>
                                <a:lnTo>
                                  <a:pt x="5621" y="0"/>
                                </a:lnTo>
                                <a:close/>
                                <a:moveTo>
                                  <a:pt x="5663" y="0"/>
                                </a:moveTo>
                                <a:lnTo>
                                  <a:pt x="5675" y="0"/>
                                </a:lnTo>
                                <a:lnTo>
                                  <a:pt x="5675" y="6"/>
                                </a:lnTo>
                                <a:lnTo>
                                  <a:pt x="5663" y="6"/>
                                </a:lnTo>
                                <a:lnTo>
                                  <a:pt x="5663"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27" name="Freeform 228"/>
                        <wps:cNvSpPr>
                          <a:spLocks noEditPoints="1"/>
                        </wps:cNvSpPr>
                        <wps:spPr bwMode="auto">
                          <a:xfrm>
                            <a:off x="1905" y="1775460"/>
                            <a:ext cx="3599815" cy="30480"/>
                          </a:xfrm>
                          <a:custGeom>
                            <a:avLst/>
                            <a:gdLst>
                              <a:gd name="T0" fmla="*/ 0 w 5669"/>
                              <a:gd name="T1" fmla="*/ 0 h 48"/>
                              <a:gd name="T2" fmla="*/ 5669 w 5669"/>
                              <a:gd name="T3" fmla="*/ 0 h 48"/>
                              <a:gd name="T4" fmla="*/ 5669 w 5669"/>
                              <a:gd name="T5" fmla="*/ 8 h 48"/>
                              <a:gd name="T6" fmla="*/ 0 w 5669"/>
                              <a:gd name="T7" fmla="*/ 8 h 48"/>
                              <a:gd name="T8" fmla="*/ 0 w 5669"/>
                              <a:gd name="T9" fmla="*/ 0 h 48"/>
                              <a:gd name="T10" fmla="*/ 0 w 5669"/>
                              <a:gd name="T11" fmla="*/ 16 h 48"/>
                              <a:gd name="T12" fmla="*/ 5669 w 5669"/>
                              <a:gd name="T13" fmla="*/ 16 h 48"/>
                              <a:gd name="T14" fmla="*/ 5669 w 5669"/>
                              <a:gd name="T15" fmla="*/ 32 h 48"/>
                              <a:gd name="T16" fmla="*/ 0 w 5669"/>
                              <a:gd name="T17" fmla="*/ 32 h 48"/>
                              <a:gd name="T18" fmla="*/ 0 w 5669"/>
                              <a:gd name="T19" fmla="*/ 16 h 48"/>
                              <a:gd name="T20" fmla="*/ 0 w 5669"/>
                              <a:gd name="T21" fmla="*/ 40 h 48"/>
                              <a:gd name="T22" fmla="*/ 5669 w 5669"/>
                              <a:gd name="T23" fmla="*/ 40 h 48"/>
                              <a:gd name="T24" fmla="*/ 5669 w 5669"/>
                              <a:gd name="T25" fmla="*/ 48 h 48"/>
                              <a:gd name="T26" fmla="*/ 0 w 5669"/>
                              <a:gd name="T27" fmla="*/ 48 h 48"/>
                              <a:gd name="T28" fmla="*/ 0 w 5669"/>
                              <a:gd name="T29" fmla="*/ 4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669" h="48">
                                <a:moveTo>
                                  <a:pt x="0" y="0"/>
                                </a:moveTo>
                                <a:lnTo>
                                  <a:pt x="5669" y="0"/>
                                </a:lnTo>
                                <a:lnTo>
                                  <a:pt x="5669" y="8"/>
                                </a:lnTo>
                                <a:lnTo>
                                  <a:pt x="0" y="8"/>
                                </a:lnTo>
                                <a:lnTo>
                                  <a:pt x="0" y="0"/>
                                </a:lnTo>
                                <a:close/>
                                <a:moveTo>
                                  <a:pt x="0" y="16"/>
                                </a:moveTo>
                                <a:lnTo>
                                  <a:pt x="5669" y="16"/>
                                </a:lnTo>
                                <a:lnTo>
                                  <a:pt x="5669" y="32"/>
                                </a:lnTo>
                                <a:lnTo>
                                  <a:pt x="0" y="32"/>
                                </a:lnTo>
                                <a:lnTo>
                                  <a:pt x="0" y="16"/>
                                </a:lnTo>
                                <a:close/>
                                <a:moveTo>
                                  <a:pt x="0" y="40"/>
                                </a:moveTo>
                                <a:lnTo>
                                  <a:pt x="5669" y="40"/>
                                </a:lnTo>
                                <a:lnTo>
                                  <a:pt x="5669" y="48"/>
                                </a:lnTo>
                                <a:lnTo>
                                  <a:pt x="0" y="48"/>
                                </a:lnTo>
                                <a:lnTo>
                                  <a:pt x="0" y="40"/>
                                </a:lnTo>
                                <a:close/>
                              </a:path>
                            </a:pathLst>
                          </a:custGeom>
                          <a:solidFill>
                            <a:srgbClr val="99CC00"/>
                          </a:solidFill>
                          <a:ln w="0" cap="flat">
                            <a:solidFill>
                              <a:srgbClr val="99CC00"/>
                            </a:solidFill>
                            <a:prstDash val="solid"/>
                            <a:round/>
                            <a:headEnd/>
                            <a:tailEnd/>
                          </a:ln>
                        </wps:spPr>
                        <wps:bodyPr rot="0" vert="horz" wrap="square" lIns="91440" tIns="45720" rIns="91440" bIns="45720" anchor="t" anchorCtr="0" upright="1">
                          <a:noAutofit/>
                        </wps:bodyPr>
                      </wps:wsp>
                      <wps:wsp>
                        <wps:cNvPr id="1028" name="Rectangle 229"/>
                        <wps:cNvSpPr>
                          <a:spLocks noChangeArrowheads="1"/>
                        </wps:cNvSpPr>
                        <wps:spPr bwMode="auto">
                          <a:xfrm>
                            <a:off x="992505" y="1845310"/>
                            <a:ext cx="1323975" cy="170815"/>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9" name="Freeform 230"/>
                        <wps:cNvSpPr>
                          <a:spLocks noEditPoints="1"/>
                        </wps:cNvSpPr>
                        <wps:spPr bwMode="auto">
                          <a:xfrm>
                            <a:off x="990600" y="1843405"/>
                            <a:ext cx="1327785" cy="174625"/>
                          </a:xfrm>
                          <a:custGeom>
                            <a:avLst/>
                            <a:gdLst>
                              <a:gd name="T0" fmla="*/ 0 w 2091"/>
                              <a:gd name="T1" fmla="*/ 0 h 275"/>
                              <a:gd name="T2" fmla="*/ 2091 w 2091"/>
                              <a:gd name="T3" fmla="*/ 0 h 275"/>
                              <a:gd name="T4" fmla="*/ 2091 w 2091"/>
                              <a:gd name="T5" fmla="*/ 275 h 275"/>
                              <a:gd name="T6" fmla="*/ 0 w 2091"/>
                              <a:gd name="T7" fmla="*/ 275 h 275"/>
                              <a:gd name="T8" fmla="*/ 0 w 2091"/>
                              <a:gd name="T9" fmla="*/ 0 h 275"/>
                              <a:gd name="T10" fmla="*/ 6 w 2091"/>
                              <a:gd name="T11" fmla="*/ 272 h 275"/>
                              <a:gd name="T12" fmla="*/ 3 w 2091"/>
                              <a:gd name="T13" fmla="*/ 269 h 275"/>
                              <a:gd name="T14" fmla="*/ 2088 w 2091"/>
                              <a:gd name="T15" fmla="*/ 269 h 275"/>
                              <a:gd name="T16" fmla="*/ 2085 w 2091"/>
                              <a:gd name="T17" fmla="*/ 272 h 275"/>
                              <a:gd name="T18" fmla="*/ 2085 w 2091"/>
                              <a:gd name="T19" fmla="*/ 3 h 275"/>
                              <a:gd name="T20" fmla="*/ 2088 w 2091"/>
                              <a:gd name="T21" fmla="*/ 6 h 275"/>
                              <a:gd name="T22" fmla="*/ 3 w 2091"/>
                              <a:gd name="T23" fmla="*/ 6 h 275"/>
                              <a:gd name="T24" fmla="*/ 6 w 2091"/>
                              <a:gd name="T25" fmla="*/ 3 h 275"/>
                              <a:gd name="T26" fmla="*/ 6 w 2091"/>
                              <a:gd name="T27" fmla="*/ 272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091" h="275">
                                <a:moveTo>
                                  <a:pt x="0" y="0"/>
                                </a:moveTo>
                                <a:lnTo>
                                  <a:pt x="2091" y="0"/>
                                </a:lnTo>
                                <a:lnTo>
                                  <a:pt x="2091" y="275"/>
                                </a:lnTo>
                                <a:lnTo>
                                  <a:pt x="0" y="275"/>
                                </a:lnTo>
                                <a:lnTo>
                                  <a:pt x="0" y="0"/>
                                </a:lnTo>
                                <a:close/>
                                <a:moveTo>
                                  <a:pt x="6" y="272"/>
                                </a:moveTo>
                                <a:lnTo>
                                  <a:pt x="3" y="269"/>
                                </a:lnTo>
                                <a:lnTo>
                                  <a:pt x="2088" y="269"/>
                                </a:lnTo>
                                <a:lnTo>
                                  <a:pt x="2085" y="272"/>
                                </a:lnTo>
                                <a:lnTo>
                                  <a:pt x="2085" y="3"/>
                                </a:lnTo>
                                <a:lnTo>
                                  <a:pt x="2088" y="6"/>
                                </a:lnTo>
                                <a:lnTo>
                                  <a:pt x="3" y="6"/>
                                </a:lnTo>
                                <a:lnTo>
                                  <a:pt x="6" y="3"/>
                                </a:lnTo>
                                <a:lnTo>
                                  <a:pt x="6" y="27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30" name="Rectangle 231"/>
                        <wps:cNvSpPr>
                          <a:spLocks noChangeArrowheads="1"/>
                        </wps:cNvSpPr>
                        <wps:spPr bwMode="auto">
                          <a:xfrm>
                            <a:off x="2569845" y="1837690"/>
                            <a:ext cx="1003300" cy="170815"/>
                          </a:xfrm>
                          <a:prstGeom prst="rect">
                            <a:avLst/>
                          </a:prstGeom>
                          <a:solidFill>
                            <a:srgbClr val="F3B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1" name="Freeform 232"/>
                        <wps:cNvSpPr>
                          <a:spLocks noEditPoints="1"/>
                        </wps:cNvSpPr>
                        <wps:spPr bwMode="auto">
                          <a:xfrm>
                            <a:off x="2567940" y="1835785"/>
                            <a:ext cx="1007110" cy="174625"/>
                          </a:xfrm>
                          <a:custGeom>
                            <a:avLst/>
                            <a:gdLst>
                              <a:gd name="T0" fmla="*/ 0 w 1586"/>
                              <a:gd name="T1" fmla="*/ 0 h 275"/>
                              <a:gd name="T2" fmla="*/ 1586 w 1586"/>
                              <a:gd name="T3" fmla="*/ 0 h 275"/>
                              <a:gd name="T4" fmla="*/ 1586 w 1586"/>
                              <a:gd name="T5" fmla="*/ 275 h 275"/>
                              <a:gd name="T6" fmla="*/ 0 w 1586"/>
                              <a:gd name="T7" fmla="*/ 275 h 275"/>
                              <a:gd name="T8" fmla="*/ 0 w 1586"/>
                              <a:gd name="T9" fmla="*/ 0 h 275"/>
                              <a:gd name="T10" fmla="*/ 6 w 1586"/>
                              <a:gd name="T11" fmla="*/ 272 h 275"/>
                              <a:gd name="T12" fmla="*/ 3 w 1586"/>
                              <a:gd name="T13" fmla="*/ 269 h 275"/>
                              <a:gd name="T14" fmla="*/ 1583 w 1586"/>
                              <a:gd name="T15" fmla="*/ 269 h 275"/>
                              <a:gd name="T16" fmla="*/ 1580 w 1586"/>
                              <a:gd name="T17" fmla="*/ 272 h 275"/>
                              <a:gd name="T18" fmla="*/ 1580 w 1586"/>
                              <a:gd name="T19" fmla="*/ 3 h 275"/>
                              <a:gd name="T20" fmla="*/ 1583 w 1586"/>
                              <a:gd name="T21" fmla="*/ 6 h 275"/>
                              <a:gd name="T22" fmla="*/ 3 w 1586"/>
                              <a:gd name="T23" fmla="*/ 6 h 275"/>
                              <a:gd name="T24" fmla="*/ 6 w 1586"/>
                              <a:gd name="T25" fmla="*/ 3 h 275"/>
                              <a:gd name="T26" fmla="*/ 6 w 1586"/>
                              <a:gd name="T27" fmla="*/ 272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586" h="275">
                                <a:moveTo>
                                  <a:pt x="0" y="0"/>
                                </a:moveTo>
                                <a:lnTo>
                                  <a:pt x="1586" y="0"/>
                                </a:lnTo>
                                <a:lnTo>
                                  <a:pt x="1586" y="275"/>
                                </a:lnTo>
                                <a:lnTo>
                                  <a:pt x="0" y="275"/>
                                </a:lnTo>
                                <a:lnTo>
                                  <a:pt x="0" y="0"/>
                                </a:lnTo>
                                <a:close/>
                                <a:moveTo>
                                  <a:pt x="6" y="272"/>
                                </a:moveTo>
                                <a:lnTo>
                                  <a:pt x="3" y="269"/>
                                </a:lnTo>
                                <a:lnTo>
                                  <a:pt x="1583" y="269"/>
                                </a:lnTo>
                                <a:lnTo>
                                  <a:pt x="1580" y="272"/>
                                </a:lnTo>
                                <a:lnTo>
                                  <a:pt x="1580" y="3"/>
                                </a:lnTo>
                                <a:lnTo>
                                  <a:pt x="1583" y="6"/>
                                </a:lnTo>
                                <a:lnTo>
                                  <a:pt x="3" y="6"/>
                                </a:lnTo>
                                <a:lnTo>
                                  <a:pt x="6" y="3"/>
                                </a:lnTo>
                                <a:lnTo>
                                  <a:pt x="6" y="27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14" name="Rectangle 414"/>
                        <wps:cNvSpPr>
                          <a:spLocks noChangeArrowheads="1"/>
                        </wps:cNvSpPr>
                        <wps:spPr bwMode="auto">
                          <a:xfrm>
                            <a:off x="2700284" y="242570"/>
                            <a:ext cx="80962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1101A">
                              <w:r>
                                <w:rPr>
                                  <w:rFonts w:cs="DaunPenh"/>
                                  <w:b/>
                                  <w:bCs/>
                                  <w:color w:val="000000"/>
                                  <w:sz w:val="12"/>
                                  <w:szCs w:val="12"/>
                                </w:rPr>
                                <w:t>Существующие связи</w:t>
                              </w:r>
                            </w:p>
                          </w:txbxContent>
                        </wps:txbx>
                        <wps:bodyPr rot="0" vert="horz" wrap="square" lIns="0" tIns="0" rIns="0" bIns="0" anchor="t" anchorCtr="0">
                          <a:spAutoFit/>
                        </wps:bodyPr>
                      </wps:wsp>
                      <wps:wsp>
                        <wps:cNvPr id="415" name="Rectangle 415"/>
                        <wps:cNvSpPr>
                          <a:spLocks noChangeArrowheads="1"/>
                        </wps:cNvSpPr>
                        <wps:spPr bwMode="auto">
                          <a:xfrm>
                            <a:off x="2734147" y="556147"/>
                            <a:ext cx="80962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1101A">
                              <w:r>
                                <w:rPr>
                                  <w:rFonts w:cs="DaunPenh"/>
                                  <w:b/>
                                  <w:bCs/>
                                  <w:color w:val="000000"/>
                                  <w:sz w:val="12"/>
                                  <w:szCs w:val="12"/>
                                </w:rPr>
                                <w:t>Существующие связи</w:t>
                              </w:r>
                            </w:p>
                          </w:txbxContent>
                        </wps:txbx>
                        <wps:bodyPr rot="0" vert="horz" wrap="square" lIns="0" tIns="0" rIns="0" bIns="0" anchor="t" anchorCtr="0">
                          <a:spAutoFit/>
                        </wps:bodyPr>
                      </wps:wsp>
                      <wps:wsp>
                        <wps:cNvPr id="416" name="Rectangle 416"/>
                        <wps:cNvSpPr>
                          <a:spLocks noChangeArrowheads="1"/>
                        </wps:cNvSpPr>
                        <wps:spPr bwMode="auto">
                          <a:xfrm>
                            <a:off x="3069125" y="795711"/>
                            <a:ext cx="551601"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1101A">
                              <w:r>
                                <w:rPr>
                                  <w:rFonts w:cs="DaunPenh"/>
                                  <w:b/>
                                  <w:bCs/>
                                  <w:color w:val="000000"/>
                                  <w:sz w:val="12"/>
                                  <w:szCs w:val="12"/>
                                </w:rPr>
                                <w:t>Существующие</w:t>
                              </w:r>
                              <w:r>
                                <w:rPr>
                                  <w:rFonts w:cs="DaunPenh"/>
                                  <w:b/>
                                  <w:bCs/>
                                  <w:color w:val="000000"/>
                                  <w:sz w:val="12"/>
                                  <w:szCs w:val="12"/>
                                </w:rPr>
                                <w:br/>
                                <w:t>связи</w:t>
                              </w:r>
                            </w:p>
                          </w:txbxContent>
                        </wps:txbx>
                        <wps:bodyPr rot="0" vert="horz" wrap="square" lIns="0" tIns="0" rIns="0" bIns="0" anchor="t" anchorCtr="0">
                          <a:noAutofit/>
                        </wps:bodyPr>
                      </wps:wsp>
                      <wps:wsp>
                        <wps:cNvPr id="417" name="Rectangle 417"/>
                        <wps:cNvSpPr>
                          <a:spLocks noChangeArrowheads="1"/>
                        </wps:cNvSpPr>
                        <wps:spPr bwMode="auto">
                          <a:xfrm>
                            <a:off x="3110526" y="1160780"/>
                            <a:ext cx="538021"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1101A">
                              <w:r>
                                <w:rPr>
                                  <w:rFonts w:cs="DaunPenh"/>
                                  <w:b/>
                                  <w:bCs/>
                                  <w:color w:val="000000"/>
                                  <w:sz w:val="12"/>
                                  <w:szCs w:val="12"/>
                                </w:rPr>
                                <w:t>Существующие</w:t>
                              </w:r>
                              <w:r>
                                <w:rPr>
                                  <w:rFonts w:cs="DaunPenh"/>
                                  <w:b/>
                                  <w:bCs/>
                                  <w:color w:val="000000"/>
                                  <w:sz w:val="12"/>
                                  <w:szCs w:val="12"/>
                                </w:rPr>
                                <w:br/>
                                <w:t>связи</w:t>
                              </w:r>
                            </w:p>
                          </w:txbxContent>
                        </wps:txbx>
                        <wps:bodyPr rot="0" vert="horz" wrap="square" lIns="0" tIns="0" rIns="0" bIns="0" anchor="t" anchorCtr="0">
                          <a:spAutoFit/>
                        </wps:bodyPr>
                      </wps:wsp>
                      <wps:wsp>
                        <wps:cNvPr id="423" name="Rectangle 423"/>
                        <wps:cNvSpPr>
                          <a:spLocks noChangeArrowheads="1"/>
                        </wps:cNvSpPr>
                        <wps:spPr bwMode="auto">
                          <a:xfrm>
                            <a:off x="1891105" y="523604"/>
                            <a:ext cx="33083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rFonts w:cs="DaunPenh"/>
                                  <w:b/>
                                  <w:bCs/>
                                  <w:color w:val="000000"/>
                                  <w:sz w:val="18"/>
                                  <w:szCs w:val="18"/>
                                </w:rPr>
                                <w:t>КТСОП</w:t>
                              </w:r>
                            </w:p>
                          </w:txbxContent>
                        </wps:txbx>
                        <wps:bodyPr rot="0" vert="horz" wrap="none" lIns="0" tIns="0" rIns="0" bIns="0" anchor="t" anchorCtr="0">
                          <a:spAutoFit/>
                        </wps:bodyPr>
                      </wps:wsp>
                      <wps:wsp>
                        <wps:cNvPr id="427" name="Rectangle 427"/>
                        <wps:cNvSpPr>
                          <a:spLocks noChangeArrowheads="1"/>
                        </wps:cNvSpPr>
                        <wps:spPr bwMode="auto">
                          <a:xfrm>
                            <a:off x="1540535" y="815340"/>
                            <a:ext cx="5283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8"/>
                                  <w:szCs w:val="18"/>
                                </w:rPr>
                                <w:t>Эмуляция</w:t>
                              </w:r>
                            </w:p>
                          </w:txbxContent>
                        </wps:txbx>
                        <wps:bodyPr rot="0" vert="horz" wrap="square" lIns="0" tIns="0" rIns="0" bIns="0" anchor="t" anchorCtr="0">
                          <a:spAutoFit/>
                        </wps:bodyPr>
                      </wps:wsp>
                      <wps:wsp>
                        <wps:cNvPr id="428" name="Rectangle 428"/>
                        <wps:cNvSpPr>
                          <a:spLocks noChangeArrowheads="1"/>
                        </wps:cNvSpPr>
                        <wps:spPr bwMode="auto">
                          <a:xfrm>
                            <a:off x="1032460" y="864606"/>
                            <a:ext cx="50546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6"/>
                                  <w:szCs w:val="16"/>
                                </w:rPr>
                                <w:t>СПП (</w:t>
                              </w:r>
                              <w:r>
                                <w:rPr>
                                  <w:b/>
                                  <w:bCs/>
                                  <w:color w:val="000000"/>
                                  <w:sz w:val="16"/>
                                  <w:szCs w:val="16"/>
                                  <w:lang w:val="en-US"/>
                                </w:rPr>
                                <w:t>IMS</w:t>
                              </w:r>
                              <w:r>
                                <w:rPr>
                                  <w:b/>
                                  <w:bCs/>
                                  <w:color w:val="000000"/>
                                  <w:sz w:val="16"/>
                                  <w:szCs w:val="16"/>
                                </w:rPr>
                                <w:t>)</w:t>
                              </w:r>
                            </w:p>
                          </w:txbxContent>
                        </wps:txbx>
                        <wps:bodyPr rot="0" vert="horz" wrap="square" lIns="0" tIns="0" rIns="0" bIns="0" anchor="t" anchorCtr="0">
                          <a:spAutoFit/>
                        </wps:bodyPr>
                      </wps:wsp>
                      <wps:wsp>
                        <wps:cNvPr id="429" name="Rectangle 429"/>
                        <wps:cNvSpPr>
                          <a:spLocks noChangeArrowheads="1"/>
                        </wps:cNvSpPr>
                        <wps:spPr bwMode="auto">
                          <a:xfrm>
                            <a:off x="1097004" y="1167897"/>
                            <a:ext cx="50546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6"/>
                                  <w:szCs w:val="16"/>
                                </w:rPr>
                                <w:t>СПП (</w:t>
                              </w:r>
                              <w:r>
                                <w:rPr>
                                  <w:b/>
                                  <w:bCs/>
                                  <w:color w:val="000000"/>
                                  <w:sz w:val="16"/>
                                  <w:szCs w:val="16"/>
                                  <w:lang w:val="en-US"/>
                                </w:rPr>
                                <w:t>IMS</w:t>
                              </w:r>
                              <w:r>
                                <w:rPr>
                                  <w:b/>
                                  <w:bCs/>
                                  <w:color w:val="000000"/>
                                  <w:sz w:val="16"/>
                                  <w:szCs w:val="16"/>
                                </w:rPr>
                                <w:t>)</w:t>
                              </w:r>
                            </w:p>
                          </w:txbxContent>
                        </wps:txbx>
                        <wps:bodyPr rot="0" vert="horz" wrap="square" lIns="0" tIns="0" rIns="0" bIns="0" anchor="t" anchorCtr="0">
                          <a:spAutoFit/>
                        </wps:bodyPr>
                      </wps:wsp>
                      <wps:wsp>
                        <wps:cNvPr id="430" name="Rectangle 430"/>
                        <wps:cNvSpPr>
                          <a:spLocks noChangeArrowheads="1"/>
                        </wps:cNvSpPr>
                        <wps:spPr bwMode="auto">
                          <a:xfrm>
                            <a:off x="1385645" y="1473483"/>
                            <a:ext cx="50546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9E29D4">
                              <w:r>
                                <w:rPr>
                                  <w:b/>
                                  <w:bCs/>
                                  <w:color w:val="000000"/>
                                  <w:sz w:val="16"/>
                                  <w:szCs w:val="16"/>
                                </w:rPr>
                                <w:t>(</w:t>
                              </w:r>
                              <w:r>
                                <w:rPr>
                                  <w:b/>
                                  <w:bCs/>
                                  <w:color w:val="000000"/>
                                  <w:sz w:val="16"/>
                                  <w:szCs w:val="16"/>
                                  <w:lang w:val="en-US"/>
                                </w:rPr>
                                <w:t>IMS</w:t>
                              </w:r>
                              <w:r>
                                <w:rPr>
                                  <w:b/>
                                  <w:bCs/>
                                  <w:color w:val="000000"/>
                                  <w:sz w:val="16"/>
                                  <w:szCs w:val="16"/>
                                </w:rPr>
                                <w:t>)</w:t>
                              </w:r>
                            </w:p>
                          </w:txbxContent>
                        </wps:txbx>
                        <wps:bodyPr rot="0" vert="horz" wrap="square" lIns="0" tIns="0" rIns="0" bIns="0" anchor="t" anchorCtr="0">
                          <a:spAutoFit/>
                        </wps:bodyPr>
                      </wps:wsp>
                    </wpc:wpc>
                  </a:graphicData>
                </a:graphic>
              </wp:inline>
            </w:drawing>
          </mc:Choice>
          <mc:Fallback>
            <w:pict>
              <v:group id="Canvas 1039" o:spid="_x0000_s1181" editas="canvas" style="width:287.3pt;height:168.6pt;mso-position-horizontal-relative:char;mso-position-vertical-relative:line" coordsize="36487,21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">
                <v:shape id="_x0000_s1182" type="#_x0000_t75" style="position:absolute;width:36487;height:21412;visibility:visible;mso-wrap-style:square">
                  <v:fill o:detectmouseclick="t"/>
                  <v:path o:connecttype="none"/>
                </v:shape>
                <v:shape id="Freeform 180" o:spid="_x0000_s1183" style="position:absolute;left:10001;top:6330;width:12751;height:10649;visibility:visible;mso-wrap-style:square;v-text-anchor:top" coordsize="2008,1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8MA&#10;AADdAAAADwAAAGRycy9kb3ducmV2LnhtbESPzWoCMRDH7wXfIYzQW020UMpqFBGWCnpo1QcYNrMf&#10;uJmsm3Rd3945FHqbYf4fv1ltRt+qgfrYBLYwnxlQxEVwDVcWLuf87RNUTMgO28Bk4UERNuvJywoz&#10;F+78Q8MpVUpCOGZooU6py7SORU0e4yx0xHIrQ+8xydpX2vV4l3Df6oUxH9pjw9JQY0e7morr6ddL&#10;7+Lxnh/z4uvy3dzCoTXDbluW1r5Ox+0SVKIx/Yv/3Hsn+MYIrnwjI+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L8MAAADdAAAADwAAAAAAAAAAAAAAAACYAgAAZHJzL2Rv&#10;d25yZXYueG1sUEsFBgAAAAAEAAQA9QAAAIgDAAAAAA==&#10;" path="m,1677l,,2008,1677,,1677xe" fillcolor="#f3b200" stroked="f">
                  <v:path arrowok="t" o:connecttype="custom" o:connectlocs="0,1064895;0,0;1275080,1064895;0,1064895" o:connectangles="0,0,0,0"/>
                </v:shape>
                <v:shape id="Freeform 181" o:spid="_x0000_s1184" style="position:absolute;left:9982;top:6286;width:12827;height:10712;visibility:visible;mso-wrap-style:square;v-text-anchor:top" coordsize="2020,1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jPjMIA&#10;AADdAAAADwAAAGRycy9kb3ducmV2LnhtbERPS27CMBDdI/UO1lTqrtjtorQpBlGkqlnAgrQHGMVD&#10;HBGPI9sk4fY1EhK7eXrfWa4n14mBQmw9a3iZKxDEtTctNxr+fr+f30HEhGyw80waLhRhvXqYLbEw&#10;fuQDDVVqRA7hWKAGm1JfSBlrSw7j3PfEmTv64DBlGBppAo453HXyVak36bDl3GCxp62l+lSdnYZq&#10;sT//bMJYmnFXl182XQYXtlo/PU6bTxCJpnQX39ylyfOV+oDrN/kE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mM+MwgAAAN0AAAAPAAAAAAAAAAAAAAAAAJgCAABkcnMvZG93&#10;bnJldi54bWxQSwUGAAAAAAQABAD1AAAAhwMAAAAA&#10;" path="m,1687l,,2020,1687,,1687xm2011,1681r-2,5l1,9,6,7r,1677l3,1681r2008,xe" fillcolor="black" strokeweight="0">
                  <v:path arrowok="t" o:connecttype="custom" o:connectlocs="0,1071245;0,0;1282700,1071245;0,1071245;1276985,1067435;1275715,1070610;635,5715;3810,4445;3810,1069340;1905,1067435;1276985,1067435" o:connectangles="0,0,0,0,0,0,0,0,0,0,0"/>
                  <o:lock v:ext="edit" verticies="t"/>
                </v:shape>
                <v:shape id="Freeform 182" o:spid="_x0000_s1185" style="position:absolute;left:10001;top:5156;width:12865;height:10763;visibility:visible;mso-wrap-style:square;v-text-anchor:top" coordsize="2026,1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D4/cIA&#10;AADdAAAADwAAAGRycy9kb3ducmV2LnhtbESPQW/CMAyF75P2HyJP4jZSOCDUERAa2jSOA3b3Gq8t&#10;1E6VBCj/fj4gcbP1nt/7vFgN3JkLxdQGcTAZF2BIquBbqR0c9h+vczApo3jsgpCDGyVYLZ+fFlj6&#10;cJVvuuxybTREUokOmpz70tpUNcSYxqEnUe0vRMasa6ytj3jVcO7stChmlrEVbWiwp/eGqtPuzA7k&#10;HCN17S9vf+abY3/k6afdsHOjl2H9BibTkB/m+/WXV/xiovz6jY5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4Pj9wgAAAN0AAAAPAAAAAAAAAAAAAAAAAJgCAABkcnMvZG93&#10;bnJldi54bWxQSwUGAAAAAAQABAD1AAAAhwMAAAAA&#10;" path="m2026,r,1695l,,2026,xe" fillcolor="lime" stroked="f">
                  <v:path arrowok="t" o:connecttype="custom" o:connectlocs="1286510,0;1286510,1076325;0,0;1286510,0" o:connectangles="0,0,0,0"/>
                </v:shape>
                <v:shape id="Freeform 183" o:spid="_x0000_s1186" style="position:absolute;left:9944;top:5137;width:12941;height:10820;visibility:visible;mso-wrap-style:square;v-text-anchor:top" coordsize="2038,1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iTsMA&#10;AADdAAAADwAAAGRycy9kb3ducmV2LnhtbERP32vCMBB+F/Y/hBv4pmmLjK0ayxAEHxSmju31aM6k&#10;rLmUJmr1rzeDwd7u4/t5i2pwrbhQHxrPCvJpBoK49rpho+DzuJ68gggRWWPrmRTcKEC1fBotsNT+&#10;ynu6HKIRKYRDiQpsjF0pZagtOQxT3xEn7uR7hzHB3kjd4zWFu1YWWfYiHTacGix2tLJU/xzOTsHG&#10;sA9v+/vHMNvuum9b7MzXTCs1fh7e5yAiDfFf/Ofe6DQ/y3P4/Sad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ZiTsMAAADdAAAADwAAAAAAAAAAAAAAAACYAgAAZHJzL2Rv&#10;d25yZXYueG1sUEsFBgAAAAAEAAQA9QAAAIgDAAAAAA==&#10;" path="m2038,r,1704l,,2038,xm9,6l11,,2037,1695r-5,3l2032,3r3,3l9,6xe" fillcolor="black" strokeweight="0">
                  <v:path arrowok="t" o:connecttype="custom" o:connectlocs="1294130,0;1294130,1082040;0,0;1294130,0;5715,3810;6985,0;1293495,1076325;1290320,1078230;1290320,1905;1292225,3810;5715,3810" o:connectangles="0,0,0,0,0,0,0,0,0,0,0"/>
                  <o:lock v:ext="edit" verticies="t"/>
                </v:shape>
                <v:shape id="Freeform 184" o:spid="_x0000_s1187" style="position:absolute;left:10001;top:5080;width:12903;height:11023;visibility:visible;mso-wrap-style:square;v-text-anchor:top" coordsize="5472,4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FEMMA&#10;AADdAAAADwAAAGRycy9kb3ducmV2LnhtbERPS2sCMRC+C/0PYQq9adY9tHU1iggrHgrFx8XbsBk3&#10;i5vJkkR3669vCkJv8/E9Z7EabCvu5EPjWMF0koEgrpxuuFZwOpbjTxAhImtsHZOCHwqwWr6MFlho&#10;1/Oe7odYixTCoUAFJsaukDJUhiyGieuIE3dx3mJM0NdSe+xTuG1lnmXv0mLDqcFgRxtD1fVwswpK&#10;08++PoLfncqHPzfxkX9vN1apt9dhPQcRaYj/4qd7p9P8bJrD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MFEMMAAADdAAAADwAAAAAAAAAAAAAAAACYAgAAZHJzL2Rv&#10;d25yZXYueG1sUEsFBgAAAAAEAAQA9QAAAIgDAAAAAA==&#10;" path="m,c1789,343,3577,686,4490,1463v913,777,898,3086,982,3193e" fillcolor="#3cc" strokeweight="0">
                  <v:path arrowok="t" o:connecttype="custom" o:connectlocs="0,0;1058760,346382;1290320,1102360" o:connectangles="0,0,0"/>
                </v:shape>
                <v:shape id="Freeform 185" o:spid="_x0000_s1188" style="position:absolute;left:9994;top:5060;width:12929;height:11056;visibility:visible;mso-wrap-style:square;v-text-anchor:top" coordsize="548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ceMEA&#10;AADdAAAADwAAAGRycy9kb3ducmV2LnhtbERPzYrCMBC+C75DmAVvNq0uKl2jiLCwXkSrDzDbjG3Y&#10;ZlKaqPXtzYLgbT6+31mue9uIG3XeOFaQJSkI4tJpw5WC8+l7vADhA7LGxjEpeJCH9Wo4WGKu3Z2P&#10;dCtCJWII+xwV1CG0uZS+rMmiT1xLHLmL6yyGCLtK6g7vMdw2cpKmM2nRcGyosaVtTeVfcbUKfjXq&#10;6fVg9oc5XorPrC3MTj+UGn30my8QgfrwFr/cPzrOT7Mp/H8TT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NHHjBAAAA3QAAAA8AAAAAAAAAAAAAAAAAmAIAAGRycy9kb3du&#10;cmV2LnhtbFBLBQYAAAAABAAEAPUAAACGAwAAAAA=&#10;" path="m3,l672,129r659,135l1653,335r316,74l2277,487r301,82l2866,656r278,93l3408,848r252,107l3895,1069r218,122l4315,1323r181,141l4580,1542r78,86l4731,1722r68,100l4862,1928r59,113l5026,2279r88,252l5189,2792r61,264l5301,3317r41,253l5374,3810r14,113l5400,4032r11,101l5420,4228r9,88l5437,4395r8,71l5452,4527r7,50l5466,4617r7,29l5473,4644r8,16l5466,4667r-8,-16c5458,4651,5458,4650,5458,4649r-7,-29l5444,4580r-7,-52l5430,4467r-9,-71l5413,4317r-9,-88l5396,4134r-11,-101l5373,3925r-14,-112l5327,3573r-41,-253l5235,3059r-61,-262l5099,2536r-88,-250l4906,2048r-57,-111l4786,1831r-68,-100l4647,1639r-78,-86l4487,1477,4306,1336,4106,1205,3888,1084,3653,970,3403,863,3139,764,2861,671,2573,584,2273,502,1966,424,1650,350,1328,279,669,144,,15,3,xe" fillcolor="black" strokeweight="0">
                  <v:path arrowok="t" o:connecttype="custom" o:connectlocs="158512,30558;389910,79356;537099,115362;676033,155396;803880,200877;918754,253228;1017824,313397;1080332,365274;1115950,407913;1146850,456711;1185534,539857;1223983,661379;1250402,785742;1267621,902526;1273754,955114;1278471,1001543;1282481,1041103;1286019,1072371;1289322,1093691;1290973,1100087;1289322,1105535;1287435,1101271;1284132,1084926;1280830,1058158;1276820,1022626;1272810,979276;1267385,929767;1256534,846385;1234833,724626;1202754,600736;1157229,485137;1128923,433734;1096136,388252;1058395,349877;968525,285445;861671,229777;740428,180979;606920,138340;463741,100439;313249,66090;0,3553" o:connectangles="0,0,0,0,0,0,0,0,0,0,0,0,0,0,0,0,0,0,0,0,0,0,0,0,0,0,0,0,0,0,0,0,0,0,0,0,0,0,0,0,0"/>
                </v:shape>
                <v:rect id="Rectangle 186" o:spid="_x0000_s1189" style="position:absolute;left:25660;top:2387;width:999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ljcQA&#10;AADdAAAADwAAAGRycy9kb3ducmV2LnhtbERPTWvCQBC9F/wPywi9FN0YpGjMRmyhordWvXgbs2MS&#10;zM6mu1tN++vdQqG3ebzPyZe9acWVnG8sK5iMExDEpdUNVwoO+7fRDIQPyBpby6Tgmzwsi8FDjpm2&#10;N/6g6y5UIoawz1BBHUKXSenLmgz6se2II3e2zmCI0FVSO7zFcNPKNEmepcGGY0ONHb3WVF52X0ZB&#10;93lit53O39f4c3yZPzWp76tUqcdhv1qACNSHf/Gfe6Pj/GQyhd9v4gm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I5Y3EAAAA3QAAAA8AAAAAAAAAAAAAAAAAmAIAAGRycy9k&#10;b3ducmV2LnhtbFBLBQYAAAAABAAEAPUAAACJAwAAAAA=&#10;" fillcolor="lime" stroked="f"/>
                <v:shape id="Freeform 187" o:spid="_x0000_s1190" style="position:absolute;left:25641;top:2368;width:10033;height:1746;visibility:visible;mso-wrap-style:square;v-text-anchor:top" coordsize="1580,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7bMIA&#10;AADdAAAADwAAAGRycy9kb3ducmV2LnhtbERPyWrDMBC9F/IPYgK9NXJaGlw3iimGgOktCyTHwRov&#10;rTUSlmK7fx8VCr3N462zzWfTi5EG31lWsF4lIIgrqztuFJxP+6cUhA/IGnvLpOCHPOS7xcMWM20n&#10;PtB4DI2IIewzVNCG4DIpfdWSQb+yjjhytR0MhgiHRuoBpxhuevmcJBtpsOPY0KKjoqXq+3gzCoqX&#10;evZf3H92aeHIXd7Kom6uSj0u5493EIHm8C/+c5c6zk/Wr/D7TTxB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6ztswgAAAN0AAAAPAAAAAAAAAAAAAAAAAJgCAABkcnMvZG93&#10;bnJldi54bWxQSwUGAAAAAAQABAD1AAAAhwMAAAAA&#10;" path="m,l1580,r,275l,275,,xm6,272l3,269r1574,l1574,272r,-269l1577,6,3,6,6,3r,269xe" fillcolor="black" strokeweight="0">
                  <v:path arrowok="t" o:connecttype="custom" o:connectlocs="0,0;1003300,0;1003300,174625;0,174625;0,0;3810,172720;1905,170815;1001395,170815;999490,172720;999490,1905;1001395,3810;1905,3810;3810,1905;3810,172720" o:connectangles="0,0,0,0,0,0,0,0,0,0,0,0,0,0"/>
                  <o:lock v:ext="edit" verticies="t"/>
                </v:shape>
                <v:shape id="Freeform 188" o:spid="_x0000_s1191" style="position:absolute;left:25698;top:6216;width:9957;height:10878;visibility:visible;mso-wrap-style:square;v-text-anchor:top" coordsize="1568,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5OMcA&#10;AADdAAAADwAAAGRycy9kb3ducmV2LnhtbESPT2vCQBDF74V+h2UKvdWNPViJrmKVYhGk+Af0OGbH&#10;JDQ7G7JjTP303ULB2wzv/d68GU87V6mWmlB6NtDvJaCIM29Lzg3sdx8vQ1BBkC1WnsnADwWYTh4f&#10;xphaf+UNtVvJVQzhkKKBQqROtQ5ZQQ5Dz9fEUTv7xqHEtcm1bfAaw12lX5NkoB2WHC8UWNO8oOx7&#10;e3GxxnLxdgiyHIbjKV/fLrJqv95Xxjw/dbMRKKFO7uZ/+tNGLukP4O+bOIK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JuTjHAAAA3QAAAA8AAAAAAAAAAAAAAAAAmAIAAGRy&#10;cy9kb3ducmV2LnhtbFBLBQYAAAAABAAEAPUAAACMAwAAAAA=&#10;" path="m,1713l,,1568,1713,,1713xe" fillcolor="#f3b200" stroked="f">
                  <v:path arrowok="t" o:connecttype="custom" o:connectlocs="0,1087755;0,0;995680,1087755;0,1087755" o:connectangles="0,0,0,0"/>
                </v:shape>
                <v:shape id="Freeform 189" o:spid="_x0000_s1192" style="position:absolute;left:25679;top:6165;width:10020;height:10948;visibility:visible;mso-wrap-style:square;v-text-anchor:top" coordsize="1578,1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mwhsQA&#10;AADdAAAADwAAAGRycy9kb3ducmV2LnhtbERP22rCQBB9F/yHZQp9091YUEldpYhthT6Ilw8Ys2OS&#10;mp0N2W0S/74rCL7N4VxnseptJVpqfOlYQzJWIIgzZ0rONZyOn6M5CB+QDVaOScONPKyWw8ECU+M6&#10;3lN7CLmIIexT1FCEUKdS+qwgi37sauLIXVxjMUTY5NI02MVwW8mJUlNpseTYUGBN64Ky6+HPapgk&#10;u7fv6+ayUeH08/sl2/Oxm561fn3pP95BBOrDU/xwb02cr5IZ3L+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5sIbEAAAA3QAAAA8AAAAAAAAAAAAAAAAAmAIAAGRycy9k&#10;b3ducmV2LnhtbFBLBQYAAAAABAAEAPUAAACJAwAAAAA=&#10;" path="m,1724l,,1578,1724,,1724xm1571,1718r-2,5l1,10,6,8r,1713l3,1718r1568,xe" fillcolor="black" strokeweight="0">
                  <v:path arrowok="t" o:connecttype="custom" o:connectlocs="0,1094740;0,0;1002030,1094740;0,1094740;997585,1090930;996315,1094105;635,6350;3810,5080;3810,1092835;1905,1090930;997585,1090930" o:connectangles="0,0,0,0,0,0,0,0,0,0,0"/>
                  <o:lock v:ext="edit" verticies="t"/>
                </v:shape>
                <v:shape id="Freeform 190" o:spid="_x0000_s1193" style="position:absolute;left:25698;top:5156;width:10033;height:11023;visibility:visible;mso-wrap-style:square;v-text-anchor:top" coordsize="1580,1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8hF8cA&#10;AADdAAAADwAAAGRycy9kb3ducmV2LnhtbESPQU8CMRCF7yb+h2ZMuBhpIUrISiHERISLCaD3yXbY&#10;Lm6n67Yu6793DibcZvLevPfNYjWERvXUpTqyhcnYgCIuo6u5svBxfH2Yg0oZ2WETmSz8UoLV8vZm&#10;gYWLF95Tf8iVkhBOBVrwObeF1qn0FDCNY0ss2il2AbOsXaVdhxcJD42eGjPTAWuWBo8tvXgqvw4/&#10;wcL5vJv320/j7zf7t/Xp8fvpfRp21o7uhvUzqExDvpr/r7dO8M1EcOUbGUE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vIRfHAAAA3QAAAA8AAAAAAAAAAAAAAAAAmAIAAGRy&#10;cy9kb3ducmV2LnhtbFBLBQYAAAAABAAEAPUAAACMAwAAAAA=&#10;" path="m1580,r,1736l,,1580,xe" fillcolor="lime" stroked="f">
                  <v:path arrowok="t" o:connecttype="custom" o:connectlocs="1003300,0;1003300,1102360;0,0;1003300,0" o:connectangles="0,0,0,0"/>
                </v:shape>
                <v:shape id="Freeform 191" o:spid="_x0000_s1194" style="position:absolute;left:25654;top:5137;width:10096;height:11093;visibility:visible;mso-wrap-style:square;v-text-anchor:top" coordsize="1590,1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P8cEA&#10;AADdAAAADwAAAGRycy9kb3ducmV2LnhtbERPy6rCMBDdC/5DGMGdpq1YtBpFfIArQe9duByasS02&#10;k9JErX9vLlxwN4fznOW6M7V4UusqywricQSCOLe64kLB789hNAPhPLLG2jIpeJOD9arfW2Km7YvP&#10;9Lz4QoQQdhkqKL1vMildXpJBN7YNceButjXoA2wLqVt8hXBTyySKUmmw4tBQYkPbkvL75WEUbJL7&#10;LE58ek717rq/TXenSbcnpYaDbrMA4anzX/G/+6jD/Ciew9834QS5+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4D/HBAAAA3QAAAA8AAAAAAAAAAAAAAAAAmAIAAGRycy9kb3du&#10;cmV2LnhtbFBLBQYAAAAABAAEAPUAAACGAwAAAAA=&#10;" path="m1590,r,1747l,,1590,xm7,6l9,1,1589,1737r-5,2l1584,3r3,3l7,6xe" fillcolor="black" strokeweight="0">
                  <v:path arrowok="t" o:connecttype="custom" o:connectlocs="1009650,0;1009650,1109345;0,0;1009650,0;4445,3810;5715,635;1009015,1102995;1005840,1104265;1005840,1905;1007745,3810;4445,3810" o:connectangles="0,0,0,0,0,0,0,0,0,0,0"/>
                  <o:lock v:ext="edit" verticies="t"/>
                </v:shape>
                <v:rect id="Rectangle 192" o:spid="_x0000_s1195" style="position:absolute;left:9772;top:2387;width:13246;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8pM8YA&#10;AADdAAAADwAAAGRycy9kb3ducmV2LnhtbESPQW/CMAyF75P4D5GRdkEjXYWm0REQmzQEt8F24WYa&#10;r61onC4J0O3X4wPSbrbe83ufZ4vetepMITaeDTyOM1DEpbcNVwa+Pt8fnkHFhGyx9UwGfinCYj64&#10;m2Fh/YW3dN6lSkkIxwIN1Cl1hdaxrMlhHPuOWLRvHxwmWUOlbcCLhLtW51n2pB02LA01dvRWU3nc&#10;nZyB7ufAYTOZfqzwb/86HTV57KvcmPthv3wBlahP/+bb9doKfpYLv3wjI+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8pM8YAAADdAAAADwAAAAAAAAAAAAAAAACYAgAAZHJz&#10;L2Rvd25yZXYueG1sUEsFBgAAAAAEAAQA9QAAAIsDAAAAAA==&#10;" fillcolor="lime" stroked="f"/>
                <v:shape id="Freeform 193" o:spid="_x0000_s1196" style="position:absolute;left:9753;top:2368;width:13284;height:1746;visibility:visible;mso-wrap-style:square;v-text-anchor:top" coordsize="209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dMIA&#10;AADdAAAADwAAAGRycy9kb3ducmV2LnhtbERPS2vCQBC+F/wPywheSt0Y2iCpq4gieDW+rkN2moRm&#10;Z+PuauK/7xYKvc3H95zFajCteJDzjWUFs2kCgri0uuFKwem4e5uD8AFZY2uZFDzJw2o5ellgrm3P&#10;B3oUoRIxhH2OCuoQulxKX9Zk0E9tRxy5L+sMhghdJbXDPoabVqZJkkmDDceGGjva1FR+F3ejoJpv&#10;i+NHfwnn68299ocie1+nqNRkPKw/QQQawr/4z73XcX6SzuD3m3iC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j6x0wgAAAN0AAAAPAAAAAAAAAAAAAAAAAJgCAABkcnMvZG93&#10;bnJldi54bWxQSwUGAAAAAAQABAD1AAAAhwMAAAAA&#10;" path="m,l2092,r,275l,275,,xm6,272l3,269r2086,l2086,272r,-269l2089,6,3,6,6,3r,269xe" fillcolor="black" strokeweight="0">
                  <v:path arrowok="t" o:connecttype="custom" o:connectlocs="0,0;1328420,0;1328420,174625;0,174625;0,0;3810,172720;1905,170815;1326515,170815;1324610,172720;1324610,1905;1326515,3810;1905,3810;3810,1905;3810,172720" o:connectangles="0,0,0,0,0,0,0,0,0,0,0,0,0,0"/>
                  <o:lock v:ext="edit" verticies="t"/>
                </v:shape>
                <v:rect id="Rectangle 211" o:spid="_x0000_s1197" style="position:absolute;left:952;top:2190;width:1194;height:22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XtMAA&#10;AADcAAAADwAAAGRycy9kb3ducmV2LnhtbERPS2rDMBDdF3IHMYHsGrkJ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UXtMAAAADcAAAADwAAAAAAAAAAAAAAAACYAgAAZHJzL2Rvd25y&#10;ZXYueG1sUEsFBgAAAAAEAAQA9QAAAIUDAAAAAA==&#10;" filled="f" stroked="f">
                  <v:textbox style="mso-fit-shape-to-text:t" inset="0,0,0,0">
                    <w:txbxContent>
                      <w:p w:rsidR="0059726E" w:rsidRDefault="0059726E">
                        <w:r>
                          <w:rPr>
                            <w:rFonts w:ascii="Wingdings" w:hAnsi="Wingdings" w:cs="Wingdings"/>
                            <w:b/>
                            <w:bCs/>
                            <w:color w:val="000000"/>
                            <w:lang w:val="en-US"/>
                          </w:rPr>
                          <w:t></w:t>
                        </w:r>
                      </w:p>
                    </w:txbxContent>
                  </v:textbox>
                </v:rect>
                <v:rect id="Rectangle 212" o:spid="_x0000_s1198" style="position:absolute;left:952;top:14871;width:1194;height:22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yL8IA&#10;AADcAAAADwAAAGRycy9kb3ducmV2LnhtbESPzYoCMRCE7wu+Q2jB25pRYX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bIv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lang w:val="en-US"/>
                          </w:rPr>
                          <w:t></w:t>
                        </w:r>
                      </w:p>
                    </w:txbxContent>
                  </v:textbox>
                </v:rect>
                <v:rect id="Rectangle 213" o:spid="_x0000_s1199" style="position:absolute;left:952;top:11639;width:1194;height:22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oz78A&#10;AADcAAAADwAAAGRycy9kb3ducmV2LnhtbERPy4rCMBTdC/MP4Q7MTtNREa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WjPvwAAANwAAAAPAAAAAAAAAAAAAAAAAJgCAABkcnMvZG93bnJl&#10;di54bWxQSwUGAAAAAAQABAD1AAAAhAMAAAAA&#10;" filled="f" stroked="f">
                  <v:textbox style="mso-fit-shape-to-text:t" inset="0,0,0,0">
                    <w:txbxContent>
                      <w:p w:rsidR="0059726E" w:rsidRDefault="0059726E">
                        <w:r>
                          <w:rPr>
                            <w:rFonts w:ascii="Wingdings" w:hAnsi="Wingdings" w:cs="Wingdings"/>
                            <w:b/>
                            <w:bCs/>
                            <w:color w:val="000000"/>
                            <w:lang w:val="en-US"/>
                          </w:rPr>
                          <w:t></w:t>
                        </w:r>
                      </w:p>
                    </w:txbxContent>
                  </v:textbox>
                </v:rect>
                <v:rect id="Rectangle 214" o:spid="_x0000_s1200" style="position:absolute;left:952;top:8153;width:1194;height:22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NVMIA&#10;AADcAAAADwAAAGRycy9kb3ducmV2LnhtbESPzYoCMRCE74LvEFrwphl/WGQ0igiCu3hx9AGaSc8P&#10;Jp0hic7s228WFvZYVNVX1O4wWCPe5EPrWMFinoEgLp1uuVbwuJ9nGxAhIms0jknBNwU47MejHeba&#10;9XyjdxFrkSAcclTQxNjlUoayIYth7jri5FXOW4xJ+lpqj32CWyOXWfYhLbacFhrs6NRQ+SxeVoG8&#10;F+d+Uxifua9ldTWfl1tFTqnpZDhuQUQa4n/4r33RClb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1U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lang w:val="en-US"/>
                          </w:rPr>
                          <w:t></w:t>
                        </w:r>
                      </w:p>
                    </w:txbxContent>
                  </v:textbox>
                </v:rect>
                <v:rect id="Rectangle 215" o:spid="_x0000_s1201" style="position:absolute;left:952;top:5022;width:1194;height:22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TI8IA&#10;AADcAAAADwAAAGRycy9kb3ducmV2LnhtbESP3WoCMRSE7wXfIRzBO826li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1MjwgAAANwAAAAPAAAAAAAAAAAAAAAAAJgCAABkcnMvZG93&#10;bnJldi54bWxQSwUGAAAAAAQABAD1AAAAhwMAAAAA&#10;" filled="f" stroked="f">
                  <v:textbox style="mso-fit-shape-to-text:t" inset="0,0,0,0">
                    <w:txbxContent>
                      <w:p w:rsidR="0059726E" w:rsidRDefault="0059726E">
                        <w:r>
                          <w:rPr>
                            <w:rFonts w:ascii="Wingdings" w:hAnsi="Wingdings" w:cs="Wingdings"/>
                            <w:b/>
                            <w:bCs/>
                            <w:color w:val="000000"/>
                            <w:lang w:val="en-US"/>
                          </w:rPr>
                          <w:t></w:t>
                        </w:r>
                      </w:p>
                    </w:txbxContent>
                  </v:textbox>
                </v:rect>
                <v:shape id="Freeform 217" o:spid="_x0000_s1202" style="position:absolute;left:431;top:4489;width:36037;height:305;visibility:visible;mso-wrap-style:square;v-text-anchor:top" coordsize="56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3FMQA&#10;AADcAAAADwAAAGRycy9kb3ducmV2LnhtbESPT4vCMBTE74LfIbwFL7Km/kGkaxQVBHFR1N3L3h7J&#10;sy02L6WJWr/9RhA8DjPzG2Y6b2wpblT7wrGCfi8BQaydKThT8Puz/pyA8AHZYOmYFDzIw3zWbk0x&#10;Ne7OR7qdQiYihH2KCvIQqlRKr3Oy6HuuIo7e2dUWQ5R1Jk2N9wi3pRwkyVhaLDgu5FjRKid9OV2t&#10;gv1yp7l73jX6+HewXZZue/neKNX5aBZfIAI14R1+tTdGwXA0gueZe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fdxTEAAAA3AAAAA8AAAAAAAAAAAAAAAAAmAIAAGRycy9k&#10;b3ducmV2LnhtbFBLBQYAAAAABAAEAPUAAACJAwAAAAA=&#10;" path="m,l5675,r,8l,8,,xm,16r5675,l5675,32,,32,,16xm,40r5675,l5675,48,,48,,40xe" fillcolor="#9c0" strokecolor="#9c0" strokeweight="0">
                  <v:path arrowok="t" o:connecttype="custom" o:connectlocs="0,0;3603625,0;3603625,5080;0,5080;0,0;0,10160;3603625,10160;3603625,20320;0,20320;0,10160;0,25400;3603625,25400;3603625,30480;0,30480;0,25400" o:connectangles="0,0,0,0,0,0,0,0,0,0,0,0,0,0,0"/>
                  <o:lock v:ext="edit" verticies="t"/>
                </v:shape>
                <v:shape id="Freeform 218" o:spid="_x0000_s1203" style="position:absolute;left:450;top:7823;width:36037;height:38;visibility:visible;mso-wrap-style:square;v-text-anchor:top" coordsize="56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5ScQA&#10;AADcAAAADwAAAGRycy9kb3ducmV2LnhtbESPQWvCQBSE74X+h+UVein6Ym2jRFcppQWhJ7XeH9ln&#10;Es2+Dbtbk/57Vyj0OMzMN8xyPdhWXdiHxomGyTgDxVI600il4Xv/OZqDCpHEUOuENfxygPXq/m5J&#10;hXG9bPmyi5VKEAkFaahj7ArEUNZsKYxdx5K8o/OWYpK+QuOpT3Db4nOW5WipkbRQU8fvNZfn3Y/V&#10;0OHT4dTjx2EvzudmhpOv/Nxq/fgwvC1ARR7if/ivvTEapi+vcDuTjg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peUnEAAAA3AAAAA8AAAAAAAAAAAAAAAAAmAIAAGRycy9k&#10;b3ducmV2LnhtbFBLBQYAAAAABAAEAPUAAACJAwAAAAA=&#10;" path="m,l24,r,6l,6,,xm42,l66,r,6l42,6,42,xm84,r24,l108,6,84,6,84,xm125,r24,l149,6r-24,l125,xm167,r24,l191,6r-24,l167,xm209,r23,l232,6r-23,l209,xm250,r24,l274,6r-24,l250,xm292,r24,l316,6r-24,l292,xm333,r24,l357,6r-24,l333,xm375,r24,l399,6r-24,l375,xm417,r24,l441,6r-24,l417,xm459,r23,l482,6r-23,l459,xm500,r24,l524,6r-24,l500,xm542,r24,l566,6r-24,l542,xm583,r24,l607,6r-24,l583,xm625,r24,l649,6r-24,l625,xm667,r23,l690,6r-23,l667,xm708,r24,l732,6r-24,l708,xm750,r24,l774,6r-24,l750,xm792,r23,l815,6r-23,l792,xm833,r24,l857,6r-24,l833,xm875,r24,l899,6r-24,l875,xm916,r24,l940,6r-24,l916,xm958,r24,l982,6r-24,l958,xm1000,r23,l1023,6r-23,l1000,xm1041,r24,l1065,6r-24,l1041,xm1083,r24,l1107,6r-24,l1083,xm1124,r25,l1149,6r-25,l1124,xm1166,r24,l1190,6r-24,l1166,xm1208,r24,l1232,6r-24,l1208,xm1250,r23,l1273,6r-23,l1250,xm1291,r24,l1315,6r-24,l1291,xm1333,r24,l1357,6r-24,l1333,xm1374,r24,l1398,6r-24,l1374,xm1416,r24,l1440,6r-24,l1416,xm1458,r23,l1481,6r-23,l1458,xm1500,r23,l1523,6r-23,l1500,xm1541,r24,l1565,6r-24,l1541,xm1583,r24,l1607,6r-24,l1583,xm1624,r24,l1648,6r-24,l1624,xm1666,r24,l1690,6r-24,l1666,xm1708,r23,l1731,6r-23,l1708,xm1749,r24,l1773,6r-24,l1749,xm1791,r23,l1814,6r-23,l1791,xm1832,r24,l1856,6r-24,l1832,xm1874,r24,l1898,6r-24,l1874,xm1916,r24,l1940,6r-24,l1916,xm1957,r24,l1981,6r-24,l1957,xm1999,r24,l2023,6r-24,l1999,xm2041,r23,l2064,6r-23,l2041,xm2082,r24,l2106,6r-24,l2082,xm2124,r24,l2148,6r-24,l2124,xm2165,r24,l2189,6r-24,l2165,xm2207,r24,l2231,6r-24,l2207,xm2249,r24,l2273,6r-24,l2249,xm2291,r23,l2314,6r-23,l2291,xm2332,r24,l2356,6r-24,l2332,xm2374,r24,l2398,6r-24,l2374,xm2415,r24,l2439,6r-24,l2415,xm2457,r24,l2481,6r-24,l2457,xm2499,r23,l2522,6r-23,l2499,xm2540,r24,l2564,6r-24,l2540,xm2582,r24,l2606,6r-24,l2582,xm2624,r23,l2647,6r-23,l2624,xm2665,r24,l2689,6r-24,l2665,xm2707,r24,l2731,6r-24,l2707,xm2749,r23,l2772,6r-23,l2749,xm2790,r24,l2814,6r-24,l2790,xm2832,r23,l2855,6r-23,l2832,xm2873,r24,l2897,6r-24,l2873,xm2915,r24,l2939,6r-24,l2915,xm2956,r24,l2980,6r-24,l2956,xm2998,r24,l3022,6r-24,l2998,xm3040,r24,l3064,6r-24,l3040,xm3082,r23,l3105,6r-23,l3082,xm3123,r24,l3147,6r-24,l3123,xm3165,r24,l3189,6r-24,l3165,xm3206,r24,l3230,6r-24,l3206,xm3248,r24,l3272,6r-24,l3248,xm3290,r23,l3313,6r-23,l3290,xm3331,r24,l3355,6r-24,l3331,xm3373,r24,l3397,6r-24,l3373,xm3415,r24,l3439,6r-24,l3415,xm3456,r24,l3480,6r-24,l3456,xm3498,r24,l3522,6r-24,l3498,xm3540,r23,l3563,6r-23,l3540,xm3581,r24,l3605,6r-24,l3581,xm3623,r23,l3646,6r-23,l3623,xm3664,r24,l3688,6r-24,l3664,xm3706,r24,l3730,6r-24,l3706,xm3748,r24,l3772,6r-24,l3748,xm3789,r24,l3813,6r-24,l3789,xm3831,r24,l3855,6r-24,l3831,xm3873,r23,l3896,6r-23,l3873,xm3914,r24,l3938,6r-24,l3914,xm3956,r24,l3980,6r-24,l3956,xm3997,r24,l4021,6r-24,l3997,xm4039,r24,l4063,6r-24,l4039,xm4081,r24,l4105,6r-24,l4081,xm4123,r23,l4146,6r-23,l4123,xm4164,r24,l4188,6r-24,l4164,xm4206,r24,l4230,6r-24,l4206,xm4247,r24,l4271,6r-24,l4247,xm4289,r24,l4313,6r-24,l4289,xm4331,r23,l4354,6r-23,l4331,xm4372,r24,l4396,6r-24,l4372,xm4414,r24,l4438,6r-24,l4414,xm4456,r23,l4479,6r-23,l4456,xm4497,r24,l4521,6r-24,l4497,xm4539,r24,l4563,6r-24,l4539,xm4581,r23,l4604,6r-23,l4581,xm4622,r24,l4646,6r-24,l4622,xm4664,r23,l4687,6r-23,l4664,xm4705,r24,l4729,6r-24,l4705,xm4747,r24,l4771,6r-24,l4747,xm4788,r24,l4812,6r-24,l4788,xm4830,r24,l4854,6r-24,l4830,xm4872,r24,l4896,6r-24,l4872,xm4914,r23,l4937,6r-23,l4914,xm4955,r24,l4979,6r-24,l4955,xm4997,r24,l5021,6r-24,l4997,xm5038,r24,l5062,6r-24,l5038,xm5080,r24,l5104,6r-24,l5080,xm5122,r23,l5145,6r-23,l5122,xm5163,r24,l5187,6r-24,l5163,xm5205,r24,l5229,6r-24,l5205,xm5247,r24,l5271,6r-24,l5247,xm5288,r24,l5312,6r-24,l5288,xm5330,r24,l5354,6r-24,l5330,xm5372,r23,l5395,6r-23,l5372,xm5413,r24,l5437,6r-24,l5413,xm5455,r24,l5479,6r-24,l5455,xm5496,r24,l5520,6r-24,l5496,xm5538,r24,l5562,6r-24,l5538,xm5580,r24,l5604,6r-24,l5580,xm5621,r24,l5645,6r-24,l5621,xm5663,r12,l5675,6r-12,l5663,xe" fillcolor="black" strokeweight="0">
                  <v:path arrowok="t" o:connecttype="custom" o:connectlocs="53340,0;121285,0;173990,3810;211455,3810;264795,0;344170,0;412115,0;464820,3810;502920,3810;555625,0;635000,0;702945,0;755650,3810;793750,3810;846455,0;925830,0;993775,0;1046480,3810;1084580,3810;1137285,0;1216660,0;1284605,0;1337310,3810;1374775,3810;1428115,0;1507490,0;1575435,0;1628140,3810;1666240,3810;1718945,0;1798320,0;1866265,0;1918970,3810;1957070,3810;2009775,0;2089150,0;2157095,0;2209800,3810;2247900,3810;2300605,0;2379980,0;2447925,0;2500630,3810;2538095,3810;2591435,0;2670810,0;2738755,0;2791460,3810;2829560,3810;2882265,0;2961640,0;3029585,0;3082290,3810;3120390,3810;3173095,0;3252470,0;3320415,0;3373120,3810;3411220,3810;3463925,0;3543300,0;3603625,0" o:connectangles="0,0,0,0,0,0,0,0,0,0,0,0,0,0,0,0,0,0,0,0,0,0,0,0,0,0,0,0,0,0,0,0,0,0,0,0,0,0,0,0,0,0,0,0,0,0,0,0,0,0,0,0,0,0,0,0,0,0,0,0,0,0"/>
                  <o:lock v:ext="edit" verticies="t"/>
                </v:shape>
                <v:shape id="Freeform 219" o:spid="_x0000_s1204" style="position:absolute;left:450;top:11049;width:36037;height:38;visibility:visible;mso-wrap-style:square;v-text-anchor:top" coordsize="56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nPsMA&#10;AADcAAAADwAAAGRycy9kb3ducmV2LnhtbESPQWvCQBSE7wX/w/KEXkp90Za0pK4iYqHQU7XeH9nX&#10;JJp9G3ZXE/+9WxA8DjPzDTNfDrZVZ/ahcaJhOslAsZTONFJp+N19Pr+DCpHEUOuENVw4wHIxephT&#10;YVwvP3zexkoliISCNNQxdgViKGu2FCauY0nen/OWYpK+QuOpT3Db4izLcrTUSFqoqeN1zeVxe7Ia&#10;OnzaH3rc7HfifG7ecPqdH1utH8fD6gNU5CHew7f2l9Hw8prD/5l0BHB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nPsMAAADcAAAADwAAAAAAAAAAAAAAAACYAgAAZHJzL2Rv&#10;d25yZXYueG1sUEsFBgAAAAAEAAQA9QAAAIgDAAAAAA==&#10;" path="m,l24,r,6l,6,,xm42,l66,r,6l42,6,42,xm84,r24,l108,6,84,6,84,xm125,r24,l149,6r-24,l125,xm167,r24,l191,6r-24,l167,xm209,r23,l232,6r-23,l209,xm250,r24,l274,6r-24,l250,xm292,r24,l316,6r-24,l292,xm333,r24,l357,6r-24,l333,xm375,r24,l399,6r-24,l375,xm417,r24,l441,6r-24,l417,xm459,r23,l482,6r-23,l459,xm500,r24,l524,6r-24,l500,xm542,r24,l566,6r-24,l542,xm583,r24,l607,6r-24,l583,xm625,r24,l649,6r-24,l625,xm667,r23,l690,6r-23,l667,xm708,r24,l732,6r-24,l708,xm750,r24,l774,6r-24,l750,xm792,r23,l815,6r-23,l792,xm833,r24,l857,6r-24,l833,xm875,r24,l899,6r-24,l875,xm916,r24,l940,6r-24,l916,xm958,r24,l982,6r-24,l958,xm1000,r23,l1023,6r-23,l1000,xm1041,r24,l1065,6r-24,l1041,xm1083,r24,l1107,6r-24,l1083,xm1124,r25,l1149,6r-25,l1124,xm1166,r24,l1190,6r-24,l1166,xm1208,r24,l1232,6r-24,l1208,xm1250,r23,l1273,6r-23,l1250,xm1291,r24,l1315,6r-24,l1291,xm1333,r24,l1357,6r-24,l1333,xm1374,r24,l1398,6r-24,l1374,xm1416,r24,l1440,6r-24,l1416,xm1458,r23,l1481,6r-23,l1458,xm1500,r23,l1523,6r-23,l1500,xm1541,r24,l1565,6r-24,l1541,xm1583,r24,l1607,6r-24,l1583,xm1624,r24,l1648,6r-24,l1624,xm1666,r24,l1690,6r-24,l1666,xm1708,r23,l1731,6r-23,l1708,xm1749,r24,l1773,6r-24,l1749,xm1791,r23,l1814,6r-23,l1791,xm1832,r24,l1856,6r-24,l1832,xm1874,r24,l1898,6r-24,l1874,xm1916,r24,l1940,6r-24,l1916,xm1957,r24,l1981,6r-24,l1957,xm1999,r24,l2023,6r-24,l1999,xm2041,r23,l2064,6r-23,l2041,xm2082,r24,l2106,6r-24,l2082,xm2124,r24,l2148,6r-24,l2124,xm2165,r24,l2189,6r-24,l2165,xm2207,r24,l2231,6r-24,l2207,xm2249,r24,l2273,6r-24,l2249,xm2291,r23,l2314,6r-23,l2291,xm2332,r24,l2356,6r-24,l2332,xm2374,r24,l2398,6r-24,l2374,xm2415,r24,l2439,6r-24,l2415,xm2457,r24,l2481,6r-24,l2457,xm2499,r23,l2522,6r-23,l2499,xm2540,r24,l2564,6r-24,l2540,xm2582,r24,l2606,6r-24,l2582,xm2624,r23,l2647,6r-23,l2624,xm2665,r24,l2689,6r-24,l2665,xm2707,r24,l2731,6r-24,l2707,xm2749,r23,l2772,6r-23,l2749,xm2790,r24,l2814,6r-24,l2790,xm2832,r23,l2855,6r-23,l2832,xm2873,r24,l2897,6r-24,l2873,xm2915,r24,l2939,6r-24,l2915,xm2956,r24,l2980,6r-24,l2956,xm2998,r24,l3022,6r-24,l2998,xm3040,r24,l3064,6r-24,l3040,xm3082,r23,l3105,6r-23,l3082,xm3123,r24,l3147,6r-24,l3123,xm3165,r24,l3189,6r-24,l3165,xm3206,r24,l3230,6r-24,l3206,xm3248,r24,l3272,6r-24,l3248,xm3290,r23,l3313,6r-23,l3290,xm3331,r24,l3355,6r-24,l3331,xm3373,r24,l3397,6r-24,l3373,xm3415,r24,l3439,6r-24,l3415,xm3456,r24,l3480,6r-24,l3456,xm3498,r24,l3522,6r-24,l3498,xm3540,r23,l3563,6r-23,l3540,xm3581,r24,l3605,6r-24,l3581,xm3623,r23,l3646,6r-23,l3623,xm3664,r24,l3688,6r-24,l3664,xm3706,r24,l3730,6r-24,l3706,xm3748,r24,l3772,6r-24,l3748,xm3789,r24,l3813,6r-24,l3789,xm3831,r24,l3855,6r-24,l3831,xm3873,r23,l3896,6r-23,l3873,xm3914,r24,l3938,6r-24,l3914,xm3956,r24,l3980,6r-24,l3956,xm3997,r24,l4021,6r-24,l3997,xm4039,r24,l4063,6r-24,l4039,xm4081,r24,l4105,6r-24,l4081,xm4123,r23,l4146,6r-23,l4123,xm4164,r24,l4188,6r-24,l4164,xm4206,r24,l4230,6r-24,l4206,xm4247,r24,l4271,6r-24,l4247,xm4289,r24,l4313,6r-24,l4289,xm4331,r23,l4354,6r-23,l4331,xm4372,r24,l4396,6r-24,l4372,xm4414,r24,l4438,6r-24,l4414,xm4456,r23,l4479,6r-23,l4456,xm4497,r24,l4521,6r-24,l4497,xm4539,r24,l4563,6r-24,l4539,xm4581,r23,l4604,6r-23,l4581,xm4622,r24,l4646,6r-24,l4622,xm4664,r23,l4687,6r-23,l4664,xm4705,r24,l4729,6r-24,l4705,xm4747,r24,l4771,6r-24,l4747,xm4788,r24,l4812,6r-24,l4788,xm4830,r24,l4854,6r-24,l4830,xm4872,r24,l4896,6r-24,l4872,xm4914,r23,l4937,6r-23,l4914,xm4955,r24,l4979,6r-24,l4955,xm4997,r24,l5021,6r-24,l4997,xm5038,r24,l5062,6r-24,l5038,xm5080,r24,l5104,6r-24,l5080,xm5122,r23,l5145,6r-23,l5122,xm5163,r24,l5187,6r-24,l5163,xm5205,r24,l5229,6r-24,l5205,xm5247,r24,l5271,6r-24,l5247,xm5288,r24,l5312,6r-24,l5288,xm5330,r24,l5354,6r-24,l5330,xm5372,r23,l5395,6r-23,l5372,xm5413,r24,l5437,6r-24,l5413,xm5455,r24,l5479,6r-24,l5455,xm5496,r24,l5520,6r-24,l5496,xm5538,r24,l5562,6r-24,l5538,xm5580,r24,l5604,6r-24,l5580,xm5621,r24,l5645,6r-24,l5621,xm5663,r12,l5675,6r-12,l5663,xe" fillcolor="black" strokeweight="0">
                  <v:path arrowok="t" o:connecttype="custom" o:connectlocs="53340,0;121285,0;173990,3810;211455,3810;264795,0;344170,0;412115,0;464820,3810;502920,3810;555625,0;635000,0;702945,0;755650,3810;793750,3810;846455,0;925830,0;993775,0;1046480,3810;1084580,3810;1137285,0;1216660,0;1284605,0;1337310,3810;1374775,3810;1428115,0;1507490,0;1575435,0;1628140,3810;1666240,3810;1718945,0;1798320,0;1866265,0;1918970,3810;1957070,3810;2009775,0;2089150,0;2157095,0;2209800,3810;2247900,3810;2300605,0;2379980,0;2447925,0;2500630,3810;2538095,3810;2591435,0;2670810,0;2738755,0;2791460,3810;2829560,3810;2882265,0;2961640,0;3029585,0;3082290,3810;3120390,3810;3173095,0;3252470,0;3320415,0;3373120,3810;3411220,3810;3463925,0;3543300,0;3603625,0" o:connectangles="0,0,0,0,0,0,0,0,0,0,0,0,0,0,0,0,0,0,0,0,0,0,0,0,0,0,0,0,0,0,0,0,0,0,0,0,0,0,0,0,0,0,0,0,0,0,0,0,0,0,0,0,0,0,0,0,0,0,0,0,0,0"/>
                  <o:lock v:ext="edit" verticies="t"/>
                </v:shape>
                <v:shape id="Freeform 220" o:spid="_x0000_s1205" style="position:absolute;left:450;top:14230;width:36037;height:38;visibility:visible;mso-wrap-style:square;v-text-anchor:top" coordsize="56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CpcQA&#10;AADcAAAADwAAAGRycy9kb3ducmV2LnhtbESPzWrDMBCE74G+g9hCL6FZpwlOcaKEUloI5JS/+2Jt&#10;bDfWykhq7L59FSj0OMzMN8xqM9hW3diHxomG6SQDxVI600il4XT8fH4FFSKJodYJa/jhAJv1w2hF&#10;hXG97Pl2iJVKEAkFaahj7ArEUNZsKUxcx5K8i/OWYpK+QuOpT3Db4kuW5WipkbRQU8fvNZfXw7fV&#10;0OH4/NXjx/kozudmgdNdfm21fnoc3pagIg/xP/zX3hoNs/kC7mfSEcD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3QqXEAAAA3AAAAA8AAAAAAAAAAAAAAAAAmAIAAGRycy9k&#10;b3ducmV2LnhtbFBLBQYAAAAABAAEAPUAAACJAwAAAAA=&#10;" path="m,l24,r,6l,6,,xm42,l66,r,6l42,6,42,xm84,r24,l108,6,84,6,84,xm125,r24,l149,6r-24,l125,xm167,r24,l191,6r-24,l167,xm209,r23,l232,6r-23,l209,xm250,r24,l274,6r-24,l250,xm292,r24,l316,6r-24,l292,xm333,r24,l357,6r-24,l333,xm375,r24,l399,6r-24,l375,xm417,r24,l441,6r-24,l417,xm459,r23,l482,6r-23,l459,xm500,r24,l524,6r-24,l500,xm542,r24,l566,6r-24,l542,xm583,r24,l607,6r-24,l583,xm625,r24,l649,6r-24,l625,xm667,r23,l690,6r-23,l667,xm708,r24,l732,6r-24,l708,xm750,r24,l774,6r-24,l750,xm792,r23,l815,6r-23,l792,xm833,r24,l857,6r-24,l833,xm875,r24,l899,6r-24,l875,xm916,r24,l940,6r-24,l916,xm958,r24,l982,6r-24,l958,xm1000,r23,l1023,6r-23,l1000,xm1041,r24,l1065,6r-24,l1041,xm1083,r24,l1107,6r-24,l1083,xm1124,r25,l1149,6r-25,l1124,xm1166,r24,l1190,6r-24,l1166,xm1208,r24,l1232,6r-24,l1208,xm1250,r23,l1273,6r-23,l1250,xm1291,r24,l1315,6r-24,l1291,xm1333,r24,l1357,6r-24,l1333,xm1374,r24,l1398,6r-24,l1374,xm1416,r24,l1440,6r-24,l1416,xm1458,r23,l1481,6r-23,l1458,xm1500,r23,l1523,6r-23,l1500,xm1541,r24,l1565,6r-24,l1541,xm1583,r24,l1607,6r-24,l1583,xm1624,r24,l1648,6r-24,l1624,xm1666,r24,l1690,6r-24,l1666,xm1708,r23,l1731,6r-23,l1708,xm1749,r24,l1773,6r-24,l1749,xm1791,r23,l1814,6r-23,l1791,xm1832,r24,l1856,6r-24,l1832,xm1874,r24,l1898,6r-24,l1874,xm1916,r24,l1940,6r-24,l1916,xm1957,r24,l1981,6r-24,l1957,xm1999,r24,l2023,6r-24,l1999,xm2041,r23,l2064,6r-23,l2041,xm2082,r24,l2106,6r-24,l2082,xm2124,r24,l2148,6r-24,l2124,xm2165,r24,l2189,6r-24,l2165,xm2207,r24,l2231,6r-24,l2207,xm2249,r24,l2273,6r-24,l2249,xm2291,r23,l2314,6r-23,l2291,xm2332,r24,l2356,6r-24,l2332,xm2374,r24,l2398,6r-24,l2374,xm2415,r24,l2439,6r-24,l2415,xm2457,r24,l2481,6r-24,l2457,xm2499,r23,l2522,6r-23,l2499,xm2540,r24,l2564,6r-24,l2540,xm2582,r24,l2606,6r-24,l2582,xm2624,r23,l2647,6r-23,l2624,xm2665,r24,l2689,6r-24,l2665,xm2707,r24,l2731,6r-24,l2707,xm2749,r23,l2772,6r-23,l2749,xm2790,r24,l2814,6r-24,l2790,xm2832,r23,l2855,6r-23,l2832,xm2873,r24,l2897,6r-24,l2873,xm2915,r24,l2939,6r-24,l2915,xm2956,r24,l2980,6r-24,l2956,xm2998,r24,l3022,6r-24,l2998,xm3040,r24,l3064,6r-24,l3040,xm3082,r23,l3105,6r-23,l3082,xm3123,r24,l3147,6r-24,l3123,xm3165,r24,l3189,6r-24,l3165,xm3206,r24,l3230,6r-24,l3206,xm3248,r24,l3272,6r-24,l3248,xm3290,r23,l3313,6r-23,l3290,xm3331,r24,l3355,6r-24,l3331,xm3373,r24,l3397,6r-24,l3373,xm3415,r24,l3439,6r-24,l3415,xm3456,r24,l3480,6r-24,l3456,xm3498,r24,l3522,6r-24,l3498,xm3540,r23,l3563,6r-23,l3540,xm3581,r24,l3605,6r-24,l3581,xm3623,r23,l3646,6r-23,l3623,xm3664,r24,l3688,6r-24,l3664,xm3706,r24,l3730,6r-24,l3706,xm3748,r24,l3772,6r-24,l3748,xm3789,r24,l3813,6r-24,l3789,xm3831,r24,l3855,6r-24,l3831,xm3873,r23,l3896,6r-23,l3873,xm3914,r24,l3938,6r-24,l3914,xm3956,r24,l3980,6r-24,l3956,xm3997,r24,l4021,6r-24,l3997,xm4039,r24,l4063,6r-24,l4039,xm4081,r24,l4105,6r-24,l4081,xm4123,r23,l4146,6r-23,l4123,xm4164,r24,l4188,6r-24,l4164,xm4206,r24,l4230,6r-24,l4206,xm4247,r24,l4271,6r-24,l4247,xm4289,r24,l4313,6r-24,l4289,xm4331,r23,l4354,6r-23,l4331,xm4372,r24,l4396,6r-24,l4372,xm4414,r24,l4438,6r-24,l4414,xm4456,r23,l4479,6r-23,l4456,xm4497,r24,l4521,6r-24,l4497,xm4539,r24,l4563,6r-24,l4539,xm4581,r23,l4604,6r-23,l4581,xm4622,r24,l4646,6r-24,l4622,xm4664,r23,l4687,6r-23,l4664,xm4705,r24,l4729,6r-24,l4705,xm4747,r24,l4771,6r-24,l4747,xm4788,r24,l4812,6r-24,l4788,xm4830,r24,l4854,6r-24,l4830,xm4872,r24,l4896,6r-24,l4872,xm4914,r23,l4937,6r-23,l4914,xm4955,r24,l4979,6r-24,l4955,xm4997,r24,l5021,6r-24,l4997,xm5038,r24,l5062,6r-24,l5038,xm5080,r24,l5104,6r-24,l5080,xm5122,r23,l5145,6r-23,l5122,xm5163,r24,l5187,6r-24,l5163,xm5205,r24,l5229,6r-24,l5205,xm5247,r24,l5271,6r-24,l5247,xm5288,r24,l5312,6r-24,l5288,xm5330,r24,l5354,6r-24,l5330,xm5372,r23,l5395,6r-23,l5372,xm5413,r24,l5437,6r-24,l5413,xm5455,r24,l5479,6r-24,l5455,xm5496,r24,l5520,6r-24,l5496,xm5538,r24,l5562,6r-24,l5538,xm5580,r24,l5604,6r-24,l5580,xm5621,r24,l5645,6r-24,l5621,xm5663,r12,l5675,6r-12,l5663,xe" fillcolor="black" strokeweight="0">
                  <v:path arrowok="t" o:connecttype="custom" o:connectlocs="53340,0;121285,0;173990,3810;211455,3810;264795,0;344170,0;412115,0;464820,3810;502920,3810;555625,0;635000,0;702945,0;755650,3810;793750,3810;846455,0;925830,0;993775,0;1046480,3810;1084580,3810;1137285,0;1216660,0;1284605,0;1337310,3810;1374775,3810;1428115,0;1507490,0;1575435,0;1628140,3810;1666240,3810;1718945,0;1798320,0;1866265,0;1918970,3810;1957070,3810;2009775,0;2089150,0;2157095,0;2209800,3810;2247900,3810;2300605,0;2379980,0;2447925,0;2500630,3810;2538095,3810;2591435,0;2670810,0;2738755,0;2791460,3810;2829560,3810;2882265,0;2961640,0;3029585,0;3082290,3810;3120390,3810;3173095,0;3252470,0;3320415,0;3373120,3810;3411220,3810;3463925,0;3543300,0;3603625,0" o:connectangles="0,0,0,0,0,0,0,0,0,0,0,0,0,0,0,0,0,0,0,0,0,0,0,0,0,0,0,0,0,0,0,0,0,0,0,0,0,0,0,0,0,0,0,0,0,0,0,0,0,0,0,0,0,0,0,0,0,0,0,0,0,0"/>
                  <o:lock v:ext="edit" verticies="t"/>
                </v:shape>
                <v:shape id="Freeform 228" o:spid="_x0000_s1206" style="position:absolute;left:19;top:17754;width:35998;height:305;visibility:visible;mso-wrap-style:square;v-text-anchor:top" coordsize="566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882cIA&#10;AADdAAAADwAAAGRycy9kb3ducmV2LnhtbERPTWvCQBC9F/wPywi91V09tBpdRSylheJBk96n2TEJ&#10;ZmdDdtT033eFQm/zeJ+z2gy+VVfqYxPYwnRiQBGXwTVcWSjyt6c5qCjIDtvAZOGHImzWo4cVZi7c&#10;+EDXo1QqhXDM0EIt0mVax7Imj3ESOuLEnULvURLsK+16vKVw3+qZMc/aY8OpocaOdjWV5+PFWzCf&#10;Mv36XlzyYS9NXr6+F4LnwtrH8bBdghIa5F/85/5wab6ZvcD9m3SC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zzZwgAAAN0AAAAPAAAAAAAAAAAAAAAAAJgCAABkcnMvZG93&#10;bnJldi54bWxQSwUGAAAAAAQABAD1AAAAhwMAAAAA&#10;" path="m,l5669,r,8l,8,,xm,16r5669,l5669,32,,32,,16xm,40r5669,l5669,48,,48,,40xe" fillcolor="#9c0" strokecolor="#9c0" strokeweight="0">
                  <v:path arrowok="t" o:connecttype="custom" o:connectlocs="0,0;3599815,0;3599815,5080;0,5080;0,0;0,10160;3599815,10160;3599815,20320;0,20320;0,10160;0,25400;3599815,25400;3599815,30480;0,30480;0,25400" o:connectangles="0,0,0,0,0,0,0,0,0,0,0,0,0,0,0"/>
                  <o:lock v:ext="edit" verticies="t"/>
                </v:shape>
                <v:rect id="Rectangle 229" o:spid="_x0000_s1207" style="position:absolute;left:9925;top:18453;width:13239;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B0MYA&#10;AADdAAAADwAAAGRycy9kb3ducmV2LnhtbESPT2vCQBDF74V+h2UKvRTdNLYi0VXSUqXXqvjnNmTH&#10;JJidDdmtxm/vHAq9zfDevPeb2aJ3jbpQF2rPBl6HCSjiwtuaSwPbzXIwARUissXGMxm4UYDF/PFh&#10;hpn1V/6hyzqWSkI4ZGigirHNtA5FRQ7D0LfEop185zDK2pXadniVcNfoNEnG2mHN0lBhS58VFef1&#10;rzPwvl/u4jl9yT+I3vJRGPvV1/FgzPNTn09BRerjv/nv+tsKfpIKrnwjI+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LB0MYAAADdAAAADwAAAAAAAAAAAAAAAACYAgAAZHJz&#10;L2Rvd25yZXYueG1sUEsFBgAAAAAEAAQA9QAAAIsDAAAAAA==&#10;" fillcolor="#f3b200" stroked="f"/>
                <v:shape id="Freeform 230" o:spid="_x0000_s1208" style="position:absolute;left:9906;top:18434;width:13277;height:1746;visibility:visible;mso-wrap-style:square;v-text-anchor:top" coordsize="209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cknsYA&#10;AADdAAAADwAAAGRycy9kb3ducmV2LnhtbERPTWvCQBC9F/oflil4KWaj0KIxq1iLUCgUjHrwNmTH&#10;JDQ7u2S3Mfrru4WCt3m8z8lXg2lFT51vLCuYJCkI4tLqhisFh/12PAPhA7LG1jIpuJKH1fLxIcdM&#10;2wvvqC9CJWII+wwV1CG4TEpf1mTQJ9YRR+5sO4Mhwq6SusNLDDetnKbpqzTYcGyo0dGmpvK7+DEK&#10;vvqmd88vN7N+O82ux/nnrTy6d6VGT8N6ASLQEO7if/eHjvPT6Rz+vokn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cknsYAAADdAAAADwAAAAAAAAAAAAAAAACYAgAAZHJz&#10;L2Rvd25yZXYueG1sUEsFBgAAAAAEAAQA9QAAAIsDAAAAAA==&#10;" path="m,l2091,r,275l,275,,xm6,272l3,269r2085,l2085,272r,-269l2088,6,3,6,6,3r,269xe" fillcolor="black" strokeweight="0">
                  <v:path arrowok="t" o:connecttype="custom" o:connectlocs="0,0;1327785,0;1327785,174625;0,174625;0,0;3810,172720;1905,170815;1325880,170815;1323975,172720;1323975,1905;1325880,3810;1905,3810;3810,1905;3810,172720" o:connectangles="0,0,0,0,0,0,0,0,0,0,0,0,0,0"/>
                  <o:lock v:ext="edit" verticies="t"/>
                </v:shape>
                <v:rect id="Rectangle 231" o:spid="_x0000_s1209" style="position:absolute;left:25698;top:18376;width:10033;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bC8YA&#10;AADdAAAADwAAAGRycy9kb3ducmV2LnhtbESPT2vCQBDF74V+h2WEXopuqq1IdJUoVXrVin9uQ3ZM&#10;gtnZkN1q+u2dQ6G3Gd6b934zW3SuVjdqQ+XZwNsgAUWce1txYWD/ve5PQIWIbLH2TAZ+KcBi/vw0&#10;w9T6O2/ptouFkhAOKRooY2xSrUNeksMw8A2xaBffOoyytoW2Ld4l3NV6mCRj7bBiaSixoVVJ+XX3&#10;4wx8HNeHeB2+Zkui92wUxn7zeT4Z89LrsimoSF38N/9df1nBT0bCL9/ICH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1bC8YAAADdAAAADwAAAAAAAAAAAAAAAACYAgAAZHJz&#10;L2Rvd25yZXYueG1sUEsFBgAAAAAEAAQA9QAAAIsDAAAAAA==&#10;" fillcolor="#f3b200" stroked="f"/>
                <v:shape id="Freeform 232" o:spid="_x0000_s1210" style="position:absolute;left:25679;top:18357;width:10071;height:1747;visibility:visible;mso-wrap-style:square;v-text-anchor:top" coordsize="1586,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Sl8MA&#10;AADdAAAADwAAAGRycy9kb3ducmV2LnhtbERPzWoCMRC+C75DGKEX0exWtLIaRUoLiz2I1gcYknF3&#10;MZksm6jbt28KQm/z8f3Oets7K+7UhcazgnyagSDW3jRcKTh/f06WIEJENmg9k4IfCrDdDAdrLIx/&#10;8JHup1iJFMKhQAV1jG0hZdA1OQxT3xIn7uI7hzHBrpKmw0cKd1a+ZtlCOmw4NdTY0ntN+nq6OQXX&#10;+U5rOx8fyrevj3JPs7w/36xSL6N+twIRqY//4qe7NGl+Nsvh75t0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6Sl8MAAADdAAAADwAAAAAAAAAAAAAAAACYAgAAZHJzL2Rv&#10;d25yZXYueG1sUEsFBgAAAAAEAAQA9QAAAIgDAAAAAA==&#10;" path="m,l1586,r,275l,275,,xm6,272l3,269r1580,l1580,272r,-269l1583,6,3,6,6,3r,269xe" fillcolor="black" strokeweight="0">
                  <v:path arrowok="t" o:connecttype="custom" o:connectlocs="0,0;1007110,0;1007110,174625;0,174625;0,0;3810,172720;1905,170815;1005205,170815;1003300,172720;1003300,1905;1005205,3810;1905,3810;3810,1905;3810,172720" o:connectangles="0,0,0,0,0,0,0,0,0,0,0,0,0,0"/>
                  <o:lock v:ext="edit" verticies="t"/>
                </v:shape>
                <v:rect id="Rectangle 414" o:spid="_x0000_s1211" style="position:absolute;left:27002;top:2425;width:809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Bw8UA&#10;AADcAAAADwAAAGRycy9kb3ducmV2LnhtbESPQWvCQBSE7wX/w/IEL0U3ihSNriKC0INQTHvQ2yP7&#10;zEazb0N2a6K/visIPQ4z8w2zXHe2EjdqfOlYwXiUgCDOnS65UPDzvRvOQPiArLFyTAru5GG96r0t&#10;MdWu5QPdslCICGGfogITQp1K6XNDFv3I1cTRO7vGYoiyKaRusI1wW8lJknxIiyXHBYM1bQ3l1+zX&#10;Kth9HUvihzy8z2etu+STU2b2tVKDfrdZgAjUhf/wq/2pFUzHU3ie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8HDxQAAANwAAAAPAAAAAAAAAAAAAAAAAJgCAABkcnMv&#10;ZG93bnJldi54bWxQSwUGAAAAAAQABAD1AAAAigMAAAAA&#10;" filled="f" stroked="f">
                  <v:textbox style="mso-fit-shape-to-text:t" inset="0,0,0,0">
                    <w:txbxContent>
                      <w:p w:rsidR="0059726E" w:rsidRDefault="0059726E" w:rsidP="00F1101A">
                        <w:r>
                          <w:rPr>
                            <w:rFonts w:cs="DaunPenh"/>
                            <w:b/>
                            <w:bCs/>
                            <w:color w:val="000000"/>
                            <w:sz w:val="12"/>
                            <w:szCs w:val="12"/>
                          </w:rPr>
                          <w:t>Существующие связи</w:t>
                        </w:r>
                      </w:p>
                    </w:txbxContent>
                  </v:textbox>
                </v:rect>
                <v:rect id="Rectangle 415" o:spid="_x0000_s1212" style="position:absolute;left:27341;top:5561;width:8096;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kWMUA&#10;AADcAAAADwAAAGRycy9kb3ducmV2LnhtbESPQWvCQBSE70L/w/IKvYhuFC0aXaUUhB4EMfagt0f2&#10;mY1m34bs1qT99V1B8DjMzDfMct3ZStyo8aVjBaNhAoI4d7rkQsH3YTOYgfABWWPlmBT8kof16qW3&#10;xFS7lvd0y0IhIoR9igpMCHUqpc8NWfRDVxNH7+waiyHKppC6wTbCbSXHSfIuLZYcFwzW9Gkov2Y/&#10;VsFmdyyJ/+S+P5+17pKPT5nZ1kq9vXYfCxCBuvAMP9pfWsFkNIX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2RYxQAAANwAAAAPAAAAAAAAAAAAAAAAAJgCAABkcnMv&#10;ZG93bnJldi54bWxQSwUGAAAAAAQABAD1AAAAigMAAAAA&#10;" filled="f" stroked="f">
                  <v:textbox style="mso-fit-shape-to-text:t" inset="0,0,0,0">
                    <w:txbxContent>
                      <w:p w:rsidR="0059726E" w:rsidRDefault="0059726E" w:rsidP="00F1101A">
                        <w:r>
                          <w:rPr>
                            <w:rFonts w:cs="DaunPenh"/>
                            <w:b/>
                            <w:bCs/>
                            <w:color w:val="000000"/>
                            <w:sz w:val="12"/>
                            <w:szCs w:val="12"/>
                          </w:rPr>
                          <w:t>Существующие связи</w:t>
                        </w:r>
                      </w:p>
                    </w:txbxContent>
                  </v:textbox>
                </v:rect>
                <v:rect id="Rectangle 416" o:spid="_x0000_s1213" style="position:absolute;left:30691;top:7957;width:551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k/MQA&#10;AADcAAAADwAAAGRycy9kb3ducmV2LnhtbESPQYvCMBSE74L/ITzBm6YuIlqNIrqiR1cF9fZonm2x&#10;eSlNtNVfbxYW9jjMzDfMbNGYQjypcrllBYN+BII4sTrnVMHpuOmNQTiPrLGwTApe5GAxb7dmGGtb&#10;8w89Dz4VAcIuRgWZ92UspUsyMuj6tiQO3s1WBn2QVSp1hXWAm0J+RdFIGsw5LGRY0iqj5H54GAXb&#10;cbm87Oy7Tovv6/a8P0/Wx4lXqttpllMQnhr/H/5r77SC4WAE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p5PzEAAAA3AAAAA8AAAAAAAAAAAAAAAAAmAIAAGRycy9k&#10;b3ducmV2LnhtbFBLBQYAAAAABAAEAPUAAACJAwAAAAA=&#10;" filled="f" stroked="f">
                  <v:textbox inset="0,0,0,0">
                    <w:txbxContent>
                      <w:p w:rsidR="0059726E" w:rsidRDefault="0059726E" w:rsidP="00F1101A">
                        <w:r>
                          <w:rPr>
                            <w:rFonts w:cs="DaunPenh"/>
                            <w:b/>
                            <w:bCs/>
                            <w:color w:val="000000"/>
                            <w:sz w:val="12"/>
                            <w:szCs w:val="12"/>
                          </w:rPr>
                          <w:t>Существующие</w:t>
                        </w:r>
                        <w:r>
                          <w:rPr>
                            <w:rFonts w:cs="DaunPenh"/>
                            <w:b/>
                            <w:bCs/>
                            <w:color w:val="000000"/>
                            <w:sz w:val="12"/>
                            <w:szCs w:val="12"/>
                          </w:rPr>
                          <w:br/>
                          <w:t>связи</w:t>
                        </w:r>
                      </w:p>
                    </w:txbxContent>
                  </v:textbox>
                </v:rect>
                <v:rect id="Rectangle 417" o:spid="_x0000_s1214" style="position:absolute;left:31105;top:11607;width:5380;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VftMUA&#10;AADcAAAADwAAAGRycy9kb3ducmV2LnhtbESPQWvCQBSE70L/w/IKvYhuFLEaXaUUhB4EMfagt0f2&#10;mY1m34bs1qT99V1B8DjMzDfMct3ZStyo8aVjBaNhAoI4d7rkQsH3YTOYgfABWWPlmBT8kof16qW3&#10;xFS7lvd0y0IhIoR9igpMCHUqpc8NWfRDVxNH7+waiyHKppC6wTbCbSXHSTKVFkuOCwZr+jSUX7Mf&#10;q2CzO5bEf3Lfn89ad8nHp8xsa6XeXruPBYhAXXiGH+0vrWAyeof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xV+0xQAAANwAAAAPAAAAAAAAAAAAAAAAAJgCAABkcnMv&#10;ZG93bnJldi54bWxQSwUGAAAAAAQABAD1AAAAigMAAAAA&#10;" filled="f" stroked="f">
                  <v:textbox style="mso-fit-shape-to-text:t" inset="0,0,0,0">
                    <w:txbxContent>
                      <w:p w:rsidR="0059726E" w:rsidRDefault="0059726E" w:rsidP="00F1101A">
                        <w:r>
                          <w:rPr>
                            <w:rFonts w:cs="DaunPenh"/>
                            <w:b/>
                            <w:bCs/>
                            <w:color w:val="000000"/>
                            <w:sz w:val="12"/>
                            <w:szCs w:val="12"/>
                          </w:rPr>
                          <w:t>Существующие</w:t>
                        </w:r>
                        <w:r>
                          <w:rPr>
                            <w:rFonts w:cs="DaunPenh"/>
                            <w:b/>
                            <w:bCs/>
                            <w:color w:val="000000"/>
                            <w:sz w:val="12"/>
                            <w:szCs w:val="12"/>
                          </w:rPr>
                          <w:br/>
                          <w:t>связи</w:t>
                        </w:r>
                      </w:p>
                    </w:txbxContent>
                  </v:textbox>
                </v:rect>
                <v:rect id="Rectangle 423" o:spid="_x0000_s1215" style="position:absolute;left:18911;top:5236;width:3308;height:21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efcIA&#10;AADcAAAADwAAAGRycy9kb3ducmV2LnhtbESP3WoCMRSE7wXfIRzBO826liKrUUQQbOmNqw9w2Jz9&#10;weRkSaK7ffumUOjlMDPfMLvDaI14kQ+dYwWrZQaCuHK640bB/XZebECEiKzROCYF3xTgsJ9Odlho&#10;N/CVXmVsRIJwKFBBG2NfSBmqliyGpeuJk1c7bzEm6RupPQ4Jbo3Ms+xdWuw4LbTY06ml6lE+rQJ5&#10;K8/DpjQ+c595/WU+LteanFLz2Xjcgog0xv/wX/uiFbzl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59wgAAANwAAAAPAAAAAAAAAAAAAAAAAJgCAABkcnMvZG93&#10;bnJldi54bWxQSwUGAAAAAAQABAD1AAAAhwMAAAAA&#10;" filled="f" stroked="f">
                  <v:textbox style="mso-fit-shape-to-text:t" inset="0,0,0,0">
                    <w:txbxContent>
                      <w:p w:rsidR="0059726E" w:rsidRDefault="0059726E" w:rsidP="009E29D4">
                        <w:r>
                          <w:rPr>
                            <w:rFonts w:cs="DaunPenh"/>
                            <w:b/>
                            <w:bCs/>
                            <w:color w:val="000000"/>
                            <w:sz w:val="18"/>
                            <w:szCs w:val="18"/>
                          </w:rPr>
                          <w:t>КТСОП</w:t>
                        </w:r>
                      </w:p>
                    </w:txbxContent>
                  </v:textbox>
                </v:rect>
                <v:rect id="Rectangle 427" o:spid="_x0000_s1216" style="position:absolute;left:15405;top:8153;width:52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VCcYA&#10;AADcAAAADwAAAGRycy9kb3ducmV2LnhtbESPQWvCQBSE74X+h+UJvRTdNEiN0VVKQehBKEYPentk&#10;n9lo9m3Ibk3aX98tFDwOM/MNs1wPthE36nztWMHLJAFBXDpdc6XgsN+MMxA+IGtsHJOCb/KwXj0+&#10;LDHXrucd3YpQiQhhn6MCE0KbS+lLQxb9xLXE0Tu7zmKIsquk7rCPcNvINElepcWa44LBlt4Nldfi&#10;yyrYfB5r4h+5e55nvbuU6akw21app9HwtgARaAj38H/7QyuYpj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VCcYAAADcAAAADwAAAAAAAAAAAAAAAACYAgAAZHJz&#10;L2Rvd25yZXYueG1sUEsFBgAAAAAEAAQA9QAAAIsDAAAAAA==&#10;" filled="f" stroked="f">
                  <v:textbox style="mso-fit-shape-to-text:t" inset="0,0,0,0">
                    <w:txbxContent>
                      <w:p w:rsidR="0059726E" w:rsidRDefault="0059726E" w:rsidP="009E29D4">
                        <w:r>
                          <w:rPr>
                            <w:b/>
                            <w:bCs/>
                            <w:color w:val="000000"/>
                            <w:sz w:val="18"/>
                            <w:szCs w:val="18"/>
                          </w:rPr>
                          <w:t>Эмуляция</w:t>
                        </w:r>
                      </w:p>
                    </w:txbxContent>
                  </v:textbox>
                </v:rect>
                <v:rect id="Rectangle 428" o:spid="_x0000_s1217" style="position:absolute;left:10324;top:8646;width:505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Be8IA&#10;AADcAAAADwAAAGRycy9kb3ducmV2LnhtbERPz2vCMBS+D/Y/hDfYZWhqkVGrUYYgeBiIdYd5ezTP&#10;pq55KU201b/eHIQdP77fi9VgG3GlzteOFUzGCQji0umaKwU/h80oA+EDssbGMSm4kYfV8vVlgbl2&#10;Pe/pWoRKxBD2OSowIbS5lL40ZNGPXUscuZPrLIYIu0rqDvsYbhuZJsmntFhzbDDY0tpQ+VdcrILN&#10;7rcmvsv9xyzr3blMj4X5bpV6fxu+5iACDeFf/HRvtYJpG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gF7wgAAANwAAAAPAAAAAAAAAAAAAAAAAJgCAABkcnMvZG93&#10;bnJldi54bWxQSwUGAAAAAAQABAD1AAAAhwMAAAAA&#10;" filled="f" stroked="f">
                  <v:textbox style="mso-fit-shape-to-text:t" inset="0,0,0,0">
                    <w:txbxContent>
                      <w:p w:rsidR="0059726E" w:rsidRDefault="0059726E" w:rsidP="009E29D4">
                        <w:r>
                          <w:rPr>
                            <w:b/>
                            <w:bCs/>
                            <w:color w:val="000000"/>
                            <w:sz w:val="16"/>
                            <w:szCs w:val="16"/>
                          </w:rPr>
                          <w:t>СПП (</w:t>
                        </w:r>
                        <w:r>
                          <w:rPr>
                            <w:b/>
                            <w:bCs/>
                            <w:color w:val="000000"/>
                            <w:sz w:val="16"/>
                            <w:szCs w:val="16"/>
                            <w:lang w:val="en-US"/>
                          </w:rPr>
                          <w:t>IMS</w:t>
                        </w:r>
                        <w:r>
                          <w:rPr>
                            <w:b/>
                            <w:bCs/>
                            <w:color w:val="000000"/>
                            <w:sz w:val="16"/>
                            <w:szCs w:val="16"/>
                          </w:rPr>
                          <w:t>)</w:t>
                        </w:r>
                      </w:p>
                    </w:txbxContent>
                  </v:textbox>
                </v:rect>
                <v:rect id="Rectangle 429" o:spid="_x0000_s1218" style="position:absolute;left:10970;top:11678;width:5054;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qk4MYA&#10;AADcAAAADwAAAGRycy9kb3ducmV2LnhtbESPQWvCQBSE74X+h+UVvJS6MUjR6CaUguBBKMYe2tsj&#10;+8xGs29DdjWxv94tFHocZuYbZl2MthVX6n3jWMFsmoAgrpxuuFbwedi8LED4gKyxdUwKbuShyB8f&#10;1phpN/CermWoRYSwz1CBCaHLpPSVIYt+6jri6B1dbzFE2ddS9zhEuG1lmiSv0mLDccFgR++GqnN5&#10;sQo2H18N8Y/cPy8XgztV6Xdpdp1Sk6fxbQUi0Bj+w3/trVYwT5fweyYeAZn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qk4MYAAADcAAAADwAAAAAAAAAAAAAAAACYAgAAZHJz&#10;L2Rvd25yZXYueG1sUEsFBgAAAAAEAAQA9QAAAIsDAAAAAA==&#10;" filled="f" stroked="f">
                  <v:textbox style="mso-fit-shape-to-text:t" inset="0,0,0,0">
                    <w:txbxContent>
                      <w:p w:rsidR="0059726E" w:rsidRDefault="0059726E" w:rsidP="009E29D4">
                        <w:r>
                          <w:rPr>
                            <w:b/>
                            <w:bCs/>
                            <w:color w:val="000000"/>
                            <w:sz w:val="16"/>
                            <w:szCs w:val="16"/>
                          </w:rPr>
                          <w:t>СПП (</w:t>
                        </w:r>
                        <w:r>
                          <w:rPr>
                            <w:b/>
                            <w:bCs/>
                            <w:color w:val="000000"/>
                            <w:sz w:val="16"/>
                            <w:szCs w:val="16"/>
                            <w:lang w:val="en-US"/>
                          </w:rPr>
                          <w:t>IMS</w:t>
                        </w:r>
                        <w:r>
                          <w:rPr>
                            <w:b/>
                            <w:bCs/>
                            <w:color w:val="000000"/>
                            <w:sz w:val="16"/>
                            <w:szCs w:val="16"/>
                          </w:rPr>
                          <w:t>)</w:t>
                        </w:r>
                      </w:p>
                    </w:txbxContent>
                  </v:textbox>
                </v:rect>
                <v:rect id="Rectangle 430" o:spid="_x0000_s1219" style="position:absolute;left:13856;top:14734;width:505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mboMIA&#10;AADcAAAADwAAAGRycy9kb3ducmV2LnhtbERPz2vCMBS+D/wfwhO8DE3VIVqNIgPBw0DsPOjt0Tyb&#10;avNSmsx2/vXmMNjx4/u92nS2Eg9qfOlYwXiUgCDOnS65UHD63g3nIHxA1lg5JgW/5GGz7r2tMNWu&#10;5SM9slCIGMI+RQUmhDqV0ueGLPqRq4kjd3WNxRBhU0jdYBvDbSUnSTKTFkuODQZr+jSU37Mfq2B3&#10;OJfET3l8X8xbd8snl8x81UoN+t12CSJQF/7Ff+69VvAxjf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ugwgAAANwAAAAPAAAAAAAAAAAAAAAAAJgCAABkcnMvZG93&#10;bnJldi54bWxQSwUGAAAAAAQABAD1AAAAhwMAAAAA&#10;" filled="f" stroked="f">
                  <v:textbox style="mso-fit-shape-to-text:t" inset="0,0,0,0">
                    <w:txbxContent>
                      <w:p w:rsidR="0059726E" w:rsidRDefault="0059726E" w:rsidP="009E29D4">
                        <w:r>
                          <w:rPr>
                            <w:b/>
                            <w:bCs/>
                            <w:color w:val="000000"/>
                            <w:sz w:val="16"/>
                            <w:szCs w:val="16"/>
                          </w:rPr>
                          <w:t>(</w:t>
                        </w:r>
                        <w:r>
                          <w:rPr>
                            <w:b/>
                            <w:bCs/>
                            <w:color w:val="000000"/>
                            <w:sz w:val="16"/>
                            <w:szCs w:val="16"/>
                            <w:lang w:val="en-US"/>
                          </w:rPr>
                          <w:t>IMS</w:t>
                        </w:r>
                        <w:r>
                          <w:rPr>
                            <w:b/>
                            <w:bCs/>
                            <w:color w:val="000000"/>
                            <w:sz w:val="16"/>
                            <w:szCs w:val="16"/>
                          </w:rPr>
                          <w:t>)</w:t>
                        </w:r>
                      </w:p>
                    </w:txbxContent>
                  </v:textbox>
                </v:rect>
                <w10:anchorlock/>
              </v:group>
            </w:pict>
          </mc:Fallback>
        </mc:AlternateContent>
      </w:r>
    </w:p>
    <w:p w:rsidR="00AD40B7" w:rsidRPr="00CD5563" w:rsidRDefault="00AD40B7" w:rsidP="00BD0ACF">
      <w:pPr>
        <w:pStyle w:val="Figure"/>
        <w:spacing w:before="0" w:after="0"/>
        <w:rPr>
          <w:lang w:val="en-GB" w:eastAsia="en-US"/>
        </w:rPr>
      </w:pPr>
    </w:p>
    <w:p w:rsidR="000F630B" w:rsidRPr="005858CF" w:rsidRDefault="000F630B" w:rsidP="000F630B">
      <w:pPr>
        <w:pStyle w:val="Heading1"/>
        <w:rPr>
          <w:lang w:val="ru-RU"/>
        </w:rPr>
      </w:pPr>
      <w:bookmarkStart w:id="210" w:name="_Toc75469302"/>
      <w:bookmarkStart w:id="211" w:name="_Toc75472188"/>
      <w:bookmarkStart w:id="212" w:name="_Toc75485179"/>
      <w:bookmarkStart w:id="213" w:name="_Toc75485288"/>
      <w:bookmarkStart w:id="214" w:name="_Toc364696561"/>
      <w:bookmarkStart w:id="215" w:name="_Toc370130556"/>
      <w:bookmarkStart w:id="216" w:name="_Toc370218161"/>
      <w:bookmarkStart w:id="217" w:name="_Toc381721537"/>
      <w:bookmarkEnd w:id="210"/>
      <w:bookmarkEnd w:id="211"/>
      <w:bookmarkEnd w:id="212"/>
      <w:bookmarkEnd w:id="213"/>
      <w:r w:rsidRPr="005858CF">
        <w:rPr>
          <w:lang w:val="ru-RU"/>
        </w:rPr>
        <w:t>2</w:t>
      </w:r>
      <w:r w:rsidRPr="005858CF">
        <w:rPr>
          <w:lang w:val="ru-RU"/>
        </w:rPr>
        <w:tab/>
        <w:t>Развитие технологий, способствующих переходу к СПП</w:t>
      </w:r>
      <w:bookmarkEnd w:id="214"/>
      <w:bookmarkEnd w:id="215"/>
      <w:bookmarkEnd w:id="216"/>
      <w:bookmarkEnd w:id="217"/>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За последние 10 или более лет наблюдается все более ускоряющийся процесс интеграции в области информации и связи как по оборудованию, так и по сетям. Операторы традиционных сетей общего пользования отметили снижение телефонного трафика в своих коммутируемых сетях электросвязи общего пользования, отчасти из-за роста популярности мобильных телефонов и перехода от услуг телефонных сетей к услугам доступа в интернет общего пользования.</w:t>
      </w:r>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течение последних нескольких лет разработана концепция новой интегрированной широкополосной сети, получившая название "сети последующих поколений" – СПП.</w:t>
      </w:r>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Основные характеристики СПП могут быть определены на основе проблем, стоящих перед операторами сетей: необходимость предоставления услуг по широкополосным каналам (для увеличения доходов); необходимость объединения разнообразных сетевых услуг – передача данных (веб-навигация), аудиоуслуга, телефония, мультимедийные и новейшие "популярные" интернет-услуги, такие как мгновенный обмен сообщениями и услуги присутствия, широковещательные услуги, а также желание клиентов иметь возможность доступа к своим услугам из любой точки мира (встроенная мобильность). Вместо того чтобы пытаться решить конкретные проблемы с помощью той или иной сети (например, КТСОП), для следующего поколения необходимо было сформировать систему сетей, поддерживающих гибкую платформу для предоставления услуг.</w:t>
      </w:r>
    </w:p>
    <w:p w:rsidR="000F630B" w:rsidRPr="005858CF" w:rsidRDefault="000F630B" w:rsidP="000F630B">
      <w:pPr>
        <w:pStyle w:val="Heading2"/>
        <w:rPr>
          <w:lang w:val="ru-RU"/>
        </w:rPr>
      </w:pPr>
      <w:bookmarkStart w:id="218" w:name="_Toc99120186"/>
      <w:bookmarkStart w:id="219" w:name="_Toc99120554"/>
      <w:bookmarkStart w:id="220" w:name="_Toc89830471"/>
      <w:bookmarkStart w:id="221" w:name="_Toc89833156"/>
      <w:bookmarkStart w:id="222" w:name="_Toc99120189"/>
      <w:bookmarkStart w:id="223" w:name="_Toc99120557"/>
      <w:bookmarkStart w:id="224" w:name="_Toc99120208"/>
      <w:bookmarkStart w:id="225" w:name="_Toc99120576"/>
      <w:bookmarkStart w:id="226" w:name="_Toc99120209"/>
      <w:bookmarkStart w:id="227" w:name="_Toc99120577"/>
      <w:bookmarkStart w:id="228" w:name="_Toc99120210"/>
      <w:bookmarkStart w:id="229" w:name="_Toc99120578"/>
      <w:bookmarkStart w:id="230" w:name="_Toc56313592"/>
      <w:bookmarkStart w:id="231" w:name="_Toc56433117"/>
      <w:bookmarkStart w:id="232" w:name="_Toc364696562"/>
      <w:bookmarkStart w:id="233" w:name="_Toc370130557"/>
      <w:bookmarkStart w:id="234" w:name="_Toc381721538"/>
      <w:bookmarkStart w:id="235" w:name="_Toc310409373"/>
      <w:bookmarkStart w:id="236" w:name="_Toc310410561"/>
      <w:bookmarkStart w:id="237" w:name="_Toc310410832"/>
      <w:bookmarkStart w:id="238" w:name="_Toc310410939"/>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5858CF">
        <w:rPr>
          <w:lang w:val="ru-RU"/>
        </w:rPr>
        <w:t>2.1</w:t>
      </w:r>
      <w:r w:rsidRPr="005858CF">
        <w:rPr>
          <w:lang w:val="ru-RU"/>
        </w:rPr>
        <w:tab/>
        <w:t>Аспекты обслуживания</w:t>
      </w:r>
      <w:bookmarkEnd w:id="232"/>
      <w:bookmarkEnd w:id="233"/>
      <w:bookmarkEnd w:id="234"/>
    </w:p>
    <w:bookmarkEnd w:id="235"/>
    <w:bookmarkEnd w:id="236"/>
    <w:bookmarkEnd w:id="237"/>
    <w:bookmarkEnd w:id="238"/>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Понимание потребностей в услугах должно стать первым шагом для всех разработок в области электросвязи, и в связи с этим определение характеристик среды должно производиться на начальном этапе идентификации услуг. Развитие процессоров, наращивание их вычислительной способности и тот факт, что полупроводниковая технология создает устройства, достаточно малые, чтобы монтировать их на платах, приводит к требованиям использовать мультимедийные услуги различными способами, для которых необходимо широкополосное соединение в сетях фиксированной или подвижной связи.</w:t>
      </w:r>
    </w:p>
    <w:p w:rsidR="0008639C" w:rsidRPr="000F630B" w:rsidRDefault="000F630B" w:rsidP="000F630B">
      <w:pPr>
        <w:rPr>
          <w:bCs/>
          <w:lang w:val="ru-RU" w:eastAsia="en-US"/>
        </w:rPr>
      </w:pPr>
      <w:r w:rsidRPr="005858CF">
        <w:rPr>
          <w:szCs w:val="19"/>
          <w:lang w:val="ru-RU" w:eastAsia="en-US"/>
        </w:rPr>
        <w:t>В таблице 2-1 приведены высокоуровневые показатели требований, предъявляемых к среде передачи с точки зрения ширины полосы пропускания и качества обслуживания (</w:t>
      </w:r>
      <w:r w:rsidRPr="005858CF">
        <w:rPr>
          <w:szCs w:val="19"/>
          <w:lang w:val="ru-RU"/>
        </w:rPr>
        <w:t>QoS). Для многих услуг, за исключением обычных услуг по передаче голоса, необходима полоса пропускания не менее 2 Мбит/с режимом высокого приоритета для удовлетворения требованиям QoS. Для поддержания этой тенденции по оказанию услуг настоятельно требуется, чтобы сети имели достаточные возможности для работы с таким трафиком (например, сеансы связи, потоки и т. д.), предоставляли бы широкополосное соединение с запасом и хорошим управлением. СПП являются одним из способов удовлетворения этих требований на уровне класса оператора, но управляемым способом.</w:t>
      </w:r>
      <w:r w:rsidR="0008639C" w:rsidRPr="000F630B">
        <w:rPr>
          <w:lang w:val="ru-RU" w:eastAsia="en-US"/>
        </w:rPr>
        <w:t xml:space="preserve"> </w:t>
      </w:r>
    </w:p>
    <w:p w:rsidR="0085661F" w:rsidRPr="00E26FC9" w:rsidRDefault="0085661F" w:rsidP="00E26FC9">
      <w:pPr>
        <w:pStyle w:val="Tabletitle"/>
        <w:rPr>
          <w:highlight w:val="white"/>
        </w:rPr>
      </w:pPr>
      <w:bookmarkStart w:id="239" w:name="_Toc381722690"/>
      <w:r w:rsidRPr="00E26FC9">
        <w:rPr>
          <w:highlight w:val="white"/>
        </w:rPr>
        <w:t>Таблица 2-1: Требования к мультимедийным услугам</w:t>
      </w:r>
      <w:bookmarkEnd w:id="239"/>
    </w:p>
    <w:tbl>
      <w:tblPr>
        <w:tblW w:w="0" w:type="auto"/>
        <w:jc w:val="center"/>
        <w:tblLayout w:type="fixed"/>
        <w:tblLook w:val="0000" w:firstRow="0" w:lastRow="0" w:firstColumn="0" w:lastColumn="0" w:noHBand="0" w:noVBand="0"/>
      </w:tblPr>
      <w:tblGrid>
        <w:gridCol w:w="2958"/>
        <w:gridCol w:w="3057"/>
        <w:gridCol w:w="3057"/>
      </w:tblGrid>
      <w:tr w:rsidR="0085661F" w:rsidRPr="00995673">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005173"/>
          </w:tcPr>
          <w:p w:rsidR="0085661F" w:rsidRDefault="0085661F" w:rsidP="00E26FC9">
            <w:pPr>
              <w:pStyle w:val="Tablehead"/>
              <w:rPr>
                <w:sz w:val="22"/>
                <w:lang w:val="en" w:eastAsia="zh-CN"/>
              </w:rPr>
            </w:pPr>
            <w:r>
              <w:rPr>
                <w:lang w:eastAsia="zh-CN"/>
              </w:rPr>
              <w:t>Услуга</w:t>
            </w:r>
          </w:p>
        </w:tc>
        <w:tc>
          <w:tcPr>
            <w:tcW w:w="3057" w:type="dxa"/>
            <w:tcBorders>
              <w:top w:val="single" w:sz="3" w:space="0" w:color="000000"/>
              <w:left w:val="single" w:sz="3" w:space="0" w:color="000000"/>
              <w:bottom w:val="single" w:sz="3" w:space="0" w:color="000000"/>
              <w:right w:val="single" w:sz="3" w:space="0" w:color="000000"/>
            </w:tcBorders>
            <w:shd w:val="clear" w:color="auto" w:fill="005173"/>
          </w:tcPr>
          <w:p w:rsidR="0085661F" w:rsidRDefault="0085661F" w:rsidP="00E26FC9">
            <w:pPr>
              <w:pStyle w:val="Tablehead"/>
              <w:rPr>
                <w:sz w:val="22"/>
                <w:lang w:val="en" w:eastAsia="zh-CN"/>
              </w:rPr>
            </w:pPr>
            <w:r>
              <w:rPr>
                <w:lang w:eastAsia="zh-CN"/>
              </w:rPr>
              <w:t>Полоса пропускания (нисходящий канал)</w:t>
            </w:r>
          </w:p>
        </w:tc>
        <w:tc>
          <w:tcPr>
            <w:tcW w:w="3057" w:type="dxa"/>
            <w:tcBorders>
              <w:top w:val="single" w:sz="3" w:space="0" w:color="000000"/>
              <w:left w:val="single" w:sz="3" w:space="0" w:color="000000"/>
              <w:bottom w:val="single" w:sz="3" w:space="0" w:color="000000"/>
              <w:right w:val="single" w:sz="3" w:space="0" w:color="000000"/>
            </w:tcBorders>
            <w:shd w:val="clear" w:color="auto" w:fill="005173"/>
          </w:tcPr>
          <w:p w:rsidR="0085661F" w:rsidRPr="000740C6" w:rsidRDefault="0085661F" w:rsidP="00E26FC9">
            <w:pPr>
              <w:pStyle w:val="Tablehead"/>
              <w:rPr>
                <w:sz w:val="22"/>
                <w:lang w:val="ru-RU" w:eastAsia="zh-CN"/>
              </w:rPr>
            </w:pPr>
            <w:r w:rsidRPr="000740C6">
              <w:rPr>
                <w:lang w:val="ru-RU" w:eastAsia="zh-CN"/>
              </w:rPr>
              <w:t>Требования к качеству обслуживания (</w:t>
            </w:r>
            <w:r>
              <w:rPr>
                <w:lang w:eastAsia="zh-CN"/>
              </w:rPr>
              <w:t>QoS</w:t>
            </w:r>
            <w:r w:rsidRPr="000740C6">
              <w:rPr>
                <w:lang w:val="ru-RU" w:eastAsia="zh-CN"/>
              </w:rPr>
              <w:t>)</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Широковещательное телевидение (MPEG-2)</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от 2 до 6 Мбит/с</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Параметризована</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ТВЧ (MPEG-4)</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от 6 до 12 Мбит/с</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Параметризована</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en" w:eastAsia="zh-CN"/>
              </w:rPr>
              <w:t xml:space="preserve">PPV </w:t>
            </w:r>
            <w:r>
              <w:rPr>
                <w:lang w:val="ru-RU" w:eastAsia="zh-CN"/>
              </w:rPr>
              <w:t xml:space="preserve">или NVoD </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от 2 до 6 Мбит/с</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Имеет приоритет</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en" w:eastAsia="zh-CN"/>
              </w:rPr>
              <w:t>VoD</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от 2 до 6 Мбит/с</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Имеет приоритет</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Картинка в картинке (MPEG2)</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вплоть до 12 Мбит/с</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Параметризована</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en" w:eastAsia="zh-CN"/>
              </w:rPr>
              <w:t>PVR</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от 2 до 6 Мбит/с</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Имеет приоритет</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Интерактивное телевидение</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вплоть до 3 Мбит/с</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Лучший из возможного</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Высокоскоростной доступ к</w:t>
            </w:r>
            <w:r>
              <w:rPr>
                <w:lang w:val="en-US" w:eastAsia="zh-CN"/>
              </w:rPr>
              <w:t> </w:t>
            </w:r>
            <w:r>
              <w:rPr>
                <w:lang w:val="ru-RU" w:eastAsia="zh-CN"/>
              </w:rPr>
              <w:t>интернету</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от 3 до 10 Мбит/с</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Лучший из возможного</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Видеоконференция</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от 300 до 750 кбит/с</w:t>
            </w:r>
          </w:p>
        </w:tc>
        <w:tc>
          <w:tcPr>
            <w:tcW w:w="3057" w:type="dxa"/>
            <w:tcBorders>
              <w:top w:val="single" w:sz="3" w:space="0" w:color="000000"/>
              <w:left w:val="single" w:sz="3" w:space="0" w:color="000000"/>
              <w:bottom w:val="single" w:sz="3" w:space="0" w:color="000000"/>
              <w:right w:val="single" w:sz="3" w:space="0" w:color="000000"/>
            </w:tcBorders>
            <w:shd w:val="clear" w:color="auto" w:fill="E8F8FD"/>
          </w:tcPr>
          <w:p w:rsidR="0085661F" w:rsidRDefault="0085661F" w:rsidP="00E26FC9">
            <w:pPr>
              <w:pStyle w:val="Tabletext"/>
              <w:rPr>
                <w:sz w:val="22"/>
                <w:lang w:val="en" w:eastAsia="zh-CN"/>
              </w:rPr>
            </w:pPr>
            <w:r>
              <w:rPr>
                <w:lang w:val="ru-RU" w:eastAsia="zh-CN"/>
              </w:rPr>
              <w:t>Имеет приоритет</w:t>
            </w:r>
          </w:p>
        </w:tc>
      </w:tr>
      <w:tr w:rsidR="0085661F">
        <w:trPr>
          <w:trHeight w:val="1"/>
          <w:jc w:val="center"/>
        </w:trPr>
        <w:tc>
          <w:tcPr>
            <w:tcW w:w="2958"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Голосовая/видеотелефония</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от 64 до 750 кбит/с</w:t>
            </w:r>
          </w:p>
        </w:tc>
        <w:tc>
          <w:tcPr>
            <w:tcW w:w="3057" w:type="dxa"/>
            <w:tcBorders>
              <w:top w:val="single" w:sz="3" w:space="0" w:color="000000"/>
              <w:left w:val="single" w:sz="3" w:space="0" w:color="000000"/>
              <w:bottom w:val="single" w:sz="3" w:space="0" w:color="000000"/>
              <w:right w:val="single" w:sz="3" w:space="0" w:color="000000"/>
            </w:tcBorders>
            <w:shd w:val="clear" w:color="000000" w:fill="FFFFFF"/>
          </w:tcPr>
          <w:p w:rsidR="0085661F" w:rsidRDefault="0085661F" w:rsidP="00E26FC9">
            <w:pPr>
              <w:pStyle w:val="Tabletext"/>
              <w:rPr>
                <w:sz w:val="22"/>
                <w:lang w:val="en" w:eastAsia="zh-CN"/>
              </w:rPr>
            </w:pPr>
            <w:r>
              <w:rPr>
                <w:lang w:val="ru-RU" w:eastAsia="zh-CN"/>
              </w:rPr>
              <w:t>Имеет приоритет</w:t>
            </w:r>
          </w:p>
        </w:tc>
      </w:tr>
    </w:tbl>
    <w:p w:rsidR="000F630B" w:rsidRPr="005858CF" w:rsidRDefault="000F630B" w:rsidP="000F630B">
      <w:pPr>
        <w:pStyle w:val="Heading2"/>
        <w:rPr>
          <w:lang w:val="ru-RU"/>
        </w:rPr>
      </w:pPr>
      <w:bookmarkStart w:id="240" w:name="_Toc364696563"/>
      <w:bookmarkStart w:id="241" w:name="_Toc370130558"/>
      <w:bookmarkStart w:id="242" w:name="_Toc381721539"/>
      <w:bookmarkStart w:id="243" w:name="_Toc255473471"/>
      <w:bookmarkStart w:id="244" w:name="_Toc310409375"/>
      <w:bookmarkStart w:id="245" w:name="_Toc310410563"/>
      <w:bookmarkStart w:id="246" w:name="_Toc310410834"/>
      <w:bookmarkStart w:id="247" w:name="_Toc310410941"/>
      <w:r w:rsidRPr="005858CF">
        <w:rPr>
          <w:lang w:val="ru-RU"/>
        </w:rPr>
        <w:t>2.2</w:t>
      </w:r>
      <w:r w:rsidRPr="005858CF">
        <w:rPr>
          <w:lang w:val="ru-RU"/>
        </w:rPr>
        <w:tab/>
        <w:t>Технология доступа к транспортной среде</w:t>
      </w:r>
      <w:bookmarkEnd w:id="240"/>
      <w:bookmarkEnd w:id="241"/>
      <w:bookmarkEnd w:id="242"/>
    </w:p>
    <w:bookmarkEnd w:id="243"/>
    <w:bookmarkEnd w:id="244"/>
    <w:bookmarkEnd w:id="245"/>
    <w:bookmarkEnd w:id="246"/>
    <w:bookmarkEnd w:id="247"/>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Как объяснялось выше, для поддержки различных видов мультимедийных услуг требуется, чтобы сети обладали достаточной пропускной способностью и возможностями для управления трафиком. Обеспечение требуемой ширины полосы пропускания является отправной точкой соответствия этим требованиям к услугам (и среде). Существуют две концепции обеспечения полосы пропускания – по сетям фиксированной связи и по сетям подвижной связи.</w:t>
      </w:r>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Сети подвижной связи все еще находятся в процессе развития. Предоставляя выигрыш в мобильности, подвижная связь является ключевым средством доступа для путешествующих пользователей, таких как бизнесмены, студенты и т. д., которые могут пользоваться возможностью соединения в любом месте, где бы они не находились</w:t>
      </w:r>
    </w:p>
    <w:p w:rsidR="000F630B" w:rsidRPr="005858CF" w:rsidRDefault="000F630B" w:rsidP="000F630B">
      <w:pPr>
        <w:rPr>
          <w:color w:val="000000"/>
          <w:szCs w:val="19"/>
          <w:lang w:val="ru-RU"/>
        </w:rPr>
      </w:pPr>
      <w:r w:rsidRPr="005858CF">
        <w:rPr>
          <w:color w:val="000000"/>
          <w:szCs w:val="19"/>
          <w:lang w:val="ru-RU"/>
        </w:rPr>
        <w:t>В последние годы значительно увеличился интерес к приложениям беспроводной связи в диапазонах частот между 57 и 134 ГГц благодаря возможности использования широкополосной связи, что соответствует растущим требованиям к приложениям с высокой скоростью передачи данных в диапазоне сотен мегабитов в секунду, включая возможности соединений "последней мили". В этих диапазонах можно ожидать появления различных конфигураций линий связи на короткие расстояния, в том числе систем высокой плотности.</w:t>
      </w:r>
    </w:p>
    <w:p w:rsidR="000F630B" w:rsidRPr="005858CF" w:rsidRDefault="000F630B" w:rsidP="000F630B">
      <w:pPr>
        <w:rPr>
          <w:szCs w:val="19"/>
          <w:lang w:val="ru-RU"/>
        </w:rPr>
      </w:pPr>
      <w:r w:rsidRPr="005858CF">
        <w:rPr>
          <w:szCs w:val="19"/>
          <w:lang w:val="ru-RU"/>
        </w:rPr>
        <w:t>В настоящее время доступны беспроводные решения в диапазонах 60/70/80/95 ГГц, однако по стоимости эти системы еще не могут конкурировать с более низкочастотными технологиями. В этих диапазонах частот все еще существуют проблемы, связанные с разработкой. Для того чтобы системы, работающие в диапазонах 60/70/80/95/120 ГГц, могли конкурировать с более низкочастотными системами, количество введенных в эксплуатацию систем подобного рода должно быть очень велико.</w:t>
      </w:r>
    </w:p>
    <w:p w:rsidR="000F630B" w:rsidRPr="005858CF" w:rsidRDefault="000F630B" w:rsidP="000F630B">
      <w:pPr>
        <w:rPr>
          <w:szCs w:val="19"/>
          <w:lang w:val="ru-RU"/>
        </w:rPr>
      </w:pPr>
      <w:r w:rsidRPr="005858CF">
        <w:rPr>
          <w:szCs w:val="19"/>
          <w:lang w:val="ru-RU"/>
        </w:rPr>
        <w:t>Высокие рабочие частоты в диапазонах 60/70/80/95/120 ГГц позволяют конструировать антенны небольшого размера с высоким коэффициентом усиления и направленным излучением. Следовательно, для устройств связи, находящихся в непосредственной близости, действующие антенны могут быть предназначены для формирования радиосетей из мелких ячеек с минимальными помехами.</w:t>
      </w:r>
    </w:p>
    <w:p w:rsidR="000F630B" w:rsidRPr="005858CF" w:rsidRDefault="000F630B" w:rsidP="000F630B">
      <w:pPr>
        <w:keepNext/>
        <w:rPr>
          <w:szCs w:val="19"/>
          <w:lang w:val="ru-RU"/>
        </w:rPr>
      </w:pPr>
      <w:r w:rsidRPr="005858CF">
        <w:rPr>
          <w:szCs w:val="19"/>
          <w:lang w:val="ru-RU"/>
        </w:rPr>
        <w:t>Примеры наружного/внутреннего применения, в которых могут использоваться преимущества диапазонов 60/70/80/95/120 ГГц:</w:t>
      </w:r>
    </w:p>
    <w:p w:rsidR="000F630B" w:rsidRPr="0006660D" w:rsidRDefault="000F630B" w:rsidP="000F630B">
      <w:pPr>
        <w:pStyle w:val="Enumlevel1"/>
        <w:rPr>
          <w:bCs/>
          <w:lang w:val="ru-RU"/>
        </w:rPr>
      </w:pPr>
      <w:r w:rsidRPr="0006660D">
        <w:rPr>
          <w:bCs/>
          <w:iCs/>
          <w:lang w:val="ru-RU"/>
        </w:rPr>
        <w:t>•</w:t>
      </w:r>
      <w:r w:rsidRPr="0006660D">
        <w:rPr>
          <w:bCs/>
          <w:iCs/>
          <w:lang w:val="ru-RU"/>
        </w:rPr>
        <w:tab/>
      </w:r>
      <w:r w:rsidRPr="0006660D">
        <w:rPr>
          <w:lang w:val="ru-RU"/>
        </w:rPr>
        <w:t>беспроводные локальные сети (</w:t>
      </w:r>
      <w:r w:rsidRPr="005858CF">
        <w:t>WLAN</w:t>
      </w:r>
      <w:r w:rsidRPr="0006660D">
        <w:rPr>
          <w:lang w:val="ru-RU"/>
        </w:rPr>
        <w:t>) и беспроводные персональные сети (</w:t>
      </w:r>
      <w:r w:rsidRPr="005858CF">
        <w:t>WPAN</w:t>
      </w:r>
      <w:r w:rsidRPr="0006660D">
        <w:rPr>
          <w:lang w:val="ru-RU"/>
        </w:rPr>
        <w:t>);</w:t>
      </w:r>
    </w:p>
    <w:p w:rsidR="000F630B" w:rsidRPr="0006660D" w:rsidRDefault="000F630B" w:rsidP="000F630B">
      <w:pPr>
        <w:pStyle w:val="Enumlevel1"/>
        <w:rPr>
          <w:lang w:val="ru-RU"/>
        </w:rPr>
      </w:pPr>
      <w:r w:rsidRPr="0006660D">
        <w:rPr>
          <w:bCs/>
          <w:iCs/>
          <w:lang w:val="ru-RU"/>
        </w:rPr>
        <w:t>•</w:t>
      </w:r>
      <w:r w:rsidRPr="0006660D">
        <w:rPr>
          <w:bCs/>
          <w:iCs/>
          <w:lang w:val="ru-RU"/>
        </w:rPr>
        <w:tab/>
      </w:r>
      <w:r w:rsidRPr="0006660D">
        <w:rPr>
          <w:lang w:val="ru-RU"/>
        </w:rPr>
        <w:t>микросотовая архитектура и архитектура с повторным использованием частот, например фиксированные линии для подвижной связи;</w:t>
      </w:r>
    </w:p>
    <w:p w:rsidR="000F630B" w:rsidRPr="0006660D" w:rsidRDefault="000F630B" w:rsidP="000F630B">
      <w:pPr>
        <w:pStyle w:val="Enumlevel1"/>
        <w:rPr>
          <w:bCs/>
          <w:iCs/>
          <w:lang w:val="ru-RU"/>
        </w:rPr>
      </w:pPr>
      <w:r w:rsidRPr="0006660D">
        <w:rPr>
          <w:bCs/>
          <w:iCs/>
          <w:lang w:val="ru-RU"/>
        </w:rPr>
        <w:t>•</w:t>
      </w:r>
      <w:r w:rsidRPr="0006660D">
        <w:rPr>
          <w:bCs/>
          <w:iCs/>
          <w:lang w:val="ru-RU"/>
        </w:rPr>
        <w:tab/>
        <w:t>мультимедийные услуги с высоким разрешением для кочевых пользователей;</w:t>
      </w:r>
    </w:p>
    <w:p w:rsidR="000F630B" w:rsidRPr="0006660D" w:rsidRDefault="000F630B" w:rsidP="000F630B">
      <w:pPr>
        <w:pStyle w:val="Enumlevel1"/>
        <w:rPr>
          <w:bCs/>
          <w:iCs/>
          <w:lang w:val="ru-RU"/>
        </w:rPr>
      </w:pPr>
      <w:r w:rsidRPr="0006660D">
        <w:rPr>
          <w:bCs/>
          <w:iCs/>
          <w:lang w:val="ru-RU"/>
        </w:rPr>
        <w:t>•</w:t>
      </w:r>
      <w:r w:rsidRPr="0006660D">
        <w:rPr>
          <w:bCs/>
          <w:iCs/>
          <w:lang w:val="ru-RU"/>
        </w:rPr>
        <w:tab/>
      </w:r>
      <w:r w:rsidRPr="0006660D">
        <w:rPr>
          <w:lang w:val="ru-RU"/>
        </w:rPr>
        <w:t>б</w:t>
      </w:r>
      <w:r w:rsidRPr="0006660D">
        <w:rPr>
          <w:bCs/>
          <w:iCs/>
          <w:lang w:val="ru-RU"/>
        </w:rPr>
        <w:t>еспроводные системы распределения видеосигналов;</w:t>
      </w:r>
    </w:p>
    <w:p w:rsidR="000F630B" w:rsidRPr="0006660D" w:rsidRDefault="000F630B" w:rsidP="000F630B">
      <w:pPr>
        <w:pStyle w:val="Enumlevel1"/>
        <w:rPr>
          <w:bCs/>
          <w:iCs/>
          <w:lang w:val="ru-RU"/>
        </w:rPr>
      </w:pPr>
      <w:r w:rsidRPr="0006660D">
        <w:rPr>
          <w:bCs/>
          <w:iCs/>
          <w:lang w:val="ru-RU"/>
        </w:rPr>
        <w:t>•</w:t>
      </w:r>
      <w:r w:rsidRPr="0006660D">
        <w:rPr>
          <w:bCs/>
          <w:iCs/>
          <w:lang w:val="ru-RU"/>
        </w:rPr>
        <w:tab/>
      </w:r>
      <w:r w:rsidRPr="0006660D">
        <w:rPr>
          <w:lang w:val="ru-RU"/>
        </w:rPr>
        <w:t xml:space="preserve">линии </w:t>
      </w:r>
      <w:r w:rsidRPr="0006660D">
        <w:rPr>
          <w:bCs/>
          <w:iCs/>
          <w:lang w:val="ru-RU"/>
        </w:rPr>
        <w:t>беспроводной связи, обслуживающие подземные туннели и большие конференц-залы;</w:t>
      </w:r>
    </w:p>
    <w:p w:rsidR="000F630B" w:rsidRPr="0006660D" w:rsidRDefault="000F630B" w:rsidP="000F630B">
      <w:pPr>
        <w:pStyle w:val="Enumlevel1"/>
        <w:rPr>
          <w:bCs/>
          <w:lang w:val="ru-RU"/>
        </w:rPr>
      </w:pPr>
      <w:r w:rsidRPr="0006660D">
        <w:rPr>
          <w:bCs/>
          <w:iCs/>
          <w:lang w:val="ru-RU"/>
        </w:rPr>
        <w:t>•</w:t>
      </w:r>
      <w:r w:rsidRPr="0006660D">
        <w:rPr>
          <w:bCs/>
          <w:iCs/>
          <w:lang w:val="ru-RU"/>
        </w:rPr>
        <w:tab/>
        <w:t>линии беспроводной связи со скоростью передачи данных до 10 Гбит/с и выше.</w:t>
      </w:r>
    </w:p>
    <w:p w:rsidR="000F630B" w:rsidRPr="005858CF" w:rsidRDefault="000F630B" w:rsidP="000F630B">
      <w:pPr>
        <w:rPr>
          <w:szCs w:val="19"/>
          <w:lang w:val="ru-RU"/>
        </w:rPr>
      </w:pPr>
      <w:r w:rsidRPr="005858CF">
        <w:rPr>
          <w:szCs w:val="19"/>
          <w:lang w:val="ru-RU"/>
        </w:rPr>
        <w:t>Использование диапазонов 60/70/80/95/120 ГГц имеет, в числе прочих, следующие преимущества:</w:t>
      </w:r>
    </w:p>
    <w:p w:rsidR="000F630B" w:rsidRPr="0006660D" w:rsidRDefault="000F630B" w:rsidP="000F630B">
      <w:pPr>
        <w:pStyle w:val="Enumlevel1"/>
        <w:rPr>
          <w:lang w:val="ru-RU"/>
        </w:rPr>
      </w:pPr>
      <w:r w:rsidRPr="0006660D">
        <w:rPr>
          <w:lang w:val="ru-RU"/>
        </w:rPr>
        <w:t>•</w:t>
      </w:r>
      <w:r w:rsidRPr="0006660D">
        <w:rPr>
          <w:lang w:val="ru-RU"/>
        </w:rPr>
        <w:tab/>
        <w:t>повторное использование частот в областях с высокой плотностью застройки со сниженным потенциалом возникновения нежелательных помех;</w:t>
      </w:r>
    </w:p>
    <w:p w:rsidR="000F630B" w:rsidRPr="0006660D" w:rsidRDefault="000F630B" w:rsidP="000F630B">
      <w:pPr>
        <w:pStyle w:val="Enumlevel1"/>
        <w:rPr>
          <w:lang w:val="ru-RU"/>
        </w:rPr>
      </w:pPr>
      <w:r w:rsidRPr="0006660D">
        <w:rPr>
          <w:lang w:val="ru-RU"/>
        </w:rPr>
        <w:t>•</w:t>
      </w:r>
      <w:r w:rsidRPr="0006660D">
        <w:rPr>
          <w:lang w:val="ru-RU"/>
        </w:rPr>
        <w:tab/>
        <w:t>использование антенны меньшего размера (коэффициент усиления антенны пропорционален размеру антенны и длине волны);</w:t>
      </w:r>
    </w:p>
    <w:p w:rsidR="000F630B" w:rsidRPr="0006660D" w:rsidRDefault="000F630B" w:rsidP="000F630B">
      <w:pPr>
        <w:pStyle w:val="Enumlevel1"/>
        <w:rPr>
          <w:lang w:val="ru-RU"/>
        </w:rPr>
      </w:pPr>
      <w:r w:rsidRPr="0006660D">
        <w:rPr>
          <w:lang w:val="ru-RU"/>
        </w:rPr>
        <w:t>•</w:t>
      </w:r>
      <w:r w:rsidRPr="0006660D">
        <w:rPr>
          <w:lang w:val="ru-RU"/>
        </w:rPr>
        <w:tab/>
        <w:t>радиооборудование малых размеров для применения кочевыми пользователями;</w:t>
      </w:r>
    </w:p>
    <w:p w:rsidR="000F630B" w:rsidRPr="0006660D" w:rsidRDefault="000F630B" w:rsidP="000F630B">
      <w:pPr>
        <w:pStyle w:val="Enumlevel1"/>
        <w:rPr>
          <w:lang w:val="ru-RU"/>
        </w:rPr>
      </w:pPr>
      <w:r w:rsidRPr="0006660D">
        <w:rPr>
          <w:lang w:val="ru-RU"/>
        </w:rPr>
        <w:t>•</w:t>
      </w:r>
      <w:r w:rsidRPr="0006660D">
        <w:rPr>
          <w:lang w:val="ru-RU"/>
        </w:rPr>
        <w:tab/>
        <w:t>антенны с узким лучом (ширина луча антенны обратно пропорциональна рабочей частоте), что позволяет уменьшить помехи и применить повторное использование частот;</w:t>
      </w:r>
    </w:p>
    <w:p w:rsidR="000F630B" w:rsidRPr="0006660D" w:rsidRDefault="000F630B" w:rsidP="000F630B">
      <w:pPr>
        <w:pStyle w:val="Enumlevel1"/>
        <w:rPr>
          <w:lang w:val="ru-RU"/>
        </w:rPr>
      </w:pPr>
      <w:r w:rsidRPr="0006660D">
        <w:rPr>
          <w:lang w:val="ru-RU"/>
        </w:rPr>
        <w:t>•</w:t>
      </w:r>
      <w:r w:rsidRPr="0006660D">
        <w:rPr>
          <w:lang w:val="ru-RU"/>
        </w:rPr>
        <w:tab/>
        <w:t>потенциальная возможность совместного использования частот с другими службами радиосвязи;</w:t>
      </w:r>
    </w:p>
    <w:p w:rsidR="000F630B" w:rsidRPr="0006660D" w:rsidRDefault="000F630B" w:rsidP="000F630B">
      <w:pPr>
        <w:pStyle w:val="Enumlevel1"/>
        <w:rPr>
          <w:lang w:val="ru-RU"/>
        </w:rPr>
      </w:pPr>
      <w:r w:rsidRPr="0006660D">
        <w:rPr>
          <w:lang w:val="ru-RU"/>
        </w:rPr>
        <w:t>•</w:t>
      </w:r>
      <w:r w:rsidRPr="0006660D">
        <w:rPr>
          <w:lang w:val="ru-RU"/>
        </w:rPr>
        <w:tab/>
        <w:t>поддержка передач с высокой пропускной способностью благодаря использованию более широкой полосы пропускания (закон Шеннона).</w:t>
      </w:r>
    </w:p>
    <w:p w:rsidR="000F630B" w:rsidRPr="005858CF" w:rsidRDefault="000F630B" w:rsidP="000F630B">
      <w:pPr>
        <w:rPr>
          <w:szCs w:val="19"/>
          <w:lang w:val="ru-RU"/>
        </w:rPr>
      </w:pPr>
      <w:r w:rsidRPr="005858CF">
        <w:rPr>
          <w:szCs w:val="19"/>
          <w:lang w:val="ru-RU"/>
        </w:rPr>
        <w:t>К недостаткам данных полос частот относятся:</w:t>
      </w:r>
    </w:p>
    <w:p w:rsidR="000F630B" w:rsidRPr="0006660D" w:rsidRDefault="000F630B" w:rsidP="000F630B">
      <w:pPr>
        <w:pStyle w:val="Enumlevel1"/>
        <w:rPr>
          <w:lang w:val="ru-RU"/>
        </w:rPr>
      </w:pPr>
      <w:r w:rsidRPr="0006660D">
        <w:rPr>
          <w:lang w:val="ru-RU"/>
        </w:rPr>
        <w:t>•</w:t>
      </w:r>
      <w:r w:rsidRPr="0006660D">
        <w:rPr>
          <w:lang w:val="ru-RU"/>
        </w:rPr>
        <w:tab/>
        <w:t>помеха для сигнала, создаваемая объектом или человеком;</w:t>
      </w:r>
    </w:p>
    <w:p w:rsidR="000F630B" w:rsidRPr="0006660D" w:rsidRDefault="000F630B" w:rsidP="000F630B">
      <w:pPr>
        <w:pStyle w:val="Enumlevel1"/>
        <w:rPr>
          <w:lang w:val="ru-RU"/>
        </w:rPr>
      </w:pPr>
      <w:r w:rsidRPr="0006660D">
        <w:rPr>
          <w:lang w:val="ru-RU"/>
        </w:rPr>
        <w:t>•</w:t>
      </w:r>
      <w:r w:rsidRPr="0006660D">
        <w:rPr>
          <w:lang w:val="ru-RU"/>
        </w:rPr>
        <w:tab/>
        <w:t>поглощение в кислороде в диапазоне 60 ГГц;</w:t>
      </w:r>
    </w:p>
    <w:p w:rsidR="000F630B" w:rsidRPr="0006660D" w:rsidRDefault="000F630B" w:rsidP="000F630B">
      <w:pPr>
        <w:pStyle w:val="Enumlevel1"/>
        <w:rPr>
          <w:lang w:val="ru-RU"/>
        </w:rPr>
      </w:pPr>
      <w:r w:rsidRPr="0006660D">
        <w:rPr>
          <w:lang w:val="ru-RU"/>
        </w:rPr>
        <w:t>•</w:t>
      </w:r>
      <w:r w:rsidRPr="0006660D">
        <w:rPr>
          <w:lang w:val="ru-RU"/>
        </w:rPr>
        <w:tab/>
        <w:t>восприимчивость к отказам в регионах с сильными дождями и снегопадами;</w:t>
      </w:r>
    </w:p>
    <w:p w:rsidR="000F630B" w:rsidRPr="0006660D" w:rsidRDefault="000F630B" w:rsidP="000F630B">
      <w:pPr>
        <w:pStyle w:val="Enumlevel1"/>
        <w:rPr>
          <w:lang w:val="ru-RU"/>
        </w:rPr>
      </w:pPr>
      <w:r w:rsidRPr="0006660D">
        <w:rPr>
          <w:lang w:val="ru-RU"/>
        </w:rPr>
        <w:t>•</w:t>
      </w:r>
      <w:r w:rsidRPr="0006660D">
        <w:rPr>
          <w:lang w:val="ru-RU"/>
        </w:rPr>
        <w:tab/>
        <w:t>непригодность для передач на дальние расстояния.</w:t>
      </w:r>
    </w:p>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сетях фиксированной связи услуги предоставляются по технологии xDSL, которая является весьма популярной технологией широкополосного доступа в мире (действительно наилучшей технологией сегодня для создания широкополосных сетей), широкополосные оптоволоконные сети в настоящее время развертываются в различных странах в виде FTTC (оптоволокно до распределительного шкафа) и FTTH (оптоволокно до дома). С развитием сетей PON (пассивных оптических сетей), скорость 100 Мбит/с теперь экономически эффективна и доступна для всех. Таким образом, во многих развитых странах для пользователей-бизнесменов, а также некоторым домашним пользователям услуги предоставляются по волоконно-оптическим сетям.</w:t>
      </w:r>
    </w:p>
    <w:p w:rsidR="0008639C" w:rsidRPr="000F630B" w:rsidRDefault="000F630B" w:rsidP="000F630B">
      <w:pPr>
        <w:tabs>
          <w:tab w:val="left" w:pos="794"/>
          <w:tab w:val="left" w:pos="1191"/>
          <w:tab w:val="left" w:pos="1588"/>
          <w:tab w:val="left" w:pos="1985"/>
        </w:tabs>
        <w:overflowPunct w:val="0"/>
        <w:autoSpaceDE w:val="0"/>
        <w:autoSpaceDN w:val="0"/>
        <w:adjustRightInd w:val="0"/>
        <w:textAlignment w:val="baseline"/>
        <w:rPr>
          <w:lang w:val="ru-RU"/>
        </w:rPr>
      </w:pPr>
      <w:r w:rsidRPr="005858CF">
        <w:rPr>
          <w:szCs w:val="19"/>
          <w:lang w:val="ru-RU" w:eastAsia="en-US"/>
        </w:rPr>
        <w:t xml:space="preserve">Как показано на </w:t>
      </w:r>
      <w:r w:rsidR="00502253">
        <w:rPr>
          <w:szCs w:val="19"/>
          <w:lang w:val="ru-RU" w:eastAsia="en-US"/>
        </w:rPr>
        <w:t>Рисун</w:t>
      </w:r>
      <w:r w:rsidRPr="005858CF">
        <w:rPr>
          <w:szCs w:val="19"/>
          <w:lang w:val="ru-RU" w:eastAsia="en-US"/>
        </w:rPr>
        <w:t>ке 2-1, технология на основе волоконной оптики обеспечивает доступ на более протяженные расстояния, чем существующие сети, имеющие достаточную полосу пропускания. Эта возможность в значительной степени расширяет географию предоставления широкополосных соединений в том числе в сельских районах. В особенности сочетание волоконных линий с линиями xDSL позволяет обеспечить экономически эффективное предоставление конечным пользователям широкополосных услуг на все более дальних расстояниях, сохраняя при этом широкополосные функциональные возможности, например, FTTC с VDSL, что обеспечивает скорость 30 Мбит/с для отдельного домохозяйства.</w:t>
      </w:r>
    </w:p>
    <w:p w:rsidR="0008639C" w:rsidRPr="000F630B" w:rsidRDefault="0008639C" w:rsidP="0008639C">
      <w:pPr>
        <w:spacing w:before="0"/>
        <w:rPr>
          <w:bCs/>
          <w:szCs w:val="19"/>
          <w:lang w:val="ru-RU" w:eastAsia="en-US"/>
        </w:rPr>
      </w:pPr>
    </w:p>
    <w:p w:rsidR="0008639C" w:rsidRPr="007E7933" w:rsidRDefault="00F92B83" w:rsidP="007E7933">
      <w:pPr>
        <w:pStyle w:val="Figuretitle"/>
        <w:rPr>
          <w:bCs/>
          <w:lang w:val="ru-RU" w:eastAsia="en-US"/>
        </w:rPr>
      </w:pPr>
      <w:bookmarkStart w:id="248" w:name="_Toc255475817"/>
      <w:bookmarkStart w:id="249" w:name="_Toc381722358"/>
      <w:r w:rsidRPr="007E7933">
        <w:rPr>
          <w:lang w:val="ru-RU" w:eastAsia="en-US"/>
        </w:rPr>
        <w:t>Рисунок</w:t>
      </w:r>
      <w:r w:rsidR="0008639C" w:rsidRPr="007E7933">
        <w:rPr>
          <w:lang w:val="ru-RU" w:eastAsia="en-US"/>
        </w:rPr>
        <w:t xml:space="preserve"> 2-1: </w:t>
      </w:r>
      <w:bookmarkEnd w:id="248"/>
      <w:r w:rsidR="007E7933" w:rsidRPr="007E7933">
        <w:rPr>
          <w:lang w:val="ru-RU"/>
        </w:rPr>
        <w:t>Развитие технологии передачи данных</w:t>
      </w:r>
      <w:bookmarkEnd w:id="249"/>
    </w:p>
    <w:p w:rsidR="0008639C" w:rsidRPr="00CD5563" w:rsidRDefault="00A53BDF" w:rsidP="005D5C6D">
      <w:pPr>
        <w:pStyle w:val="Figure"/>
        <w:rPr>
          <w:lang w:val="en-GB" w:eastAsia="en-US"/>
        </w:rPr>
      </w:pPr>
      <w:r>
        <w:rPr>
          <w:noProof/>
          <w:lang w:val="ru-RU" w:eastAsia="zh-CN"/>
        </w:rPr>
        <mc:AlternateContent>
          <mc:Choice Requires="wps">
            <w:drawing>
              <wp:anchor distT="0" distB="0" distL="114300" distR="114300" simplePos="0" relativeHeight="251758592" behindDoc="0" locked="0" layoutInCell="1" allowOverlap="1" wp14:anchorId="108C9552" wp14:editId="7C491AE4">
                <wp:simplePos x="0" y="0"/>
                <wp:positionH relativeFrom="column">
                  <wp:posOffset>4203185</wp:posOffset>
                </wp:positionH>
                <wp:positionV relativeFrom="paragraph">
                  <wp:posOffset>1633268</wp:posOffset>
                </wp:positionV>
                <wp:extent cx="550545" cy="517525"/>
                <wp:effectExtent l="0" t="0" r="1905" b="15875"/>
                <wp:wrapNone/>
                <wp:docPr id="1060"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0545"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A53BDF">
                            <w:pPr>
                              <w:rPr>
                                <w:lang w:val="ru-RU"/>
                              </w:rPr>
                            </w:pPr>
                            <w:r>
                              <w:rPr>
                                <w:rFonts w:ascii="Tahoma" w:hAnsi="Tahoma" w:cs="Tahoma"/>
                                <w:i/>
                                <w:iCs/>
                                <w:color w:val="000000"/>
                                <w:sz w:val="16"/>
                                <w:szCs w:val="16"/>
                                <w:lang w:val="ru-RU"/>
                              </w:rPr>
                              <w:t>Высокоско-ростной интернет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285" o:spid="_x0000_s1220" style="position:absolute;left:0;text-align:left;margin-left:330.95pt;margin-top:128.6pt;width:43.35pt;height:40.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" filled="f" stroked="f">
                <v:textbox inset="0,0,0,0">
                  <w:txbxContent>
                    <w:p w:rsidR="0059726E" w:rsidRPr="00874C83" w:rsidRDefault="0059726E" w:rsidP="00A53BDF">
                      <w:pPr>
                        <w:rPr>
                          <w:lang w:val="ru-RU"/>
                        </w:rPr>
                      </w:pPr>
                      <w:r>
                        <w:rPr>
                          <w:rFonts w:ascii="Tahoma" w:hAnsi="Tahoma" w:cs="Tahoma"/>
                          <w:i/>
                          <w:iCs/>
                          <w:color w:val="000000"/>
                          <w:sz w:val="16"/>
                          <w:szCs w:val="16"/>
                          <w:lang w:val="ru-RU"/>
                        </w:rPr>
                        <w:t>Высокоско-ростной интернет</w:t>
                      </w:r>
                    </w:p>
                  </w:txbxContent>
                </v:textbox>
              </v:rect>
            </w:pict>
          </mc:Fallback>
        </mc:AlternateContent>
      </w:r>
      <w:r w:rsidR="00347960">
        <w:rPr>
          <w:noProof/>
          <w:lang w:val="ru-RU" w:eastAsia="zh-CN"/>
        </w:rPr>
        <mc:AlternateContent>
          <mc:Choice Requires="wpc">
            <w:drawing>
              <wp:inline distT="0" distB="0" distL="0" distR="0" wp14:anchorId="1B998E32" wp14:editId="6CF0E742">
                <wp:extent cx="4382219" cy="2398144"/>
                <wp:effectExtent l="0" t="0" r="0" b="2540"/>
                <wp:docPr id="1059" name="Canvas 10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387" name="Rectangle 243"/>
                        <wps:cNvSpPr>
                          <a:spLocks noChangeArrowheads="1"/>
                        </wps:cNvSpPr>
                        <wps:spPr bwMode="auto">
                          <a:xfrm>
                            <a:off x="619760" y="80010"/>
                            <a:ext cx="2664460" cy="880745"/>
                          </a:xfrm>
                          <a:prstGeom prst="rect">
                            <a:avLst/>
                          </a:prstGeom>
                          <a:solidFill>
                            <a:srgbClr val="CC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8" name="Freeform 244"/>
                        <wps:cNvSpPr>
                          <a:spLocks noEditPoints="1"/>
                        </wps:cNvSpPr>
                        <wps:spPr bwMode="auto">
                          <a:xfrm>
                            <a:off x="607060" y="43180"/>
                            <a:ext cx="2610485" cy="1793240"/>
                          </a:xfrm>
                          <a:custGeom>
                            <a:avLst/>
                            <a:gdLst>
                              <a:gd name="T0" fmla="*/ 96 w 9672"/>
                              <a:gd name="T1" fmla="*/ 120 h 6616"/>
                              <a:gd name="T2" fmla="*/ 96 w 9672"/>
                              <a:gd name="T3" fmla="*/ 6544 h 6616"/>
                              <a:gd name="T4" fmla="*/ 72 w 9672"/>
                              <a:gd name="T5" fmla="*/ 6520 h 6616"/>
                              <a:gd name="T6" fmla="*/ 9552 w 9672"/>
                              <a:gd name="T7" fmla="*/ 6520 h 6616"/>
                              <a:gd name="T8" fmla="*/ 9552 w 9672"/>
                              <a:gd name="T9" fmla="*/ 6568 h 6616"/>
                              <a:gd name="T10" fmla="*/ 72 w 9672"/>
                              <a:gd name="T11" fmla="*/ 6568 h 6616"/>
                              <a:gd name="T12" fmla="*/ 48 w 9672"/>
                              <a:gd name="T13" fmla="*/ 6544 h 6616"/>
                              <a:gd name="T14" fmla="*/ 48 w 9672"/>
                              <a:gd name="T15" fmla="*/ 120 h 6616"/>
                              <a:gd name="T16" fmla="*/ 96 w 9672"/>
                              <a:gd name="T17" fmla="*/ 120 h 6616"/>
                              <a:gd name="T18" fmla="*/ 0 w 9672"/>
                              <a:gd name="T19" fmla="*/ 144 h 6616"/>
                              <a:gd name="T20" fmla="*/ 72 w 9672"/>
                              <a:gd name="T21" fmla="*/ 0 h 6616"/>
                              <a:gd name="T22" fmla="*/ 144 w 9672"/>
                              <a:gd name="T23" fmla="*/ 144 h 6616"/>
                              <a:gd name="T24" fmla="*/ 0 w 9672"/>
                              <a:gd name="T25" fmla="*/ 144 h 6616"/>
                              <a:gd name="T26" fmla="*/ 9528 w 9672"/>
                              <a:gd name="T27" fmla="*/ 6472 h 6616"/>
                              <a:gd name="T28" fmla="*/ 9672 w 9672"/>
                              <a:gd name="T29" fmla="*/ 6544 h 6616"/>
                              <a:gd name="T30" fmla="*/ 9528 w 9672"/>
                              <a:gd name="T31" fmla="*/ 6616 h 6616"/>
                              <a:gd name="T32" fmla="*/ 9528 w 9672"/>
                              <a:gd name="T33" fmla="*/ 6472 h 6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672" h="6616">
                                <a:moveTo>
                                  <a:pt x="96" y="120"/>
                                </a:moveTo>
                                <a:lnTo>
                                  <a:pt x="96" y="6544"/>
                                </a:lnTo>
                                <a:lnTo>
                                  <a:pt x="72" y="6520"/>
                                </a:lnTo>
                                <a:lnTo>
                                  <a:pt x="9552" y="6520"/>
                                </a:lnTo>
                                <a:lnTo>
                                  <a:pt x="9552" y="6568"/>
                                </a:lnTo>
                                <a:lnTo>
                                  <a:pt x="72" y="6568"/>
                                </a:lnTo>
                                <a:cubicBezTo>
                                  <a:pt x="59" y="6568"/>
                                  <a:pt x="48" y="6558"/>
                                  <a:pt x="48" y="6544"/>
                                </a:cubicBezTo>
                                <a:lnTo>
                                  <a:pt x="48" y="120"/>
                                </a:lnTo>
                                <a:lnTo>
                                  <a:pt x="96" y="120"/>
                                </a:lnTo>
                                <a:close/>
                                <a:moveTo>
                                  <a:pt x="0" y="144"/>
                                </a:moveTo>
                                <a:lnTo>
                                  <a:pt x="72" y="0"/>
                                </a:lnTo>
                                <a:lnTo>
                                  <a:pt x="144" y="144"/>
                                </a:lnTo>
                                <a:lnTo>
                                  <a:pt x="0" y="144"/>
                                </a:lnTo>
                                <a:close/>
                                <a:moveTo>
                                  <a:pt x="9528" y="6472"/>
                                </a:moveTo>
                                <a:lnTo>
                                  <a:pt x="9672" y="6544"/>
                                </a:lnTo>
                                <a:lnTo>
                                  <a:pt x="9528" y="6616"/>
                                </a:lnTo>
                                <a:lnTo>
                                  <a:pt x="9528" y="647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89" name="Rectangle 245"/>
                        <wps:cNvSpPr>
                          <a:spLocks noChangeArrowheads="1"/>
                        </wps:cNvSpPr>
                        <wps:spPr bwMode="auto">
                          <a:xfrm>
                            <a:off x="1392555" y="1778000"/>
                            <a:ext cx="13335" cy="34925"/>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0" name="Rectangle 246"/>
                        <wps:cNvSpPr>
                          <a:spLocks noChangeArrowheads="1"/>
                        </wps:cNvSpPr>
                        <wps:spPr bwMode="auto">
                          <a:xfrm>
                            <a:off x="2174240" y="1765300"/>
                            <a:ext cx="13335" cy="47625"/>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1" name="Rectangle 247"/>
                        <wps:cNvSpPr>
                          <a:spLocks noChangeArrowheads="1"/>
                        </wps:cNvSpPr>
                        <wps:spPr bwMode="auto">
                          <a:xfrm>
                            <a:off x="2952115" y="1765300"/>
                            <a:ext cx="12700" cy="47625"/>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2" name="Rectangle 248"/>
                        <wps:cNvSpPr>
                          <a:spLocks noChangeArrowheads="1"/>
                        </wps:cNvSpPr>
                        <wps:spPr bwMode="auto">
                          <a:xfrm>
                            <a:off x="549909" y="1858645"/>
                            <a:ext cx="246795"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b/>
                                  <w:bCs/>
                                  <w:color w:val="000000"/>
                                  <w:sz w:val="14"/>
                                  <w:szCs w:val="14"/>
                                  <w:lang w:val="en-US"/>
                                </w:rPr>
                                <w:t>10</w:t>
                              </w:r>
                              <w:r>
                                <w:rPr>
                                  <w:rFonts w:ascii="Tahoma" w:hAnsi="Tahoma" w:cs="Tahoma"/>
                                  <w:b/>
                                  <w:bCs/>
                                  <w:color w:val="000000"/>
                                  <w:sz w:val="14"/>
                                  <w:szCs w:val="14"/>
                                  <w:lang w:val="ru-RU"/>
                                </w:rPr>
                                <w:t xml:space="preserve"> м</w:t>
                              </w:r>
                            </w:p>
                          </w:txbxContent>
                        </wps:txbx>
                        <wps:bodyPr rot="0" vert="horz" wrap="square" lIns="0" tIns="0" rIns="0" bIns="0" anchor="t" anchorCtr="0">
                          <a:spAutoFit/>
                        </wps:bodyPr>
                      </wps:wsp>
                      <wps:wsp>
                        <wps:cNvPr id="393" name="Rectangle 249"/>
                        <wps:cNvSpPr>
                          <a:spLocks noChangeArrowheads="1"/>
                        </wps:cNvSpPr>
                        <wps:spPr bwMode="auto">
                          <a:xfrm>
                            <a:off x="1252220" y="1846580"/>
                            <a:ext cx="263525"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b/>
                                  <w:bCs/>
                                  <w:color w:val="000000"/>
                                  <w:sz w:val="14"/>
                                  <w:szCs w:val="14"/>
                                  <w:lang w:val="en-US"/>
                                </w:rPr>
                                <w:t>100</w:t>
                              </w:r>
                              <w:r>
                                <w:rPr>
                                  <w:rFonts w:ascii="Tahoma" w:hAnsi="Tahoma" w:cs="Tahoma"/>
                                  <w:b/>
                                  <w:bCs/>
                                  <w:color w:val="000000"/>
                                  <w:sz w:val="14"/>
                                  <w:szCs w:val="14"/>
                                  <w:lang w:val="ru-RU"/>
                                </w:rPr>
                                <w:t xml:space="preserve"> м</w:t>
                              </w:r>
                            </w:p>
                          </w:txbxContent>
                        </wps:txbx>
                        <wps:bodyPr rot="0" vert="horz" wrap="none" lIns="0" tIns="0" rIns="0" bIns="0" anchor="t" anchorCtr="0">
                          <a:spAutoFit/>
                        </wps:bodyPr>
                      </wps:wsp>
                      <wps:wsp>
                        <wps:cNvPr id="394" name="Rectangle 250"/>
                        <wps:cNvSpPr>
                          <a:spLocks noChangeArrowheads="1"/>
                        </wps:cNvSpPr>
                        <wps:spPr bwMode="auto">
                          <a:xfrm>
                            <a:off x="2790190" y="1852295"/>
                            <a:ext cx="260350"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347960" w:rsidRDefault="0059726E" w:rsidP="00347960">
                              <w:pPr>
                                <w:rPr>
                                  <w:lang w:val="ru-RU"/>
                                </w:rPr>
                              </w:pPr>
                              <w:r>
                                <w:rPr>
                                  <w:rFonts w:ascii="Tahoma" w:hAnsi="Tahoma" w:cs="Tahoma"/>
                                  <w:b/>
                                  <w:bCs/>
                                  <w:color w:val="000000"/>
                                  <w:sz w:val="14"/>
                                  <w:szCs w:val="14"/>
                                  <w:lang w:val="en-US"/>
                                </w:rPr>
                                <w:t>10</w:t>
                              </w:r>
                              <w:r>
                                <w:rPr>
                                  <w:rFonts w:ascii="Tahoma" w:hAnsi="Tahoma" w:cs="Tahoma"/>
                                  <w:b/>
                                  <w:bCs/>
                                  <w:color w:val="000000"/>
                                  <w:sz w:val="14"/>
                                  <w:szCs w:val="14"/>
                                  <w:lang w:val="ru-RU"/>
                                </w:rPr>
                                <w:t xml:space="preserve"> км</w:t>
                              </w:r>
                            </w:p>
                          </w:txbxContent>
                        </wps:txbx>
                        <wps:bodyPr rot="0" vert="horz" wrap="none" lIns="0" tIns="0" rIns="0" bIns="0" anchor="t" anchorCtr="0">
                          <a:spAutoFit/>
                        </wps:bodyPr>
                      </wps:wsp>
                      <wps:wsp>
                        <wps:cNvPr id="395" name="Rectangle 251"/>
                        <wps:cNvSpPr>
                          <a:spLocks noChangeArrowheads="1"/>
                        </wps:cNvSpPr>
                        <wps:spPr bwMode="auto">
                          <a:xfrm>
                            <a:off x="2018030" y="1852295"/>
                            <a:ext cx="203835"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347960" w:rsidRDefault="0059726E" w:rsidP="00347960">
                              <w:pPr>
                                <w:rPr>
                                  <w:lang w:val="ru-RU"/>
                                </w:rPr>
                              </w:pPr>
                              <w:r>
                                <w:rPr>
                                  <w:rFonts w:ascii="Tahoma" w:hAnsi="Tahoma" w:cs="Tahoma"/>
                                  <w:b/>
                                  <w:bCs/>
                                  <w:color w:val="000000"/>
                                  <w:sz w:val="14"/>
                                  <w:szCs w:val="14"/>
                                  <w:lang w:val="en-US"/>
                                </w:rPr>
                                <w:t>1</w:t>
                              </w:r>
                              <w:r>
                                <w:rPr>
                                  <w:rFonts w:ascii="Tahoma" w:hAnsi="Tahoma" w:cs="Tahoma"/>
                                  <w:b/>
                                  <w:bCs/>
                                  <w:color w:val="000000"/>
                                  <w:sz w:val="14"/>
                                  <w:szCs w:val="14"/>
                                  <w:lang w:val="ru-RU"/>
                                </w:rPr>
                                <w:t xml:space="preserve"> км</w:t>
                              </w:r>
                            </w:p>
                          </w:txbxContent>
                        </wps:txbx>
                        <wps:bodyPr rot="0" vert="horz" wrap="none" lIns="0" tIns="0" rIns="0" bIns="0" anchor="t" anchorCtr="0">
                          <a:spAutoFit/>
                        </wps:bodyPr>
                      </wps:wsp>
                      <wps:wsp>
                        <wps:cNvPr id="396" name="Rectangle 252"/>
                        <wps:cNvSpPr>
                          <a:spLocks noChangeArrowheads="1"/>
                        </wps:cNvSpPr>
                        <wps:spPr bwMode="auto">
                          <a:xfrm>
                            <a:off x="639445" y="887095"/>
                            <a:ext cx="34290" cy="12700"/>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7" name="Rectangle 253"/>
                        <wps:cNvSpPr>
                          <a:spLocks noChangeArrowheads="1"/>
                        </wps:cNvSpPr>
                        <wps:spPr bwMode="auto">
                          <a:xfrm>
                            <a:off x="635000" y="631190"/>
                            <a:ext cx="34290" cy="12700"/>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8" name="Rectangle 254"/>
                        <wps:cNvSpPr>
                          <a:spLocks noChangeArrowheads="1"/>
                        </wps:cNvSpPr>
                        <wps:spPr bwMode="auto">
                          <a:xfrm>
                            <a:off x="635000" y="249555"/>
                            <a:ext cx="34290" cy="12700"/>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99" name="Rectangle 255"/>
                        <wps:cNvSpPr>
                          <a:spLocks noChangeArrowheads="1"/>
                        </wps:cNvSpPr>
                        <wps:spPr bwMode="auto">
                          <a:xfrm>
                            <a:off x="230461" y="914462"/>
                            <a:ext cx="389299"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10</w:t>
                              </w:r>
                              <w:r w:rsidRPr="00874C83">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wps:txbx>
                        <wps:bodyPr rot="0" vert="horz" wrap="square" lIns="0" tIns="0" rIns="0" bIns="0" anchor="t" anchorCtr="0">
                          <a:spAutoFit/>
                        </wps:bodyPr>
                      </wps:wsp>
                      <wps:wsp>
                        <wps:cNvPr id="400" name="Rectangle 256"/>
                        <wps:cNvSpPr>
                          <a:spLocks noChangeArrowheads="1"/>
                        </wps:cNvSpPr>
                        <wps:spPr bwMode="auto">
                          <a:xfrm>
                            <a:off x="253364" y="626110"/>
                            <a:ext cx="58801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100</w:t>
                              </w:r>
                              <w:r>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wps:txbx>
                        <wps:bodyPr rot="0" vert="horz" wrap="square" lIns="0" tIns="0" rIns="0" bIns="0" anchor="t" anchorCtr="0">
                          <a:spAutoFit/>
                        </wps:bodyPr>
                      </wps:wsp>
                      <wps:wsp>
                        <wps:cNvPr id="401" name="Rectangle 257"/>
                        <wps:cNvSpPr>
                          <a:spLocks noChangeArrowheads="1"/>
                        </wps:cNvSpPr>
                        <wps:spPr bwMode="auto">
                          <a:xfrm>
                            <a:off x="312419" y="156845"/>
                            <a:ext cx="52895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347960">
                              <w:pPr>
                                <w:rPr>
                                  <w:sz w:val="10"/>
                                  <w:szCs w:val="10"/>
                                  <w:lang w:val="ru-RU"/>
                                </w:rPr>
                              </w:pPr>
                              <w:r w:rsidRPr="00874C83">
                                <w:rPr>
                                  <w:rFonts w:ascii="Tahoma" w:hAnsi="Tahoma" w:cs="Tahoma"/>
                                  <w:b/>
                                  <w:bCs/>
                                  <w:color w:val="000000"/>
                                  <w:sz w:val="10"/>
                                  <w:szCs w:val="10"/>
                                  <w:lang w:val="ru-RU"/>
                                </w:rPr>
                                <w:t>1 Гбит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wps:txbx>
                        <wps:bodyPr rot="0" vert="horz" wrap="square" lIns="0" tIns="0" rIns="0" bIns="0" anchor="t" anchorCtr="0">
                          <a:spAutoFit/>
                        </wps:bodyPr>
                      </wps:wsp>
                      <wps:wsp>
                        <wps:cNvPr id="402" name="Rectangle 258"/>
                        <wps:cNvSpPr>
                          <a:spLocks noChangeArrowheads="1"/>
                        </wps:cNvSpPr>
                        <wps:spPr bwMode="auto">
                          <a:xfrm>
                            <a:off x="72025" y="333769"/>
                            <a:ext cx="163036" cy="1502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874C83">
                              <w:pPr>
                                <w:spacing w:before="0"/>
                                <w:rPr>
                                  <w:b/>
                                  <w:bCs/>
                                  <w:sz w:val="18"/>
                                  <w:szCs w:val="18"/>
                                  <w:lang w:val="ru-RU"/>
                                </w:rPr>
                              </w:pPr>
                              <w:r w:rsidRPr="00874C83">
                                <w:rPr>
                                  <w:b/>
                                  <w:bCs/>
                                  <w:sz w:val="18"/>
                                  <w:szCs w:val="18"/>
                                  <w:lang w:val="ru-RU"/>
                                </w:rPr>
                                <w:t>Скорость передачи данных</w:t>
                              </w:r>
                            </w:p>
                          </w:txbxContent>
                        </wps:txbx>
                        <wps:bodyPr rot="0" vert="vert270" wrap="square" lIns="0" tIns="0" rIns="0" bIns="0" anchor="t" anchorCtr="0">
                          <a:noAutofit/>
                        </wps:bodyPr>
                      </wps:wsp>
                      <wps:wsp>
                        <wps:cNvPr id="403" name="Rectangle 259"/>
                        <wps:cNvSpPr>
                          <a:spLocks noChangeArrowheads="1"/>
                        </wps:cNvSpPr>
                        <wps:spPr bwMode="auto">
                          <a:xfrm>
                            <a:off x="1335405" y="2005330"/>
                            <a:ext cx="1717040" cy="21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pPr>
                                <w:rPr>
                                  <w:lang w:val="ru-RU"/>
                                </w:rPr>
                              </w:pPr>
                              <w:r>
                                <w:rPr>
                                  <w:rFonts w:ascii="Tahoma" w:hAnsi="Tahoma" w:cs="Tahoma"/>
                                  <w:b/>
                                  <w:bCs/>
                                  <w:color w:val="3333CC"/>
                                  <w:sz w:val="18"/>
                                  <w:szCs w:val="18"/>
                                  <w:lang w:val="ru-RU"/>
                                </w:rPr>
                                <w:t>Расстояние до пользователя</w:t>
                              </w:r>
                            </w:p>
                          </w:txbxContent>
                        </wps:txbx>
                        <wps:bodyPr rot="0" vert="horz" wrap="none" lIns="0" tIns="0" rIns="0" bIns="0" anchor="t" anchorCtr="0">
                          <a:spAutoFit/>
                        </wps:bodyPr>
                      </wps:wsp>
                      <wps:wsp>
                        <wps:cNvPr id="404" name="Freeform 260"/>
                        <wps:cNvSpPr>
                          <a:spLocks/>
                        </wps:cNvSpPr>
                        <wps:spPr bwMode="auto">
                          <a:xfrm>
                            <a:off x="638810" y="1014730"/>
                            <a:ext cx="2043430" cy="71755"/>
                          </a:xfrm>
                          <a:custGeom>
                            <a:avLst/>
                            <a:gdLst>
                              <a:gd name="T0" fmla="*/ 497 w 7570"/>
                              <a:gd name="T1" fmla="*/ 6 h 266"/>
                              <a:gd name="T2" fmla="*/ 755 w 7570"/>
                              <a:gd name="T3" fmla="*/ 97 h 266"/>
                              <a:gd name="T4" fmla="*/ 988 w 7570"/>
                              <a:gd name="T5" fmla="*/ 171 h 266"/>
                              <a:gd name="T6" fmla="*/ 1155 w 7570"/>
                              <a:gd name="T7" fmla="*/ 121 h 266"/>
                              <a:gd name="T8" fmla="*/ 1407 w 7570"/>
                              <a:gd name="T9" fmla="*/ 13 h 266"/>
                              <a:gd name="T10" fmla="*/ 1603 w 7570"/>
                              <a:gd name="T11" fmla="*/ 37 h 266"/>
                              <a:gd name="T12" fmla="*/ 1904 w 7570"/>
                              <a:gd name="T13" fmla="*/ 177 h 266"/>
                              <a:gd name="T14" fmla="*/ 2015 w 7570"/>
                              <a:gd name="T15" fmla="*/ 176 h 266"/>
                              <a:gd name="T16" fmla="*/ 2357 w 7570"/>
                              <a:gd name="T17" fmla="*/ 30 h 266"/>
                              <a:gd name="T18" fmla="*/ 2580 w 7570"/>
                              <a:gd name="T19" fmla="*/ 10 h 266"/>
                              <a:gd name="T20" fmla="*/ 2860 w 7570"/>
                              <a:gd name="T21" fmla="*/ 142 h 266"/>
                              <a:gd name="T22" fmla="*/ 3030 w 7570"/>
                              <a:gd name="T23" fmla="*/ 202 h 266"/>
                              <a:gd name="T24" fmla="*/ 3190 w 7570"/>
                              <a:gd name="T25" fmla="*/ 145 h 266"/>
                              <a:gd name="T26" fmla="*/ 3419 w 7570"/>
                              <a:gd name="T27" fmla="*/ 16 h 266"/>
                              <a:gd name="T28" fmla="*/ 3615 w 7570"/>
                              <a:gd name="T29" fmla="*/ 36 h 266"/>
                              <a:gd name="T30" fmla="*/ 3934 w 7570"/>
                              <a:gd name="T31" fmla="*/ 183 h 266"/>
                              <a:gd name="T32" fmla="*/ 4042 w 7570"/>
                              <a:gd name="T33" fmla="*/ 183 h 266"/>
                              <a:gd name="T34" fmla="*/ 4354 w 7570"/>
                              <a:gd name="T35" fmla="*/ 37 h 266"/>
                              <a:gd name="T36" fmla="*/ 4568 w 7570"/>
                              <a:gd name="T37" fmla="*/ 16 h 266"/>
                              <a:gd name="T38" fmla="*/ 4859 w 7570"/>
                              <a:gd name="T39" fmla="*/ 144 h 266"/>
                              <a:gd name="T40" fmla="*/ 5040 w 7570"/>
                              <a:gd name="T41" fmla="*/ 202 h 266"/>
                              <a:gd name="T42" fmla="*/ 5197 w 7570"/>
                              <a:gd name="T43" fmla="*/ 144 h 266"/>
                              <a:gd name="T44" fmla="*/ 5419 w 7570"/>
                              <a:gd name="T45" fmla="*/ 17 h 266"/>
                              <a:gd name="T46" fmla="*/ 5567 w 7570"/>
                              <a:gd name="T47" fmla="*/ 16 h 266"/>
                              <a:gd name="T48" fmla="*/ 5935 w 7570"/>
                              <a:gd name="T49" fmla="*/ 174 h 266"/>
                              <a:gd name="T50" fmla="*/ 6116 w 7570"/>
                              <a:gd name="T51" fmla="*/ 194 h 266"/>
                              <a:gd name="T52" fmla="*/ 6267 w 7570"/>
                              <a:gd name="T53" fmla="*/ 111 h 266"/>
                              <a:gd name="T54" fmla="*/ 6502 w 7570"/>
                              <a:gd name="T55" fmla="*/ 7 h 266"/>
                              <a:gd name="T56" fmla="*/ 6718 w 7570"/>
                              <a:gd name="T57" fmla="*/ 60 h 266"/>
                              <a:gd name="T58" fmla="*/ 6993 w 7570"/>
                              <a:gd name="T59" fmla="*/ 172 h 266"/>
                              <a:gd name="T60" fmla="*/ 7335 w 7570"/>
                              <a:gd name="T61" fmla="*/ 142 h 266"/>
                              <a:gd name="T62" fmla="*/ 7570 w 7570"/>
                              <a:gd name="T63" fmla="*/ 142 h 266"/>
                              <a:gd name="T64" fmla="*/ 7199 w 7570"/>
                              <a:gd name="T65" fmla="*/ 238 h 266"/>
                              <a:gd name="T66" fmla="*/ 6978 w 7570"/>
                              <a:gd name="T67" fmla="*/ 234 h 266"/>
                              <a:gd name="T68" fmla="*/ 6629 w 7570"/>
                              <a:gd name="T69" fmla="*/ 94 h 266"/>
                              <a:gd name="T70" fmla="*/ 6451 w 7570"/>
                              <a:gd name="T71" fmla="*/ 79 h 266"/>
                              <a:gd name="T72" fmla="*/ 6248 w 7570"/>
                              <a:gd name="T73" fmla="*/ 200 h 266"/>
                              <a:gd name="T74" fmla="*/ 6064 w 7570"/>
                              <a:gd name="T75" fmla="*/ 265 h 266"/>
                              <a:gd name="T76" fmla="*/ 5836 w 7570"/>
                              <a:gd name="T77" fmla="*/ 200 h 266"/>
                              <a:gd name="T78" fmla="*/ 5554 w 7570"/>
                              <a:gd name="T79" fmla="*/ 78 h 266"/>
                              <a:gd name="T80" fmla="*/ 5385 w 7570"/>
                              <a:gd name="T81" fmla="*/ 98 h 266"/>
                              <a:gd name="T82" fmla="*/ 5177 w 7570"/>
                              <a:gd name="T83" fmla="*/ 231 h 266"/>
                              <a:gd name="T84" fmla="*/ 5040 w 7570"/>
                              <a:gd name="T85" fmla="*/ 265 h 266"/>
                              <a:gd name="T86" fmla="*/ 4760 w 7570"/>
                              <a:gd name="T87" fmla="*/ 166 h 266"/>
                              <a:gd name="T88" fmla="*/ 4492 w 7570"/>
                              <a:gd name="T89" fmla="*/ 70 h 266"/>
                              <a:gd name="T90" fmla="*/ 4319 w 7570"/>
                              <a:gd name="T91" fmla="*/ 124 h 266"/>
                              <a:gd name="T92" fmla="*/ 4056 w 7570"/>
                              <a:gd name="T93" fmla="*/ 245 h 266"/>
                              <a:gd name="T94" fmla="*/ 3847 w 7570"/>
                              <a:gd name="T95" fmla="*/ 222 h 266"/>
                              <a:gd name="T96" fmla="*/ 3532 w 7570"/>
                              <a:gd name="T97" fmla="*/ 76 h 266"/>
                              <a:gd name="T98" fmla="*/ 3436 w 7570"/>
                              <a:gd name="T99" fmla="*/ 77 h 266"/>
                              <a:gd name="T100" fmla="*/ 3166 w 7570"/>
                              <a:gd name="T101" fmla="*/ 231 h 266"/>
                              <a:gd name="T102" fmla="*/ 3030 w 7570"/>
                              <a:gd name="T103" fmla="*/ 265 h 266"/>
                              <a:gd name="T104" fmla="*/ 2762 w 7570"/>
                              <a:gd name="T105" fmla="*/ 162 h 266"/>
                              <a:gd name="T106" fmla="*/ 2503 w 7570"/>
                              <a:gd name="T107" fmla="*/ 64 h 266"/>
                              <a:gd name="T108" fmla="*/ 2314 w 7570"/>
                              <a:gd name="T109" fmla="*/ 117 h 266"/>
                              <a:gd name="T110" fmla="*/ 2028 w 7570"/>
                              <a:gd name="T111" fmla="*/ 238 h 266"/>
                              <a:gd name="T112" fmla="*/ 1820 w 7570"/>
                              <a:gd name="T113" fmla="*/ 217 h 266"/>
                              <a:gd name="T114" fmla="*/ 1522 w 7570"/>
                              <a:gd name="T115" fmla="*/ 77 h 266"/>
                              <a:gd name="T116" fmla="*/ 1420 w 7570"/>
                              <a:gd name="T117" fmla="*/ 75 h 266"/>
                              <a:gd name="T118" fmla="*/ 1116 w 7570"/>
                              <a:gd name="T119" fmla="*/ 207 h 266"/>
                              <a:gd name="T120" fmla="*/ 920 w 7570"/>
                              <a:gd name="T121" fmla="*/ 227 h 266"/>
                              <a:gd name="T122" fmla="*/ 668 w 7570"/>
                              <a:gd name="T123" fmla="*/ 126 h 266"/>
                              <a:gd name="T124" fmla="*/ 380 w 7570"/>
                              <a:gd name="T125" fmla="*/ 71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570" h="266">
                                <a:moveTo>
                                  <a:pt x="0" y="93"/>
                                </a:moveTo>
                                <a:lnTo>
                                  <a:pt x="122" y="57"/>
                                </a:lnTo>
                                <a:lnTo>
                                  <a:pt x="246" y="26"/>
                                </a:lnTo>
                                <a:lnTo>
                                  <a:pt x="371" y="8"/>
                                </a:lnTo>
                                <a:lnTo>
                                  <a:pt x="497" y="6"/>
                                </a:lnTo>
                                <a:cubicBezTo>
                                  <a:pt x="499" y="6"/>
                                  <a:pt x="501" y="7"/>
                                  <a:pt x="503" y="7"/>
                                </a:cubicBezTo>
                                <a:lnTo>
                                  <a:pt x="564" y="18"/>
                                </a:lnTo>
                                <a:lnTo>
                                  <a:pt x="629" y="39"/>
                                </a:lnTo>
                                <a:lnTo>
                                  <a:pt x="693" y="67"/>
                                </a:lnTo>
                                <a:lnTo>
                                  <a:pt x="755" y="97"/>
                                </a:lnTo>
                                <a:lnTo>
                                  <a:pt x="815" y="126"/>
                                </a:lnTo>
                                <a:lnTo>
                                  <a:pt x="874" y="149"/>
                                </a:lnTo>
                                <a:lnTo>
                                  <a:pt x="932" y="165"/>
                                </a:lnTo>
                                <a:lnTo>
                                  <a:pt x="927" y="164"/>
                                </a:lnTo>
                                <a:lnTo>
                                  <a:pt x="988" y="171"/>
                                </a:lnTo>
                                <a:lnTo>
                                  <a:pt x="981" y="171"/>
                                </a:lnTo>
                                <a:lnTo>
                                  <a:pt x="1042" y="164"/>
                                </a:lnTo>
                                <a:lnTo>
                                  <a:pt x="1036" y="165"/>
                                </a:lnTo>
                                <a:lnTo>
                                  <a:pt x="1097" y="146"/>
                                </a:lnTo>
                                <a:lnTo>
                                  <a:pt x="1155" y="121"/>
                                </a:lnTo>
                                <a:lnTo>
                                  <a:pt x="1214" y="91"/>
                                </a:lnTo>
                                <a:lnTo>
                                  <a:pt x="1274" y="61"/>
                                </a:lnTo>
                                <a:lnTo>
                                  <a:pt x="1337" y="34"/>
                                </a:lnTo>
                                <a:lnTo>
                                  <a:pt x="1401" y="14"/>
                                </a:lnTo>
                                <a:cubicBezTo>
                                  <a:pt x="1403" y="13"/>
                                  <a:pt x="1405" y="13"/>
                                  <a:pt x="1407" y="13"/>
                                </a:cubicBezTo>
                                <a:lnTo>
                                  <a:pt x="1468" y="7"/>
                                </a:lnTo>
                                <a:cubicBezTo>
                                  <a:pt x="1471" y="6"/>
                                  <a:pt x="1473" y="6"/>
                                  <a:pt x="1476" y="7"/>
                                </a:cubicBezTo>
                                <a:lnTo>
                                  <a:pt x="1537" y="15"/>
                                </a:lnTo>
                                <a:cubicBezTo>
                                  <a:pt x="1539" y="15"/>
                                  <a:pt x="1541" y="16"/>
                                  <a:pt x="1543" y="16"/>
                                </a:cubicBezTo>
                                <a:lnTo>
                                  <a:pt x="1603" y="37"/>
                                </a:lnTo>
                                <a:lnTo>
                                  <a:pt x="1665" y="67"/>
                                </a:lnTo>
                                <a:lnTo>
                                  <a:pt x="1727" y="100"/>
                                </a:lnTo>
                                <a:lnTo>
                                  <a:pt x="1787" y="132"/>
                                </a:lnTo>
                                <a:lnTo>
                                  <a:pt x="1845" y="158"/>
                                </a:lnTo>
                                <a:lnTo>
                                  <a:pt x="1904" y="177"/>
                                </a:lnTo>
                                <a:lnTo>
                                  <a:pt x="1898" y="176"/>
                                </a:lnTo>
                                <a:lnTo>
                                  <a:pt x="1962" y="183"/>
                                </a:lnTo>
                                <a:lnTo>
                                  <a:pt x="1955" y="183"/>
                                </a:lnTo>
                                <a:lnTo>
                                  <a:pt x="2021" y="175"/>
                                </a:lnTo>
                                <a:lnTo>
                                  <a:pt x="2015" y="176"/>
                                </a:lnTo>
                                <a:lnTo>
                                  <a:pt x="2082" y="155"/>
                                </a:lnTo>
                                <a:lnTo>
                                  <a:pt x="2148" y="127"/>
                                </a:lnTo>
                                <a:lnTo>
                                  <a:pt x="2216" y="94"/>
                                </a:lnTo>
                                <a:lnTo>
                                  <a:pt x="2285" y="60"/>
                                </a:lnTo>
                                <a:lnTo>
                                  <a:pt x="2357" y="30"/>
                                </a:lnTo>
                                <a:lnTo>
                                  <a:pt x="2431" y="9"/>
                                </a:lnTo>
                                <a:cubicBezTo>
                                  <a:pt x="2432" y="8"/>
                                  <a:pt x="2434" y="8"/>
                                  <a:pt x="2436" y="8"/>
                                </a:cubicBezTo>
                                <a:lnTo>
                                  <a:pt x="2504" y="1"/>
                                </a:lnTo>
                                <a:cubicBezTo>
                                  <a:pt x="2507" y="0"/>
                                  <a:pt x="2509" y="0"/>
                                  <a:pt x="2512" y="1"/>
                                </a:cubicBezTo>
                                <a:lnTo>
                                  <a:pt x="2580" y="10"/>
                                </a:lnTo>
                                <a:cubicBezTo>
                                  <a:pt x="2582" y="10"/>
                                  <a:pt x="2584" y="11"/>
                                  <a:pt x="2586" y="11"/>
                                </a:cubicBezTo>
                                <a:lnTo>
                                  <a:pt x="2654" y="35"/>
                                </a:lnTo>
                                <a:lnTo>
                                  <a:pt x="2724" y="69"/>
                                </a:lnTo>
                                <a:lnTo>
                                  <a:pt x="2793" y="105"/>
                                </a:lnTo>
                                <a:lnTo>
                                  <a:pt x="2860" y="142"/>
                                </a:lnTo>
                                <a:lnTo>
                                  <a:pt x="2924" y="174"/>
                                </a:lnTo>
                                <a:lnTo>
                                  <a:pt x="2983" y="194"/>
                                </a:lnTo>
                                <a:lnTo>
                                  <a:pt x="2977" y="193"/>
                                </a:lnTo>
                                <a:lnTo>
                                  <a:pt x="3039" y="202"/>
                                </a:lnTo>
                                <a:lnTo>
                                  <a:pt x="3030" y="202"/>
                                </a:lnTo>
                                <a:lnTo>
                                  <a:pt x="3089" y="194"/>
                                </a:lnTo>
                                <a:lnTo>
                                  <a:pt x="3082" y="196"/>
                                </a:lnTo>
                                <a:lnTo>
                                  <a:pt x="3139" y="174"/>
                                </a:lnTo>
                                <a:lnTo>
                                  <a:pt x="3135" y="176"/>
                                </a:lnTo>
                                <a:lnTo>
                                  <a:pt x="3190" y="145"/>
                                </a:lnTo>
                                <a:lnTo>
                                  <a:pt x="3242" y="111"/>
                                </a:lnTo>
                                <a:lnTo>
                                  <a:pt x="3294" y="75"/>
                                </a:lnTo>
                                <a:lnTo>
                                  <a:pt x="3352" y="43"/>
                                </a:lnTo>
                                <a:lnTo>
                                  <a:pt x="3411" y="18"/>
                                </a:lnTo>
                                <a:cubicBezTo>
                                  <a:pt x="3414" y="17"/>
                                  <a:pt x="3416" y="16"/>
                                  <a:pt x="3419" y="16"/>
                                </a:cubicBezTo>
                                <a:lnTo>
                                  <a:pt x="3477" y="7"/>
                                </a:lnTo>
                                <a:cubicBezTo>
                                  <a:pt x="3479" y="6"/>
                                  <a:pt x="3482" y="6"/>
                                  <a:pt x="3485" y="7"/>
                                </a:cubicBezTo>
                                <a:lnTo>
                                  <a:pt x="3546" y="14"/>
                                </a:lnTo>
                                <a:cubicBezTo>
                                  <a:pt x="3548" y="14"/>
                                  <a:pt x="3551" y="14"/>
                                  <a:pt x="3553" y="15"/>
                                </a:cubicBezTo>
                                <a:lnTo>
                                  <a:pt x="3615" y="36"/>
                                </a:lnTo>
                                <a:lnTo>
                                  <a:pt x="3681" y="66"/>
                                </a:lnTo>
                                <a:lnTo>
                                  <a:pt x="3746" y="101"/>
                                </a:lnTo>
                                <a:lnTo>
                                  <a:pt x="3810" y="135"/>
                                </a:lnTo>
                                <a:lnTo>
                                  <a:pt x="3874" y="163"/>
                                </a:lnTo>
                                <a:lnTo>
                                  <a:pt x="3934" y="183"/>
                                </a:lnTo>
                                <a:lnTo>
                                  <a:pt x="3928" y="182"/>
                                </a:lnTo>
                                <a:lnTo>
                                  <a:pt x="3992" y="190"/>
                                </a:lnTo>
                                <a:lnTo>
                                  <a:pt x="3984" y="190"/>
                                </a:lnTo>
                                <a:lnTo>
                                  <a:pt x="4048" y="182"/>
                                </a:lnTo>
                                <a:lnTo>
                                  <a:pt x="4042" y="183"/>
                                </a:lnTo>
                                <a:lnTo>
                                  <a:pt x="4105" y="162"/>
                                </a:lnTo>
                                <a:lnTo>
                                  <a:pt x="4165" y="134"/>
                                </a:lnTo>
                                <a:lnTo>
                                  <a:pt x="4226" y="101"/>
                                </a:lnTo>
                                <a:lnTo>
                                  <a:pt x="4288" y="67"/>
                                </a:lnTo>
                                <a:lnTo>
                                  <a:pt x="4354" y="37"/>
                                </a:lnTo>
                                <a:lnTo>
                                  <a:pt x="4421" y="15"/>
                                </a:lnTo>
                                <a:cubicBezTo>
                                  <a:pt x="4424" y="14"/>
                                  <a:pt x="4426" y="14"/>
                                  <a:pt x="4428" y="14"/>
                                </a:cubicBezTo>
                                <a:lnTo>
                                  <a:pt x="4493" y="7"/>
                                </a:lnTo>
                                <a:cubicBezTo>
                                  <a:pt x="4496" y="6"/>
                                  <a:pt x="4498" y="6"/>
                                  <a:pt x="4501" y="7"/>
                                </a:cubicBezTo>
                                <a:lnTo>
                                  <a:pt x="4568" y="16"/>
                                </a:lnTo>
                                <a:cubicBezTo>
                                  <a:pt x="4570" y="16"/>
                                  <a:pt x="4572" y="16"/>
                                  <a:pt x="4574" y="17"/>
                                </a:cubicBezTo>
                                <a:lnTo>
                                  <a:pt x="4643" y="40"/>
                                </a:lnTo>
                                <a:lnTo>
                                  <a:pt x="4716" y="72"/>
                                </a:lnTo>
                                <a:lnTo>
                                  <a:pt x="4789" y="109"/>
                                </a:lnTo>
                                <a:lnTo>
                                  <a:pt x="4859" y="144"/>
                                </a:lnTo>
                                <a:lnTo>
                                  <a:pt x="4927" y="174"/>
                                </a:lnTo>
                                <a:lnTo>
                                  <a:pt x="4990" y="195"/>
                                </a:lnTo>
                                <a:lnTo>
                                  <a:pt x="4984" y="194"/>
                                </a:lnTo>
                                <a:lnTo>
                                  <a:pt x="5048" y="202"/>
                                </a:lnTo>
                                <a:lnTo>
                                  <a:pt x="5040" y="202"/>
                                </a:lnTo>
                                <a:lnTo>
                                  <a:pt x="5100" y="194"/>
                                </a:lnTo>
                                <a:lnTo>
                                  <a:pt x="5093" y="196"/>
                                </a:lnTo>
                                <a:lnTo>
                                  <a:pt x="5149" y="174"/>
                                </a:lnTo>
                                <a:lnTo>
                                  <a:pt x="5144" y="176"/>
                                </a:lnTo>
                                <a:lnTo>
                                  <a:pt x="5197" y="144"/>
                                </a:lnTo>
                                <a:lnTo>
                                  <a:pt x="5249" y="110"/>
                                </a:lnTo>
                                <a:lnTo>
                                  <a:pt x="5300" y="74"/>
                                </a:lnTo>
                                <a:lnTo>
                                  <a:pt x="5357" y="41"/>
                                </a:lnTo>
                                <a:cubicBezTo>
                                  <a:pt x="5359" y="40"/>
                                  <a:pt x="5360" y="39"/>
                                  <a:pt x="5362" y="39"/>
                                </a:cubicBezTo>
                                <a:lnTo>
                                  <a:pt x="5419" y="17"/>
                                </a:lnTo>
                                <a:cubicBezTo>
                                  <a:pt x="5421" y="16"/>
                                  <a:pt x="5424" y="15"/>
                                  <a:pt x="5426" y="15"/>
                                </a:cubicBezTo>
                                <a:lnTo>
                                  <a:pt x="5487" y="7"/>
                                </a:lnTo>
                                <a:cubicBezTo>
                                  <a:pt x="5490" y="6"/>
                                  <a:pt x="5493" y="6"/>
                                  <a:pt x="5495" y="7"/>
                                </a:cubicBezTo>
                                <a:lnTo>
                                  <a:pt x="5561" y="15"/>
                                </a:lnTo>
                                <a:cubicBezTo>
                                  <a:pt x="5563" y="15"/>
                                  <a:pt x="5565" y="15"/>
                                  <a:pt x="5567" y="16"/>
                                </a:cubicBezTo>
                                <a:lnTo>
                                  <a:pt x="5638" y="38"/>
                                </a:lnTo>
                                <a:lnTo>
                                  <a:pt x="5714" y="71"/>
                                </a:lnTo>
                                <a:lnTo>
                                  <a:pt x="5789" y="108"/>
                                </a:lnTo>
                                <a:lnTo>
                                  <a:pt x="5863" y="143"/>
                                </a:lnTo>
                                <a:lnTo>
                                  <a:pt x="5935" y="174"/>
                                </a:lnTo>
                                <a:lnTo>
                                  <a:pt x="6003" y="195"/>
                                </a:lnTo>
                                <a:lnTo>
                                  <a:pt x="5997" y="194"/>
                                </a:lnTo>
                                <a:lnTo>
                                  <a:pt x="6063" y="202"/>
                                </a:lnTo>
                                <a:lnTo>
                                  <a:pt x="6055" y="202"/>
                                </a:lnTo>
                                <a:lnTo>
                                  <a:pt x="6116" y="194"/>
                                </a:lnTo>
                                <a:lnTo>
                                  <a:pt x="6109" y="196"/>
                                </a:lnTo>
                                <a:lnTo>
                                  <a:pt x="6166" y="174"/>
                                </a:lnTo>
                                <a:lnTo>
                                  <a:pt x="6162" y="176"/>
                                </a:lnTo>
                                <a:lnTo>
                                  <a:pt x="6217" y="145"/>
                                </a:lnTo>
                                <a:lnTo>
                                  <a:pt x="6267" y="111"/>
                                </a:lnTo>
                                <a:lnTo>
                                  <a:pt x="6319" y="75"/>
                                </a:lnTo>
                                <a:lnTo>
                                  <a:pt x="6374" y="43"/>
                                </a:lnTo>
                                <a:lnTo>
                                  <a:pt x="6434" y="18"/>
                                </a:lnTo>
                                <a:cubicBezTo>
                                  <a:pt x="6437" y="17"/>
                                  <a:pt x="6439" y="16"/>
                                  <a:pt x="6442" y="16"/>
                                </a:cubicBezTo>
                                <a:lnTo>
                                  <a:pt x="6502" y="7"/>
                                </a:lnTo>
                                <a:cubicBezTo>
                                  <a:pt x="6504" y="6"/>
                                  <a:pt x="6507" y="6"/>
                                  <a:pt x="6509" y="7"/>
                                </a:cubicBezTo>
                                <a:lnTo>
                                  <a:pt x="6573" y="13"/>
                                </a:lnTo>
                                <a:cubicBezTo>
                                  <a:pt x="6575" y="13"/>
                                  <a:pt x="6577" y="13"/>
                                  <a:pt x="6579" y="14"/>
                                </a:cubicBezTo>
                                <a:lnTo>
                                  <a:pt x="6646" y="33"/>
                                </a:lnTo>
                                <a:lnTo>
                                  <a:pt x="6718" y="60"/>
                                </a:lnTo>
                                <a:lnTo>
                                  <a:pt x="6789" y="91"/>
                                </a:lnTo>
                                <a:lnTo>
                                  <a:pt x="6861" y="123"/>
                                </a:lnTo>
                                <a:lnTo>
                                  <a:pt x="6931" y="152"/>
                                </a:lnTo>
                                <a:lnTo>
                                  <a:pt x="6997" y="173"/>
                                </a:lnTo>
                                <a:lnTo>
                                  <a:pt x="6993" y="172"/>
                                </a:lnTo>
                                <a:lnTo>
                                  <a:pt x="7060" y="183"/>
                                </a:lnTo>
                                <a:lnTo>
                                  <a:pt x="7054" y="182"/>
                                </a:lnTo>
                                <a:lnTo>
                                  <a:pt x="7123" y="182"/>
                                </a:lnTo>
                                <a:lnTo>
                                  <a:pt x="7192" y="175"/>
                                </a:lnTo>
                                <a:lnTo>
                                  <a:pt x="7335" y="142"/>
                                </a:lnTo>
                                <a:lnTo>
                                  <a:pt x="7402" y="124"/>
                                </a:lnTo>
                                <a:lnTo>
                                  <a:pt x="7462" y="106"/>
                                </a:lnTo>
                                <a:lnTo>
                                  <a:pt x="7515" y="91"/>
                                </a:lnTo>
                                <a:lnTo>
                                  <a:pt x="7553" y="81"/>
                                </a:lnTo>
                                <a:lnTo>
                                  <a:pt x="7570" y="142"/>
                                </a:lnTo>
                                <a:lnTo>
                                  <a:pt x="7532" y="152"/>
                                </a:lnTo>
                                <a:lnTo>
                                  <a:pt x="7481" y="167"/>
                                </a:lnTo>
                                <a:lnTo>
                                  <a:pt x="7419" y="185"/>
                                </a:lnTo>
                                <a:lnTo>
                                  <a:pt x="7349" y="205"/>
                                </a:lnTo>
                                <a:lnTo>
                                  <a:pt x="7199" y="238"/>
                                </a:lnTo>
                                <a:lnTo>
                                  <a:pt x="7123" y="246"/>
                                </a:lnTo>
                                <a:lnTo>
                                  <a:pt x="7054" y="246"/>
                                </a:lnTo>
                                <a:cubicBezTo>
                                  <a:pt x="7053" y="246"/>
                                  <a:pt x="7051" y="246"/>
                                  <a:pt x="7049" y="246"/>
                                </a:cubicBezTo>
                                <a:lnTo>
                                  <a:pt x="6982" y="235"/>
                                </a:lnTo>
                                <a:cubicBezTo>
                                  <a:pt x="6981" y="235"/>
                                  <a:pt x="6979" y="234"/>
                                  <a:pt x="6978" y="234"/>
                                </a:cubicBezTo>
                                <a:lnTo>
                                  <a:pt x="6906" y="211"/>
                                </a:lnTo>
                                <a:lnTo>
                                  <a:pt x="6834" y="182"/>
                                </a:lnTo>
                                <a:lnTo>
                                  <a:pt x="6764" y="150"/>
                                </a:lnTo>
                                <a:lnTo>
                                  <a:pt x="6695" y="119"/>
                                </a:lnTo>
                                <a:lnTo>
                                  <a:pt x="6629" y="94"/>
                                </a:lnTo>
                                <a:lnTo>
                                  <a:pt x="6562" y="75"/>
                                </a:lnTo>
                                <a:lnTo>
                                  <a:pt x="6567" y="76"/>
                                </a:lnTo>
                                <a:lnTo>
                                  <a:pt x="6503" y="70"/>
                                </a:lnTo>
                                <a:lnTo>
                                  <a:pt x="6511" y="70"/>
                                </a:lnTo>
                                <a:lnTo>
                                  <a:pt x="6451" y="79"/>
                                </a:lnTo>
                                <a:lnTo>
                                  <a:pt x="6459" y="77"/>
                                </a:lnTo>
                                <a:lnTo>
                                  <a:pt x="6407" y="98"/>
                                </a:lnTo>
                                <a:lnTo>
                                  <a:pt x="6355" y="128"/>
                                </a:lnTo>
                                <a:lnTo>
                                  <a:pt x="6302" y="164"/>
                                </a:lnTo>
                                <a:lnTo>
                                  <a:pt x="6248" y="200"/>
                                </a:lnTo>
                                <a:lnTo>
                                  <a:pt x="6193" y="231"/>
                                </a:lnTo>
                                <a:cubicBezTo>
                                  <a:pt x="6192" y="232"/>
                                  <a:pt x="6190" y="233"/>
                                  <a:pt x="6189" y="233"/>
                                </a:cubicBezTo>
                                <a:lnTo>
                                  <a:pt x="6132" y="255"/>
                                </a:lnTo>
                                <a:cubicBezTo>
                                  <a:pt x="6130" y="256"/>
                                  <a:pt x="6127" y="257"/>
                                  <a:pt x="6125" y="257"/>
                                </a:cubicBezTo>
                                <a:lnTo>
                                  <a:pt x="6064" y="265"/>
                                </a:lnTo>
                                <a:cubicBezTo>
                                  <a:pt x="6061" y="266"/>
                                  <a:pt x="6058" y="266"/>
                                  <a:pt x="6056" y="265"/>
                                </a:cubicBezTo>
                                <a:lnTo>
                                  <a:pt x="5990" y="257"/>
                                </a:lnTo>
                                <a:cubicBezTo>
                                  <a:pt x="5988" y="257"/>
                                  <a:pt x="5986" y="257"/>
                                  <a:pt x="5984" y="256"/>
                                </a:cubicBezTo>
                                <a:lnTo>
                                  <a:pt x="5910" y="233"/>
                                </a:lnTo>
                                <a:lnTo>
                                  <a:pt x="5836" y="200"/>
                                </a:lnTo>
                                <a:lnTo>
                                  <a:pt x="5761" y="165"/>
                                </a:lnTo>
                                <a:lnTo>
                                  <a:pt x="5689" y="130"/>
                                </a:lnTo>
                                <a:lnTo>
                                  <a:pt x="5619" y="99"/>
                                </a:lnTo>
                                <a:lnTo>
                                  <a:pt x="5548" y="77"/>
                                </a:lnTo>
                                <a:lnTo>
                                  <a:pt x="5554" y="78"/>
                                </a:lnTo>
                                <a:lnTo>
                                  <a:pt x="5488" y="70"/>
                                </a:lnTo>
                                <a:lnTo>
                                  <a:pt x="5496" y="70"/>
                                </a:lnTo>
                                <a:lnTo>
                                  <a:pt x="5435" y="78"/>
                                </a:lnTo>
                                <a:lnTo>
                                  <a:pt x="5442" y="76"/>
                                </a:lnTo>
                                <a:lnTo>
                                  <a:pt x="5385" y="98"/>
                                </a:lnTo>
                                <a:lnTo>
                                  <a:pt x="5390" y="96"/>
                                </a:lnTo>
                                <a:lnTo>
                                  <a:pt x="5337" y="127"/>
                                </a:lnTo>
                                <a:lnTo>
                                  <a:pt x="5284" y="163"/>
                                </a:lnTo>
                                <a:lnTo>
                                  <a:pt x="5230" y="199"/>
                                </a:lnTo>
                                <a:lnTo>
                                  <a:pt x="5177" y="231"/>
                                </a:lnTo>
                                <a:cubicBezTo>
                                  <a:pt x="5175" y="232"/>
                                  <a:pt x="5174" y="233"/>
                                  <a:pt x="5172" y="233"/>
                                </a:cubicBezTo>
                                <a:lnTo>
                                  <a:pt x="5116" y="255"/>
                                </a:lnTo>
                                <a:cubicBezTo>
                                  <a:pt x="5114" y="256"/>
                                  <a:pt x="5111" y="257"/>
                                  <a:pt x="5109" y="257"/>
                                </a:cubicBezTo>
                                <a:lnTo>
                                  <a:pt x="5049" y="265"/>
                                </a:lnTo>
                                <a:cubicBezTo>
                                  <a:pt x="5046" y="266"/>
                                  <a:pt x="5043" y="266"/>
                                  <a:pt x="5040" y="265"/>
                                </a:cubicBezTo>
                                <a:lnTo>
                                  <a:pt x="4976" y="257"/>
                                </a:lnTo>
                                <a:cubicBezTo>
                                  <a:pt x="4974" y="257"/>
                                  <a:pt x="4972" y="257"/>
                                  <a:pt x="4970" y="256"/>
                                </a:cubicBezTo>
                                <a:lnTo>
                                  <a:pt x="4900" y="233"/>
                                </a:lnTo>
                                <a:lnTo>
                                  <a:pt x="4830" y="201"/>
                                </a:lnTo>
                                <a:lnTo>
                                  <a:pt x="4760" y="166"/>
                                </a:lnTo>
                                <a:lnTo>
                                  <a:pt x="4691" y="131"/>
                                </a:lnTo>
                                <a:lnTo>
                                  <a:pt x="4622" y="101"/>
                                </a:lnTo>
                                <a:lnTo>
                                  <a:pt x="4553" y="78"/>
                                </a:lnTo>
                                <a:lnTo>
                                  <a:pt x="4559" y="79"/>
                                </a:lnTo>
                                <a:lnTo>
                                  <a:pt x="4492" y="70"/>
                                </a:lnTo>
                                <a:lnTo>
                                  <a:pt x="4500" y="70"/>
                                </a:lnTo>
                                <a:lnTo>
                                  <a:pt x="4435" y="77"/>
                                </a:lnTo>
                                <a:lnTo>
                                  <a:pt x="4441" y="76"/>
                                </a:lnTo>
                                <a:lnTo>
                                  <a:pt x="4381" y="96"/>
                                </a:lnTo>
                                <a:lnTo>
                                  <a:pt x="4319" y="124"/>
                                </a:lnTo>
                                <a:lnTo>
                                  <a:pt x="4257" y="158"/>
                                </a:lnTo>
                                <a:lnTo>
                                  <a:pt x="4192" y="193"/>
                                </a:lnTo>
                                <a:lnTo>
                                  <a:pt x="4126" y="223"/>
                                </a:lnTo>
                                <a:lnTo>
                                  <a:pt x="4063" y="244"/>
                                </a:lnTo>
                                <a:cubicBezTo>
                                  <a:pt x="4061" y="244"/>
                                  <a:pt x="4059" y="245"/>
                                  <a:pt x="4056" y="245"/>
                                </a:cubicBezTo>
                                <a:lnTo>
                                  <a:pt x="3992" y="253"/>
                                </a:lnTo>
                                <a:cubicBezTo>
                                  <a:pt x="3990" y="254"/>
                                  <a:pt x="3987" y="254"/>
                                  <a:pt x="3984" y="253"/>
                                </a:cubicBezTo>
                                <a:lnTo>
                                  <a:pt x="3920" y="245"/>
                                </a:lnTo>
                                <a:cubicBezTo>
                                  <a:pt x="3918" y="245"/>
                                  <a:pt x="3916" y="245"/>
                                  <a:pt x="3914" y="244"/>
                                </a:cubicBezTo>
                                <a:lnTo>
                                  <a:pt x="3847" y="222"/>
                                </a:lnTo>
                                <a:lnTo>
                                  <a:pt x="3780" y="192"/>
                                </a:lnTo>
                                <a:lnTo>
                                  <a:pt x="3716" y="158"/>
                                </a:lnTo>
                                <a:lnTo>
                                  <a:pt x="3654" y="125"/>
                                </a:lnTo>
                                <a:lnTo>
                                  <a:pt x="3594" y="97"/>
                                </a:lnTo>
                                <a:lnTo>
                                  <a:pt x="3532" y="76"/>
                                </a:lnTo>
                                <a:lnTo>
                                  <a:pt x="3539" y="77"/>
                                </a:lnTo>
                                <a:lnTo>
                                  <a:pt x="3478" y="70"/>
                                </a:lnTo>
                                <a:lnTo>
                                  <a:pt x="3486" y="70"/>
                                </a:lnTo>
                                <a:lnTo>
                                  <a:pt x="3428" y="79"/>
                                </a:lnTo>
                                <a:lnTo>
                                  <a:pt x="3436" y="77"/>
                                </a:lnTo>
                                <a:lnTo>
                                  <a:pt x="3383" y="98"/>
                                </a:lnTo>
                                <a:lnTo>
                                  <a:pt x="3330" y="128"/>
                                </a:lnTo>
                                <a:lnTo>
                                  <a:pt x="3277" y="164"/>
                                </a:lnTo>
                                <a:lnTo>
                                  <a:pt x="3221" y="200"/>
                                </a:lnTo>
                                <a:lnTo>
                                  <a:pt x="3166" y="231"/>
                                </a:lnTo>
                                <a:cubicBezTo>
                                  <a:pt x="3165" y="232"/>
                                  <a:pt x="3163" y="233"/>
                                  <a:pt x="3162" y="233"/>
                                </a:cubicBezTo>
                                <a:lnTo>
                                  <a:pt x="3105" y="255"/>
                                </a:lnTo>
                                <a:cubicBezTo>
                                  <a:pt x="3103" y="256"/>
                                  <a:pt x="3100" y="257"/>
                                  <a:pt x="3098" y="257"/>
                                </a:cubicBezTo>
                                <a:lnTo>
                                  <a:pt x="3039" y="265"/>
                                </a:lnTo>
                                <a:cubicBezTo>
                                  <a:pt x="3036" y="266"/>
                                  <a:pt x="3033" y="266"/>
                                  <a:pt x="3030" y="265"/>
                                </a:cubicBezTo>
                                <a:lnTo>
                                  <a:pt x="2968" y="256"/>
                                </a:lnTo>
                                <a:cubicBezTo>
                                  <a:pt x="2966" y="256"/>
                                  <a:pt x="2964" y="255"/>
                                  <a:pt x="2962" y="255"/>
                                </a:cubicBezTo>
                                <a:lnTo>
                                  <a:pt x="2895" y="231"/>
                                </a:lnTo>
                                <a:lnTo>
                                  <a:pt x="2829" y="198"/>
                                </a:lnTo>
                                <a:lnTo>
                                  <a:pt x="2762" y="162"/>
                                </a:lnTo>
                                <a:lnTo>
                                  <a:pt x="2697" y="126"/>
                                </a:lnTo>
                                <a:lnTo>
                                  <a:pt x="2633" y="96"/>
                                </a:lnTo>
                                <a:lnTo>
                                  <a:pt x="2565" y="72"/>
                                </a:lnTo>
                                <a:lnTo>
                                  <a:pt x="2571" y="73"/>
                                </a:lnTo>
                                <a:lnTo>
                                  <a:pt x="2503" y="64"/>
                                </a:lnTo>
                                <a:lnTo>
                                  <a:pt x="2511" y="64"/>
                                </a:lnTo>
                                <a:lnTo>
                                  <a:pt x="2443" y="71"/>
                                </a:lnTo>
                                <a:lnTo>
                                  <a:pt x="2448" y="70"/>
                                </a:lnTo>
                                <a:lnTo>
                                  <a:pt x="2382" y="89"/>
                                </a:lnTo>
                                <a:lnTo>
                                  <a:pt x="2314" y="117"/>
                                </a:lnTo>
                                <a:lnTo>
                                  <a:pt x="2244" y="151"/>
                                </a:lnTo>
                                <a:lnTo>
                                  <a:pt x="2173" y="186"/>
                                </a:lnTo>
                                <a:lnTo>
                                  <a:pt x="2101" y="216"/>
                                </a:lnTo>
                                <a:lnTo>
                                  <a:pt x="2034" y="237"/>
                                </a:lnTo>
                                <a:cubicBezTo>
                                  <a:pt x="2032" y="238"/>
                                  <a:pt x="2030" y="238"/>
                                  <a:pt x="2028" y="238"/>
                                </a:cubicBezTo>
                                <a:lnTo>
                                  <a:pt x="1962" y="246"/>
                                </a:lnTo>
                                <a:cubicBezTo>
                                  <a:pt x="1960" y="247"/>
                                  <a:pt x="1957" y="247"/>
                                  <a:pt x="1955" y="246"/>
                                </a:cubicBezTo>
                                <a:lnTo>
                                  <a:pt x="1891" y="239"/>
                                </a:lnTo>
                                <a:cubicBezTo>
                                  <a:pt x="1889" y="239"/>
                                  <a:pt x="1887" y="239"/>
                                  <a:pt x="1885" y="238"/>
                                </a:cubicBezTo>
                                <a:lnTo>
                                  <a:pt x="1820" y="217"/>
                                </a:lnTo>
                                <a:lnTo>
                                  <a:pt x="1756" y="189"/>
                                </a:lnTo>
                                <a:lnTo>
                                  <a:pt x="1696" y="157"/>
                                </a:lnTo>
                                <a:lnTo>
                                  <a:pt x="1638" y="124"/>
                                </a:lnTo>
                                <a:lnTo>
                                  <a:pt x="1582" y="98"/>
                                </a:lnTo>
                                <a:lnTo>
                                  <a:pt x="1522" y="77"/>
                                </a:lnTo>
                                <a:lnTo>
                                  <a:pt x="1528" y="78"/>
                                </a:lnTo>
                                <a:lnTo>
                                  <a:pt x="1467" y="70"/>
                                </a:lnTo>
                                <a:lnTo>
                                  <a:pt x="1475" y="70"/>
                                </a:lnTo>
                                <a:lnTo>
                                  <a:pt x="1414" y="76"/>
                                </a:lnTo>
                                <a:lnTo>
                                  <a:pt x="1420" y="75"/>
                                </a:lnTo>
                                <a:lnTo>
                                  <a:pt x="1362" y="93"/>
                                </a:lnTo>
                                <a:lnTo>
                                  <a:pt x="1303" y="118"/>
                                </a:lnTo>
                                <a:lnTo>
                                  <a:pt x="1243" y="148"/>
                                </a:lnTo>
                                <a:lnTo>
                                  <a:pt x="1180" y="180"/>
                                </a:lnTo>
                                <a:lnTo>
                                  <a:pt x="1116" y="207"/>
                                </a:lnTo>
                                <a:lnTo>
                                  <a:pt x="1055" y="226"/>
                                </a:lnTo>
                                <a:cubicBezTo>
                                  <a:pt x="1053" y="227"/>
                                  <a:pt x="1051" y="227"/>
                                  <a:pt x="1049" y="227"/>
                                </a:cubicBezTo>
                                <a:lnTo>
                                  <a:pt x="988" y="234"/>
                                </a:lnTo>
                                <a:cubicBezTo>
                                  <a:pt x="986" y="235"/>
                                  <a:pt x="983" y="235"/>
                                  <a:pt x="981" y="234"/>
                                </a:cubicBezTo>
                                <a:lnTo>
                                  <a:pt x="920" y="227"/>
                                </a:lnTo>
                                <a:cubicBezTo>
                                  <a:pt x="918" y="227"/>
                                  <a:pt x="916" y="227"/>
                                  <a:pt x="915" y="226"/>
                                </a:cubicBezTo>
                                <a:lnTo>
                                  <a:pt x="851" y="208"/>
                                </a:lnTo>
                                <a:lnTo>
                                  <a:pt x="788" y="183"/>
                                </a:lnTo>
                                <a:lnTo>
                                  <a:pt x="728" y="154"/>
                                </a:lnTo>
                                <a:lnTo>
                                  <a:pt x="668" y="126"/>
                                </a:lnTo>
                                <a:lnTo>
                                  <a:pt x="609" y="100"/>
                                </a:lnTo>
                                <a:lnTo>
                                  <a:pt x="553" y="81"/>
                                </a:lnTo>
                                <a:lnTo>
                                  <a:pt x="492" y="70"/>
                                </a:lnTo>
                                <a:lnTo>
                                  <a:pt x="498" y="70"/>
                                </a:lnTo>
                                <a:lnTo>
                                  <a:pt x="380" y="71"/>
                                </a:lnTo>
                                <a:lnTo>
                                  <a:pt x="261" y="89"/>
                                </a:lnTo>
                                <a:lnTo>
                                  <a:pt x="141" y="118"/>
                                </a:lnTo>
                                <a:lnTo>
                                  <a:pt x="19" y="154"/>
                                </a:lnTo>
                                <a:lnTo>
                                  <a:pt x="0" y="93"/>
                                </a:lnTo>
                                <a:close/>
                              </a:path>
                            </a:pathLst>
                          </a:custGeom>
                          <a:solidFill>
                            <a:srgbClr val="3399FF"/>
                          </a:solidFill>
                          <a:ln w="0" cap="flat">
                            <a:solidFill>
                              <a:srgbClr val="3399FF"/>
                            </a:solidFill>
                            <a:prstDash val="solid"/>
                            <a:round/>
                            <a:headEnd/>
                            <a:tailEnd/>
                          </a:ln>
                        </wps:spPr>
                        <wps:bodyPr rot="0" vert="horz" wrap="square" lIns="91440" tIns="45720" rIns="91440" bIns="45720" anchor="t" anchorCtr="0" upright="1">
                          <a:noAutofit/>
                        </wps:bodyPr>
                      </wps:wsp>
                      <wps:wsp>
                        <wps:cNvPr id="405" name="Freeform 261"/>
                        <wps:cNvSpPr>
                          <a:spLocks/>
                        </wps:cNvSpPr>
                        <wps:spPr bwMode="auto">
                          <a:xfrm>
                            <a:off x="634365" y="1008380"/>
                            <a:ext cx="2043430" cy="76200"/>
                          </a:xfrm>
                          <a:custGeom>
                            <a:avLst/>
                            <a:gdLst>
                              <a:gd name="T0" fmla="*/ 496 w 7570"/>
                              <a:gd name="T1" fmla="*/ 210 h 281"/>
                              <a:gd name="T2" fmla="*/ 727 w 7570"/>
                              <a:gd name="T3" fmla="*/ 120 h 281"/>
                              <a:gd name="T4" fmla="*/ 989 w 7570"/>
                              <a:gd name="T5" fmla="*/ 34 h 281"/>
                              <a:gd name="T6" fmla="*/ 1304 w 7570"/>
                              <a:gd name="T7" fmla="*/ 159 h 281"/>
                              <a:gd name="T8" fmla="*/ 1528 w 7570"/>
                              <a:gd name="T9" fmla="*/ 202 h 281"/>
                              <a:gd name="T10" fmla="*/ 1818 w 7570"/>
                              <a:gd name="T11" fmla="*/ 53 h 281"/>
                              <a:gd name="T12" fmla="*/ 2034 w 7570"/>
                              <a:gd name="T13" fmla="*/ 31 h 281"/>
                              <a:gd name="T14" fmla="*/ 2449 w 7570"/>
                              <a:gd name="T15" fmla="*/ 210 h 281"/>
                              <a:gd name="T16" fmla="*/ 2632 w 7570"/>
                              <a:gd name="T17" fmla="*/ 183 h 281"/>
                              <a:gd name="T18" fmla="*/ 2968 w 7570"/>
                              <a:gd name="T19" fmla="*/ 10 h 281"/>
                              <a:gd name="T20" fmla="*/ 3167 w 7570"/>
                              <a:gd name="T21" fmla="*/ 37 h 281"/>
                              <a:gd name="T22" fmla="*/ 3436 w 7570"/>
                              <a:gd name="T23" fmla="*/ 203 h 281"/>
                              <a:gd name="T24" fmla="*/ 3594 w 7570"/>
                              <a:gd name="T25" fmla="*/ 182 h 281"/>
                              <a:gd name="T26" fmla="*/ 3920 w 7570"/>
                              <a:gd name="T27" fmla="*/ 23 h 281"/>
                              <a:gd name="T28" fmla="*/ 4193 w 7570"/>
                              <a:gd name="T29" fmla="*/ 80 h 281"/>
                              <a:gd name="T30" fmla="*/ 4500 w 7570"/>
                              <a:gd name="T31" fmla="*/ 211 h 281"/>
                              <a:gd name="T32" fmla="*/ 4759 w 7570"/>
                              <a:gd name="T33" fmla="*/ 108 h 281"/>
                              <a:gd name="T34" fmla="*/ 5049 w 7570"/>
                              <a:gd name="T35" fmla="*/ 1 h 281"/>
                              <a:gd name="T36" fmla="*/ 5285 w 7570"/>
                              <a:gd name="T37" fmla="*/ 112 h 281"/>
                              <a:gd name="T38" fmla="*/ 5496 w 7570"/>
                              <a:gd name="T39" fmla="*/ 211 h 281"/>
                              <a:gd name="T40" fmla="*/ 5761 w 7570"/>
                              <a:gd name="T41" fmla="*/ 109 h 281"/>
                              <a:gd name="T42" fmla="*/ 6064 w 7570"/>
                              <a:gd name="T43" fmla="*/ 1 h 281"/>
                              <a:gd name="T44" fmla="*/ 6304 w 7570"/>
                              <a:gd name="T45" fmla="*/ 111 h 281"/>
                              <a:gd name="T46" fmla="*/ 6512 w 7570"/>
                              <a:gd name="T47" fmla="*/ 211 h 281"/>
                              <a:gd name="T48" fmla="*/ 6762 w 7570"/>
                              <a:gd name="T49" fmla="*/ 125 h 281"/>
                              <a:gd name="T50" fmla="*/ 7054 w 7570"/>
                              <a:gd name="T51" fmla="*/ 20 h 281"/>
                              <a:gd name="T52" fmla="*/ 7481 w 7570"/>
                              <a:gd name="T53" fmla="*/ 107 h 281"/>
                              <a:gd name="T54" fmla="*/ 7401 w 7570"/>
                              <a:gd name="T55" fmla="*/ 148 h 281"/>
                              <a:gd name="T56" fmla="*/ 7060 w 7570"/>
                              <a:gd name="T57" fmla="*/ 84 h 281"/>
                              <a:gd name="T58" fmla="*/ 6718 w 7570"/>
                              <a:gd name="T59" fmla="*/ 217 h 281"/>
                              <a:gd name="T60" fmla="*/ 6441 w 7570"/>
                              <a:gd name="T61" fmla="*/ 264 h 281"/>
                              <a:gd name="T62" fmla="*/ 6216 w 7570"/>
                              <a:gd name="T63" fmla="*/ 125 h 281"/>
                              <a:gd name="T64" fmla="*/ 6064 w 7570"/>
                              <a:gd name="T65" fmla="*/ 64 h 281"/>
                              <a:gd name="T66" fmla="*/ 5715 w 7570"/>
                              <a:gd name="T67" fmla="*/ 206 h 281"/>
                              <a:gd name="T68" fmla="*/ 5426 w 7570"/>
                              <a:gd name="T69" fmla="*/ 265 h 281"/>
                              <a:gd name="T70" fmla="*/ 5197 w 7570"/>
                              <a:gd name="T71" fmla="*/ 126 h 281"/>
                              <a:gd name="T72" fmla="*/ 5049 w 7570"/>
                              <a:gd name="T73" fmla="*/ 64 h 281"/>
                              <a:gd name="T74" fmla="*/ 4717 w 7570"/>
                              <a:gd name="T75" fmla="*/ 203 h 281"/>
                              <a:gd name="T76" fmla="*/ 4428 w 7570"/>
                              <a:gd name="T77" fmla="*/ 266 h 281"/>
                              <a:gd name="T78" fmla="*/ 4105 w 7570"/>
                              <a:gd name="T79" fmla="*/ 107 h 281"/>
                              <a:gd name="T80" fmla="*/ 3935 w 7570"/>
                              <a:gd name="T81" fmla="*/ 85 h 281"/>
                              <a:gd name="T82" fmla="*/ 3553 w 7570"/>
                              <a:gd name="T83" fmla="*/ 265 h 281"/>
                              <a:gd name="T84" fmla="*/ 3355 w 7570"/>
                              <a:gd name="T85" fmla="*/ 238 h 281"/>
                              <a:gd name="T86" fmla="*/ 3138 w 7570"/>
                              <a:gd name="T87" fmla="*/ 94 h 281"/>
                              <a:gd name="T88" fmla="*/ 2984 w 7570"/>
                              <a:gd name="T89" fmla="*/ 71 h 281"/>
                              <a:gd name="T90" fmla="*/ 2587 w 7570"/>
                              <a:gd name="T91" fmla="*/ 269 h 281"/>
                              <a:gd name="T92" fmla="*/ 2357 w 7570"/>
                              <a:gd name="T93" fmla="*/ 249 h 281"/>
                              <a:gd name="T94" fmla="*/ 2020 w 7570"/>
                              <a:gd name="T95" fmla="*/ 93 h 281"/>
                              <a:gd name="T96" fmla="*/ 1788 w 7570"/>
                              <a:gd name="T97" fmla="*/ 139 h 281"/>
                              <a:gd name="T98" fmla="*/ 1476 w 7570"/>
                              <a:gd name="T99" fmla="*/ 274 h 281"/>
                              <a:gd name="T100" fmla="*/ 1214 w 7570"/>
                              <a:gd name="T101" fmla="*/ 183 h 281"/>
                              <a:gd name="T102" fmla="*/ 988 w 7570"/>
                              <a:gd name="T103" fmla="*/ 97 h 281"/>
                              <a:gd name="T104" fmla="*/ 694 w 7570"/>
                              <a:gd name="T105" fmla="*/ 210 h 281"/>
                              <a:gd name="T106" fmla="*/ 435 w 7570"/>
                              <a:gd name="T107" fmla="*/ 276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570" h="281">
                                <a:moveTo>
                                  <a:pt x="19" y="120"/>
                                </a:moveTo>
                                <a:lnTo>
                                  <a:pt x="141" y="159"/>
                                </a:lnTo>
                                <a:lnTo>
                                  <a:pt x="262" y="191"/>
                                </a:lnTo>
                                <a:lnTo>
                                  <a:pt x="381" y="210"/>
                                </a:lnTo>
                                <a:lnTo>
                                  <a:pt x="438" y="213"/>
                                </a:lnTo>
                                <a:lnTo>
                                  <a:pt x="496" y="210"/>
                                </a:lnTo>
                                <a:lnTo>
                                  <a:pt x="491" y="211"/>
                                </a:lnTo>
                                <a:lnTo>
                                  <a:pt x="552" y="199"/>
                                </a:lnTo>
                                <a:lnTo>
                                  <a:pt x="548" y="200"/>
                                </a:lnTo>
                                <a:lnTo>
                                  <a:pt x="609" y="178"/>
                                </a:lnTo>
                                <a:lnTo>
                                  <a:pt x="667" y="151"/>
                                </a:lnTo>
                                <a:lnTo>
                                  <a:pt x="727" y="120"/>
                                </a:lnTo>
                                <a:lnTo>
                                  <a:pt x="787" y="89"/>
                                </a:lnTo>
                                <a:lnTo>
                                  <a:pt x="850" y="62"/>
                                </a:lnTo>
                                <a:lnTo>
                                  <a:pt x="914" y="42"/>
                                </a:lnTo>
                                <a:cubicBezTo>
                                  <a:pt x="916" y="41"/>
                                  <a:pt x="918" y="41"/>
                                  <a:pt x="920" y="41"/>
                                </a:cubicBezTo>
                                <a:lnTo>
                                  <a:pt x="981" y="34"/>
                                </a:lnTo>
                                <a:cubicBezTo>
                                  <a:pt x="983" y="33"/>
                                  <a:pt x="986" y="33"/>
                                  <a:pt x="989" y="34"/>
                                </a:cubicBezTo>
                                <a:lnTo>
                                  <a:pt x="1050" y="42"/>
                                </a:lnTo>
                                <a:cubicBezTo>
                                  <a:pt x="1052" y="42"/>
                                  <a:pt x="1054" y="42"/>
                                  <a:pt x="1055" y="43"/>
                                </a:cubicBezTo>
                                <a:lnTo>
                                  <a:pt x="1116" y="63"/>
                                </a:lnTo>
                                <a:lnTo>
                                  <a:pt x="1181" y="94"/>
                                </a:lnTo>
                                <a:lnTo>
                                  <a:pt x="1243" y="126"/>
                                </a:lnTo>
                                <a:lnTo>
                                  <a:pt x="1304" y="159"/>
                                </a:lnTo>
                                <a:lnTo>
                                  <a:pt x="1363" y="186"/>
                                </a:lnTo>
                                <a:lnTo>
                                  <a:pt x="1420" y="205"/>
                                </a:lnTo>
                                <a:lnTo>
                                  <a:pt x="1414" y="204"/>
                                </a:lnTo>
                                <a:lnTo>
                                  <a:pt x="1475" y="211"/>
                                </a:lnTo>
                                <a:lnTo>
                                  <a:pt x="1467" y="211"/>
                                </a:lnTo>
                                <a:lnTo>
                                  <a:pt x="1528" y="202"/>
                                </a:lnTo>
                                <a:lnTo>
                                  <a:pt x="1521" y="203"/>
                                </a:lnTo>
                                <a:lnTo>
                                  <a:pt x="1581" y="181"/>
                                </a:lnTo>
                                <a:lnTo>
                                  <a:pt x="1637" y="152"/>
                                </a:lnTo>
                                <a:lnTo>
                                  <a:pt x="1696" y="119"/>
                                </a:lnTo>
                                <a:lnTo>
                                  <a:pt x="1755" y="84"/>
                                </a:lnTo>
                                <a:lnTo>
                                  <a:pt x="1818" y="53"/>
                                </a:lnTo>
                                <a:lnTo>
                                  <a:pt x="1884" y="30"/>
                                </a:lnTo>
                                <a:cubicBezTo>
                                  <a:pt x="1886" y="29"/>
                                  <a:pt x="1888" y="29"/>
                                  <a:pt x="1890" y="29"/>
                                </a:cubicBezTo>
                                <a:lnTo>
                                  <a:pt x="1954" y="21"/>
                                </a:lnTo>
                                <a:cubicBezTo>
                                  <a:pt x="1957" y="20"/>
                                  <a:pt x="1960" y="20"/>
                                  <a:pt x="1963" y="21"/>
                                </a:cubicBezTo>
                                <a:lnTo>
                                  <a:pt x="2029" y="30"/>
                                </a:lnTo>
                                <a:cubicBezTo>
                                  <a:pt x="2031" y="30"/>
                                  <a:pt x="2033" y="30"/>
                                  <a:pt x="2034" y="31"/>
                                </a:cubicBezTo>
                                <a:lnTo>
                                  <a:pt x="2101" y="53"/>
                                </a:lnTo>
                                <a:lnTo>
                                  <a:pt x="2174" y="86"/>
                                </a:lnTo>
                                <a:lnTo>
                                  <a:pt x="2245" y="124"/>
                                </a:lnTo>
                                <a:lnTo>
                                  <a:pt x="2314" y="160"/>
                                </a:lnTo>
                                <a:lnTo>
                                  <a:pt x="2382" y="190"/>
                                </a:lnTo>
                                <a:lnTo>
                                  <a:pt x="2449" y="210"/>
                                </a:lnTo>
                                <a:lnTo>
                                  <a:pt x="2443" y="209"/>
                                </a:lnTo>
                                <a:lnTo>
                                  <a:pt x="2511" y="217"/>
                                </a:lnTo>
                                <a:lnTo>
                                  <a:pt x="2503" y="217"/>
                                </a:lnTo>
                                <a:lnTo>
                                  <a:pt x="2571" y="207"/>
                                </a:lnTo>
                                <a:lnTo>
                                  <a:pt x="2564" y="208"/>
                                </a:lnTo>
                                <a:lnTo>
                                  <a:pt x="2632" y="183"/>
                                </a:lnTo>
                                <a:lnTo>
                                  <a:pt x="2696" y="151"/>
                                </a:lnTo>
                                <a:lnTo>
                                  <a:pt x="2761" y="112"/>
                                </a:lnTo>
                                <a:lnTo>
                                  <a:pt x="2828" y="73"/>
                                </a:lnTo>
                                <a:lnTo>
                                  <a:pt x="2895" y="38"/>
                                </a:lnTo>
                                <a:lnTo>
                                  <a:pt x="2961" y="12"/>
                                </a:lnTo>
                                <a:cubicBezTo>
                                  <a:pt x="2963" y="11"/>
                                  <a:pt x="2965" y="10"/>
                                  <a:pt x="2968" y="10"/>
                                </a:cubicBezTo>
                                <a:lnTo>
                                  <a:pt x="3030" y="1"/>
                                </a:lnTo>
                                <a:cubicBezTo>
                                  <a:pt x="3033" y="0"/>
                                  <a:pt x="3036" y="0"/>
                                  <a:pt x="3039" y="1"/>
                                </a:cubicBezTo>
                                <a:lnTo>
                                  <a:pt x="3098" y="10"/>
                                </a:lnTo>
                                <a:cubicBezTo>
                                  <a:pt x="3101" y="10"/>
                                  <a:pt x="3103" y="11"/>
                                  <a:pt x="3105" y="12"/>
                                </a:cubicBezTo>
                                <a:lnTo>
                                  <a:pt x="3162" y="35"/>
                                </a:lnTo>
                                <a:cubicBezTo>
                                  <a:pt x="3164" y="35"/>
                                  <a:pt x="3165" y="36"/>
                                  <a:pt x="3167" y="37"/>
                                </a:cubicBezTo>
                                <a:lnTo>
                                  <a:pt x="3222" y="70"/>
                                </a:lnTo>
                                <a:lnTo>
                                  <a:pt x="3278" y="111"/>
                                </a:lnTo>
                                <a:lnTo>
                                  <a:pt x="3331" y="148"/>
                                </a:lnTo>
                                <a:lnTo>
                                  <a:pt x="3384" y="181"/>
                                </a:lnTo>
                                <a:lnTo>
                                  <a:pt x="3380" y="179"/>
                                </a:lnTo>
                                <a:lnTo>
                                  <a:pt x="3436" y="203"/>
                                </a:lnTo>
                                <a:lnTo>
                                  <a:pt x="3429" y="201"/>
                                </a:lnTo>
                                <a:lnTo>
                                  <a:pt x="3487" y="211"/>
                                </a:lnTo>
                                <a:lnTo>
                                  <a:pt x="3477" y="211"/>
                                </a:lnTo>
                                <a:lnTo>
                                  <a:pt x="3538" y="203"/>
                                </a:lnTo>
                                <a:lnTo>
                                  <a:pt x="3532" y="204"/>
                                </a:lnTo>
                                <a:lnTo>
                                  <a:pt x="3594" y="182"/>
                                </a:lnTo>
                                <a:lnTo>
                                  <a:pt x="3653" y="153"/>
                                </a:lnTo>
                                <a:lnTo>
                                  <a:pt x="3715" y="117"/>
                                </a:lnTo>
                                <a:lnTo>
                                  <a:pt x="3780" y="81"/>
                                </a:lnTo>
                                <a:lnTo>
                                  <a:pt x="3846" y="48"/>
                                </a:lnTo>
                                <a:lnTo>
                                  <a:pt x="3914" y="24"/>
                                </a:lnTo>
                                <a:cubicBezTo>
                                  <a:pt x="3916" y="24"/>
                                  <a:pt x="3918" y="23"/>
                                  <a:pt x="3920" y="23"/>
                                </a:cubicBezTo>
                                <a:lnTo>
                                  <a:pt x="3984" y="14"/>
                                </a:lnTo>
                                <a:cubicBezTo>
                                  <a:pt x="3987" y="13"/>
                                  <a:pt x="3990" y="13"/>
                                  <a:pt x="3993" y="14"/>
                                </a:cubicBezTo>
                                <a:lnTo>
                                  <a:pt x="4057" y="23"/>
                                </a:lnTo>
                                <a:cubicBezTo>
                                  <a:pt x="4059" y="23"/>
                                  <a:pt x="4061" y="24"/>
                                  <a:pt x="4063" y="24"/>
                                </a:cubicBezTo>
                                <a:lnTo>
                                  <a:pt x="4126" y="46"/>
                                </a:lnTo>
                                <a:lnTo>
                                  <a:pt x="4193" y="80"/>
                                </a:lnTo>
                                <a:lnTo>
                                  <a:pt x="4257" y="117"/>
                                </a:lnTo>
                                <a:lnTo>
                                  <a:pt x="4320" y="154"/>
                                </a:lnTo>
                                <a:lnTo>
                                  <a:pt x="4381" y="184"/>
                                </a:lnTo>
                                <a:lnTo>
                                  <a:pt x="4442" y="204"/>
                                </a:lnTo>
                                <a:lnTo>
                                  <a:pt x="4435" y="203"/>
                                </a:lnTo>
                                <a:lnTo>
                                  <a:pt x="4500" y="211"/>
                                </a:lnTo>
                                <a:lnTo>
                                  <a:pt x="4492" y="211"/>
                                </a:lnTo>
                                <a:lnTo>
                                  <a:pt x="4559" y="201"/>
                                </a:lnTo>
                                <a:lnTo>
                                  <a:pt x="4553" y="202"/>
                                </a:lnTo>
                                <a:lnTo>
                                  <a:pt x="4622" y="178"/>
                                </a:lnTo>
                                <a:lnTo>
                                  <a:pt x="4690" y="146"/>
                                </a:lnTo>
                                <a:lnTo>
                                  <a:pt x="4759" y="108"/>
                                </a:lnTo>
                                <a:lnTo>
                                  <a:pt x="4829" y="70"/>
                                </a:lnTo>
                                <a:lnTo>
                                  <a:pt x="4899" y="36"/>
                                </a:lnTo>
                                <a:lnTo>
                                  <a:pt x="4970" y="11"/>
                                </a:lnTo>
                                <a:cubicBezTo>
                                  <a:pt x="4972" y="11"/>
                                  <a:pt x="4974" y="10"/>
                                  <a:pt x="4976" y="10"/>
                                </a:cubicBezTo>
                                <a:lnTo>
                                  <a:pt x="5040" y="1"/>
                                </a:lnTo>
                                <a:cubicBezTo>
                                  <a:pt x="5043" y="0"/>
                                  <a:pt x="5046" y="0"/>
                                  <a:pt x="5049" y="1"/>
                                </a:cubicBezTo>
                                <a:lnTo>
                                  <a:pt x="5109" y="10"/>
                                </a:lnTo>
                                <a:cubicBezTo>
                                  <a:pt x="5112" y="10"/>
                                  <a:pt x="5115" y="11"/>
                                  <a:pt x="5117" y="12"/>
                                </a:cubicBezTo>
                                <a:lnTo>
                                  <a:pt x="5173" y="36"/>
                                </a:lnTo>
                                <a:cubicBezTo>
                                  <a:pt x="5175" y="37"/>
                                  <a:pt x="5176" y="37"/>
                                  <a:pt x="5177" y="38"/>
                                </a:cubicBezTo>
                                <a:lnTo>
                                  <a:pt x="5230" y="71"/>
                                </a:lnTo>
                                <a:lnTo>
                                  <a:pt x="5285" y="112"/>
                                </a:lnTo>
                                <a:lnTo>
                                  <a:pt x="5338" y="151"/>
                                </a:lnTo>
                                <a:lnTo>
                                  <a:pt x="5390" y="182"/>
                                </a:lnTo>
                                <a:lnTo>
                                  <a:pt x="5386" y="180"/>
                                </a:lnTo>
                                <a:lnTo>
                                  <a:pt x="5443" y="204"/>
                                </a:lnTo>
                                <a:lnTo>
                                  <a:pt x="5435" y="202"/>
                                </a:lnTo>
                                <a:lnTo>
                                  <a:pt x="5496" y="211"/>
                                </a:lnTo>
                                <a:lnTo>
                                  <a:pt x="5487" y="211"/>
                                </a:lnTo>
                                <a:lnTo>
                                  <a:pt x="5553" y="202"/>
                                </a:lnTo>
                                <a:lnTo>
                                  <a:pt x="5547" y="203"/>
                                </a:lnTo>
                                <a:lnTo>
                                  <a:pt x="5618" y="179"/>
                                </a:lnTo>
                                <a:lnTo>
                                  <a:pt x="5688" y="147"/>
                                </a:lnTo>
                                <a:lnTo>
                                  <a:pt x="5761" y="109"/>
                                </a:lnTo>
                                <a:lnTo>
                                  <a:pt x="5835" y="70"/>
                                </a:lnTo>
                                <a:lnTo>
                                  <a:pt x="5909" y="36"/>
                                </a:lnTo>
                                <a:lnTo>
                                  <a:pt x="5983" y="11"/>
                                </a:lnTo>
                                <a:cubicBezTo>
                                  <a:pt x="5985" y="11"/>
                                  <a:pt x="5987" y="10"/>
                                  <a:pt x="5989" y="10"/>
                                </a:cubicBezTo>
                                <a:lnTo>
                                  <a:pt x="6055" y="1"/>
                                </a:lnTo>
                                <a:cubicBezTo>
                                  <a:pt x="6058" y="0"/>
                                  <a:pt x="6061" y="0"/>
                                  <a:pt x="6064" y="1"/>
                                </a:cubicBezTo>
                                <a:lnTo>
                                  <a:pt x="6125" y="10"/>
                                </a:lnTo>
                                <a:cubicBezTo>
                                  <a:pt x="6128" y="10"/>
                                  <a:pt x="6130" y="11"/>
                                  <a:pt x="6132" y="12"/>
                                </a:cubicBezTo>
                                <a:lnTo>
                                  <a:pt x="6189" y="35"/>
                                </a:lnTo>
                                <a:cubicBezTo>
                                  <a:pt x="6191" y="35"/>
                                  <a:pt x="6192" y="36"/>
                                  <a:pt x="6194" y="37"/>
                                </a:cubicBezTo>
                                <a:lnTo>
                                  <a:pt x="6249" y="70"/>
                                </a:lnTo>
                                <a:lnTo>
                                  <a:pt x="6304" y="111"/>
                                </a:lnTo>
                                <a:lnTo>
                                  <a:pt x="6356" y="148"/>
                                </a:lnTo>
                                <a:lnTo>
                                  <a:pt x="6408" y="182"/>
                                </a:lnTo>
                                <a:lnTo>
                                  <a:pt x="6403" y="179"/>
                                </a:lnTo>
                                <a:lnTo>
                                  <a:pt x="6459" y="203"/>
                                </a:lnTo>
                                <a:lnTo>
                                  <a:pt x="6452" y="201"/>
                                </a:lnTo>
                                <a:lnTo>
                                  <a:pt x="6512" y="211"/>
                                </a:lnTo>
                                <a:lnTo>
                                  <a:pt x="6503" y="211"/>
                                </a:lnTo>
                                <a:lnTo>
                                  <a:pt x="6567" y="204"/>
                                </a:lnTo>
                                <a:lnTo>
                                  <a:pt x="6561" y="205"/>
                                </a:lnTo>
                                <a:lnTo>
                                  <a:pt x="6628" y="185"/>
                                </a:lnTo>
                                <a:lnTo>
                                  <a:pt x="6694" y="158"/>
                                </a:lnTo>
                                <a:lnTo>
                                  <a:pt x="6762" y="125"/>
                                </a:lnTo>
                                <a:lnTo>
                                  <a:pt x="6834" y="91"/>
                                </a:lnTo>
                                <a:lnTo>
                                  <a:pt x="6906" y="59"/>
                                </a:lnTo>
                                <a:lnTo>
                                  <a:pt x="6977" y="34"/>
                                </a:lnTo>
                                <a:cubicBezTo>
                                  <a:pt x="6979" y="34"/>
                                  <a:pt x="6980" y="33"/>
                                  <a:pt x="6982" y="33"/>
                                </a:cubicBezTo>
                                <a:lnTo>
                                  <a:pt x="7049" y="21"/>
                                </a:lnTo>
                                <a:cubicBezTo>
                                  <a:pt x="7051" y="21"/>
                                  <a:pt x="7053" y="20"/>
                                  <a:pt x="7054" y="20"/>
                                </a:cubicBezTo>
                                <a:lnTo>
                                  <a:pt x="7123" y="20"/>
                                </a:lnTo>
                                <a:lnTo>
                                  <a:pt x="7199" y="30"/>
                                </a:lnTo>
                                <a:lnTo>
                                  <a:pt x="7276" y="46"/>
                                </a:lnTo>
                                <a:lnTo>
                                  <a:pt x="7351" y="65"/>
                                </a:lnTo>
                                <a:lnTo>
                                  <a:pt x="7420" y="87"/>
                                </a:lnTo>
                                <a:lnTo>
                                  <a:pt x="7481" y="107"/>
                                </a:lnTo>
                                <a:lnTo>
                                  <a:pt x="7533" y="123"/>
                                </a:lnTo>
                                <a:lnTo>
                                  <a:pt x="7570" y="133"/>
                                </a:lnTo>
                                <a:lnTo>
                                  <a:pt x="7553" y="194"/>
                                </a:lnTo>
                                <a:lnTo>
                                  <a:pt x="7514" y="184"/>
                                </a:lnTo>
                                <a:lnTo>
                                  <a:pt x="7461" y="168"/>
                                </a:lnTo>
                                <a:lnTo>
                                  <a:pt x="7401" y="148"/>
                                </a:lnTo>
                                <a:lnTo>
                                  <a:pt x="7334" y="127"/>
                                </a:lnTo>
                                <a:lnTo>
                                  <a:pt x="7263" y="109"/>
                                </a:lnTo>
                                <a:lnTo>
                                  <a:pt x="7191" y="93"/>
                                </a:lnTo>
                                <a:lnTo>
                                  <a:pt x="7123" y="84"/>
                                </a:lnTo>
                                <a:lnTo>
                                  <a:pt x="7054" y="84"/>
                                </a:lnTo>
                                <a:lnTo>
                                  <a:pt x="7060" y="84"/>
                                </a:lnTo>
                                <a:lnTo>
                                  <a:pt x="6993" y="96"/>
                                </a:lnTo>
                                <a:lnTo>
                                  <a:pt x="6998" y="95"/>
                                </a:lnTo>
                                <a:lnTo>
                                  <a:pt x="6931" y="118"/>
                                </a:lnTo>
                                <a:lnTo>
                                  <a:pt x="6861" y="148"/>
                                </a:lnTo>
                                <a:lnTo>
                                  <a:pt x="6790" y="182"/>
                                </a:lnTo>
                                <a:lnTo>
                                  <a:pt x="6718" y="217"/>
                                </a:lnTo>
                                <a:lnTo>
                                  <a:pt x="6647" y="246"/>
                                </a:lnTo>
                                <a:lnTo>
                                  <a:pt x="6580" y="266"/>
                                </a:lnTo>
                                <a:cubicBezTo>
                                  <a:pt x="6578" y="267"/>
                                  <a:pt x="6576" y="267"/>
                                  <a:pt x="6574" y="267"/>
                                </a:cubicBezTo>
                                <a:lnTo>
                                  <a:pt x="6510" y="274"/>
                                </a:lnTo>
                                <a:cubicBezTo>
                                  <a:pt x="6507" y="275"/>
                                  <a:pt x="6504" y="275"/>
                                  <a:pt x="6501" y="274"/>
                                </a:cubicBezTo>
                                <a:lnTo>
                                  <a:pt x="6441" y="264"/>
                                </a:lnTo>
                                <a:cubicBezTo>
                                  <a:pt x="6439" y="264"/>
                                  <a:pt x="6436" y="263"/>
                                  <a:pt x="6434" y="262"/>
                                </a:cubicBezTo>
                                <a:lnTo>
                                  <a:pt x="6378" y="238"/>
                                </a:lnTo>
                                <a:cubicBezTo>
                                  <a:pt x="6376" y="237"/>
                                  <a:pt x="6375" y="236"/>
                                  <a:pt x="6373" y="235"/>
                                </a:cubicBezTo>
                                <a:lnTo>
                                  <a:pt x="6319" y="200"/>
                                </a:lnTo>
                                <a:lnTo>
                                  <a:pt x="6265" y="162"/>
                                </a:lnTo>
                                <a:lnTo>
                                  <a:pt x="6216" y="125"/>
                                </a:lnTo>
                                <a:lnTo>
                                  <a:pt x="6161" y="92"/>
                                </a:lnTo>
                                <a:lnTo>
                                  <a:pt x="6165" y="94"/>
                                </a:lnTo>
                                <a:lnTo>
                                  <a:pt x="6108" y="71"/>
                                </a:lnTo>
                                <a:lnTo>
                                  <a:pt x="6116" y="73"/>
                                </a:lnTo>
                                <a:lnTo>
                                  <a:pt x="6055" y="64"/>
                                </a:lnTo>
                                <a:lnTo>
                                  <a:pt x="6064" y="64"/>
                                </a:lnTo>
                                <a:lnTo>
                                  <a:pt x="5998" y="73"/>
                                </a:lnTo>
                                <a:lnTo>
                                  <a:pt x="6004" y="72"/>
                                </a:lnTo>
                                <a:lnTo>
                                  <a:pt x="5936" y="95"/>
                                </a:lnTo>
                                <a:lnTo>
                                  <a:pt x="5864" y="127"/>
                                </a:lnTo>
                                <a:lnTo>
                                  <a:pt x="5790" y="166"/>
                                </a:lnTo>
                                <a:lnTo>
                                  <a:pt x="5715" y="206"/>
                                </a:lnTo>
                                <a:lnTo>
                                  <a:pt x="5639" y="240"/>
                                </a:lnTo>
                                <a:lnTo>
                                  <a:pt x="5568" y="264"/>
                                </a:lnTo>
                                <a:cubicBezTo>
                                  <a:pt x="5566" y="264"/>
                                  <a:pt x="5564" y="265"/>
                                  <a:pt x="5562" y="265"/>
                                </a:cubicBezTo>
                                <a:lnTo>
                                  <a:pt x="5496" y="274"/>
                                </a:lnTo>
                                <a:cubicBezTo>
                                  <a:pt x="5493" y="275"/>
                                  <a:pt x="5490" y="275"/>
                                  <a:pt x="5487" y="274"/>
                                </a:cubicBezTo>
                                <a:lnTo>
                                  <a:pt x="5426" y="265"/>
                                </a:lnTo>
                                <a:cubicBezTo>
                                  <a:pt x="5423" y="265"/>
                                  <a:pt x="5421" y="264"/>
                                  <a:pt x="5418" y="263"/>
                                </a:cubicBezTo>
                                <a:lnTo>
                                  <a:pt x="5361" y="239"/>
                                </a:lnTo>
                                <a:cubicBezTo>
                                  <a:pt x="5360" y="238"/>
                                  <a:pt x="5358" y="238"/>
                                  <a:pt x="5357" y="237"/>
                                </a:cubicBezTo>
                                <a:lnTo>
                                  <a:pt x="5299" y="202"/>
                                </a:lnTo>
                                <a:lnTo>
                                  <a:pt x="5247" y="163"/>
                                </a:lnTo>
                                <a:lnTo>
                                  <a:pt x="5197" y="126"/>
                                </a:lnTo>
                                <a:lnTo>
                                  <a:pt x="5144" y="93"/>
                                </a:lnTo>
                                <a:lnTo>
                                  <a:pt x="5148" y="95"/>
                                </a:lnTo>
                                <a:lnTo>
                                  <a:pt x="5092" y="71"/>
                                </a:lnTo>
                                <a:lnTo>
                                  <a:pt x="5100" y="73"/>
                                </a:lnTo>
                                <a:lnTo>
                                  <a:pt x="5040" y="64"/>
                                </a:lnTo>
                                <a:lnTo>
                                  <a:pt x="5049" y="64"/>
                                </a:lnTo>
                                <a:lnTo>
                                  <a:pt x="4985" y="73"/>
                                </a:lnTo>
                                <a:lnTo>
                                  <a:pt x="4991" y="72"/>
                                </a:lnTo>
                                <a:lnTo>
                                  <a:pt x="4928" y="93"/>
                                </a:lnTo>
                                <a:lnTo>
                                  <a:pt x="4860" y="127"/>
                                </a:lnTo>
                                <a:lnTo>
                                  <a:pt x="4790" y="165"/>
                                </a:lnTo>
                                <a:lnTo>
                                  <a:pt x="4717" y="203"/>
                                </a:lnTo>
                                <a:lnTo>
                                  <a:pt x="4643" y="239"/>
                                </a:lnTo>
                                <a:lnTo>
                                  <a:pt x="4574" y="263"/>
                                </a:lnTo>
                                <a:cubicBezTo>
                                  <a:pt x="4572" y="263"/>
                                  <a:pt x="4570" y="264"/>
                                  <a:pt x="4568" y="264"/>
                                </a:cubicBezTo>
                                <a:lnTo>
                                  <a:pt x="4501" y="274"/>
                                </a:lnTo>
                                <a:cubicBezTo>
                                  <a:pt x="4498" y="275"/>
                                  <a:pt x="4495" y="275"/>
                                  <a:pt x="4493" y="274"/>
                                </a:cubicBezTo>
                                <a:lnTo>
                                  <a:pt x="4428" y="266"/>
                                </a:lnTo>
                                <a:cubicBezTo>
                                  <a:pt x="4425" y="266"/>
                                  <a:pt x="4423" y="265"/>
                                  <a:pt x="4421" y="265"/>
                                </a:cubicBezTo>
                                <a:lnTo>
                                  <a:pt x="4354" y="241"/>
                                </a:lnTo>
                                <a:lnTo>
                                  <a:pt x="4287" y="209"/>
                                </a:lnTo>
                                <a:lnTo>
                                  <a:pt x="4226" y="172"/>
                                </a:lnTo>
                                <a:lnTo>
                                  <a:pt x="4164" y="137"/>
                                </a:lnTo>
                                <a:lnTo>
                                  <a:pt x="4105" y="107"/>
                                </a:lnTo>
                                <a:lnTo>
                                  <a:pt x="4042" y="85"/>
                                </a:lnTo>
                                <a:lnTo>
                                  <a:pt x="4048" y="86"/>
                                </a:lnTo>
                                <a:lnTo>
                                  <a:pt x="3984" y="77"/>
                                </a:lnTo>
                                <a:lnTo>
                                  <a:pt x="3993" y="77"/>
                                </a:lnTo>
                                <a:lnTo>
                                  <a:pt x="3929" y="86"/>
                                </a:lnTo>
                                <a:lnTo>
                                  <a:pt x="3935" y="85"/>
                                </a:lnTo>
                                <a:lnTo>
                                  <a:pt x="3875" y="105"/>
                                </a:lnTo>
                                <a:lnTo>
                                  <a:pt x="3811" y="136"/>
                                </a:lnTo>
                                <a:lnTo>
                                  <a:pt x="3747" y="172"/>
                                </a:lnTo>
                                <a:lnTo>
                                  <a:pt x="3682" y="210"/>
                                </a:lnTo>
                                <a:lnTo>
                                  <a:pt x="3615" y="243"/>
                                </a:lnTo>
                                <a:lnTo>
                                  <a:pt x="3553" y="265"/>
                                </a:lnTo>
                                <a:cubicBezTo>
                                  <a:pt x="3551" y="265"/>
                                  <a:pt x="3549" y="266"/>
                                  <a:pt x="3547" y="266"/>
                                </a:cubicBezTo>
                                <a:lnTo>
                                  <a:pt x="3486" y="274"/>
                                </a:lnTo>
                                <a:cubicBezTo>
                                  <a:pt x="3482" y="275"/>
                                  <a:pt x="3479" y="275"/>
                                  <a:pt x="3476" y="274"/>
                                </a:cubicBezTo>
                                <a:lnTo>
                                  <a:pt x="3418" y="264"/>
                                </a:lnTo>
                                <a:cubicBezTo>
                                  <a:pt x="3416" y="264"/>
                                  <a:pt x="3413" y="263"/>
                                  <a:pt x="3411" y="262"/>
                                </a:cubicBezTo>
                                <a:lnTo>
                                  <a:pt x="3355" y="238"/>
                                </a:lnTo>
                                <a:cubicBezTo>
                                  <a:pt x="3353" y="237"/>
                                  <a:pt x="3352" y="237"/>
                                  <a:pt x="3351" y="236"/>
                                </a:cubicBezTo>
                                <a:lnTo>
                                  <a:pt x="3294" y="200"/>
                                </a:lnTo>
                                <a:lnTo>
                                  <a:pt x="3241" y="162"/>
                                </a:lnTo>
                                <a:lnTo>
                                  <a:pt x="3189" y="125"/>
                                </a:lnTo>
                                <a:lnTo>
                                  <a:pt x="3134" y="92"/>
                                </a:lnTo>
                                <a:lnTo>
                                  <a:pt x="3138" y="94"/>
                                </a:lnTo>
                                <a:lnTo>
                                  <a:pt x="3081" y="71"/>
                                </a:lnTo>
                                <a:lnTo>
                                  <a:pt x="3089" y="73"/>
                                </a:lnTo>
                                <a:lnTo>
                                  <a:pt x="3030" y="64"/>
                                </a:lnTo>
                                <a:lnTo>
                                  <a:pt x="3039" y="64"/>
                                </a:lnTo>
                                <a:lnTo>
                                  <a:pt x="2977" y="73"/>
                                </a:lnTo>
                                <a:lnTo>
                                  <a:pt x="2984" y="71"/>
                                </a:lnTo>
                                <a:lnTo>
                                  <a:pt x="2924" y="95"/>
                                </a:lnTo>
                                <a:lnTo>
                                  <a:pt x="2861" y="128"/>
                                </a:lnTo>
                                <a:lnTo>
                                  <a:pt x="2794" y="167"/>
                                </a:lnTo>
                                <a:lnTo>
                                  <a:pt x="2725" y="208"/>
                                </a:lnTo>
                                <a:lnTo>
                                  <a:pt x="2655" y="244"/>
                                </a:lnTo>
                                <a:lnTo>
                                  <a:pt x="2587" y="269"/>
                                </a:lnTo>
                                <a:cubicBezTo>
                                  <a:pt x="2584" y="269"/>
                                  <a:pt x="2582" y="270"/>
                                  <a:pt x="2580" y="270"/>
                                </a:cubicBezTo>
                                <a:lnTo>
                                  <a:pt x="2512" y="280"/>
                                </a:lnTo>
                                <a:cubicBezTo>
                                  <a:pt x="2509" y="281"/>
                                  <a:pt x="2507" y="281"/>
                                  <a:pt x="2504" y="280"/>
                                </a:cubicBezTo>
                                <a:lnTo>
                                  <a:pt x="2436" y="272"/>
                                </a:lnTo>
                                <a:cubicBezTo>
                                  <a:pt x="2434" y="272"/>
                                  <a:pt x="2432" y="272"/>
                                  <a:pt x="2430" y="271"/>
                                </a:cubicBezTo>
                                <a:lnTo>
                                  <a:pt x="2357" y="249"/>
                                </a:lnTo>
                                <a:lnTo>
                                  <a:pt x="2285" y="217"/>
                                </a:lnTo>
                                <a:lnTo>
                                  <a:pt x="2216" y="181"/>
                                </a:lnTo>
                                <a:lnTo>
                                  <a:pt x="2147" y="144"/>
                                </a:lnTo>
                                <a:lnTo>
                                  <a:pt x="2081" y="114"/>
                                </a:lnTo>
                                <a:lnTo>
                                  <a:pt x="2014" y="92"/>
                                </a:lnTo>
                                <a:lnTo>
                                  <a:pt x="2020" y="93"/>
                                </a:lnTo>
                                <a:lnTo>
                                  <a:pt x="1954" y="84"/>
                                </a:lnTo>
                                <a:lnTo>
                                  <a:pt x="1962" y="84"/>
                                </a:lnTo>
                                <a:lnTo>
                                  <a:pt x="1898" y="92"/>
                                </a:lnTo>
                                <a:lnTo>
                                  <a:pt x="1905" y="91"/>
                                </a:lnTo>
                                <a:lnTo>
                                  <a:pt x="1847" y="110"/>
                                </a:lnTo>
                                <a:lnTo>
                                  <a:pt x="1788" y="139"/>
                                </a:lnTo>
                                <a:lnTo>
                                  <a:pt x="1727" y="174"/>
                                </a:lnTo>
                                <a:lnTo>
                                  <a:pt x="1666" y="209"/>
                                </a:lnTo>
                                <a:lnTo>
                                  <a:pt x="1603" y="242"/>
                                </a:lnTo>
                                <a:lnTo>
                                  <a:pt x="1543" y="264"/>
                                </a:lnTo>
                                <a:cubicBezTo>
                                  <a:pt x="1541" y="264"/>
                                  <a:pt x="1539" y="265"/>
                                  <a:pt x="1537" y="265"/>
                                </a:cubicBezTo>
                                <a:lnTo>
                                  <a:pt x="1476" y="274"/>
                                </a:lnTo>
                                <a:cubicBezTo>
                                  <a:pt x="1473" y="275"/>
                                  <a:pt x="1471" y="275"/>
                                  <a:pt x="1468" y="274"/>
                                </a:cubicBezTo>
                                <a:lnTo>
                                  <a:pt x="1407" y="267"/>
                                </a:lnTo>
                                <a:cubicBezTo>
                                  <a:pt x="1405" y="267"/>
                                  <a:pt x="1403" y="267"/>
                                  <a:pt x="1400" y="266"/>
                                </a:cubicBezTo>
                                <a:lnTo>
                                  <a:pt x="1336" y="245"/>
                                </a:lnTo>
                                <a:lnTo>
                                  <a:pt x="1273" y="216"/>
                                </a:lnTo>
                                <a:lnTo>
                                  <a:pt x="1214" y="183"/>
                                </a:lnTo>
                                <a:lnTo>
                                  <a:pt x="1154" y="151"/>
                                </a:lnTo>
                                <a:lnTo>
                                  <a:pt x="1096" y="124"/>
                                </a:lnTo>
                                <a:lnTo>
                                  <a:pt x="1035" y="104"/>
                                </a:lnTo>
                                <a:lnTo>
                                  <a:pt x="1041" y="105"/>
                                </a:lnTo>
                                <a:lnTo>
                                  <a:pt x="980" y="97"/>
                                </a:lnTo>
                                <a:lnTo>
                                  <a:pt x="988" y="97"/>
                                </a:lnTo>
                                <a:lnTo>
                                  <a:pt x="927" y="104"/>
                                </a:lnTo>
                                <a:lnTo>
                                  <a:pt x="933" y="103"/>
                                </a:lnTo>
                                <a:lnTo>
                                  <a:pt x="875" y="121"/>
                                </a:lnTo>
                                <a:lnTo>
                                  <a:pt x="816" y="146"/>
                                </a:lnTo>
                                <a:lnTo>
                                  <a:pt x="756" y="177"/>
                                </a:lnTo>
                                <a:lnTo>
                                  <a:pt x="694" y="210"/>
                                </a:lnTo>
                                <a:lnTo>
                                  <a:pt x="630" y="239"/>
                                </a:lnTo>
                                <a:lnTo>
                                  <a:pt x="569" y="261"/>
                                </a:lnTo>
                                <a:cubicBezTo>
                                  <a:pt x="568" y="261"/>
                                  <a:pt x="566" y="262"/>
                                  <a:pt x="565" y="262"/>
                                </a:cubicBezTo>
                                <a:lnTo>
                                  <a:pt x="504" y="274"/>
                                </a:lnTo>
                                <a:cubicBezTo>
                                  <a:pt x="502" y="274"/>
                                  <a:pt x="500" y="274"/>
                                  <a:pt x="499" y="274"/>
                                </a:cubicBezTo>
                                <a:lnTo>
                                  <a:pt x="435" y="276"/>
                                </a:lnTo>
                                <a:lnTo>
                                  <a:pt x="370" y="273"/>
                                </a:lnTo>
                                <a:lnTo>
                                  <a:pt x="245" y="252"/>
                                </a:lnTo>
                                <a:lnTo>
                                  <a:pt x="122" y="220"/>
                                </a:lnTo>
                                <a:lnTo>
                                  <a:pt x="0" y="181"/>
                                </a:lnTo>
                                <a:lnTo>
                                  <a:pt x="19" y="120"/>
                                </a:lnTo>
                                <a:close/>
                              </a:path>
                            </a:pathLst>
                          </a:custGeom>
                          <a:solidFill>
                            <a:srgbClr val="CC6600"/>
                          </a:solidFill>
                          <a:ln w="0" cap="flat">
                            <a:solidFill>
                              <a:srgbClr val="CC6600"/>
                            </a:solidFill>
                            <a:prstDash val="solid"/>
                            <a:round/>
                            <a:headEnd/>
                            <a:tailEnd/>
                          </a:ln>
                        </wps:spPr>
                        <wps:bodyPr rot="0" vert="horz" wrap="square" lIns="91440" tIns="45720" rIns="91440" bIns="45720" anchor="t" anchorCtr="0" upright="1">
                          <a:noAutofit/>
                        </wps:bodyPr>
                      </wps:wsp>
                      <wps:wsp>
                        <wps:cNvPr id="406" name="Rectangle 262"/>
                        <wps:cNvSpPr>
                          <a:spLocks noChangeArrowheads="1"/>
                        </wps:cNvSpPr>
                        <wps:spPr bwMode="auto">
                          <a:xfrm>
                            <a:off x="635000" y="1402715"/>
                            <a:ext cx="34290" cy="13335"/>
                          </a:xfrm>
                          <a:prstGeom prst="rect">
                            <a:avLst/>
                          </a:pr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07" name="Rectangle 263"/>
                        <wps:cNvSpPr>
                          <a:spLocks noChangeArrowheads="1"/>
                        </wps:cNvSpPr>
                        <wps:spPr bwMode="auto">
                          <a:xfrm>
                            <a:off x="337814" y="1333921"/>
                            <a:ext cx="30035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w:t>
                              </w:r>
                              <w:r>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wps:txbx>
                        <wps:bodyPr rot="0" vert="horz" wrap="none" lIns="0" tIns="0" rIns="0" bIns="0" anchor="t" anchorCtr="0">
                          <a:spAutoFit/>
                        </wps:bodyPr>
                      </wps:wsp>
                      <wps:wsp>
                        <wps:cNvPr id="408" name="Freeform 264"/>
                        <wps:cNvSpPr>
                          <a:spLocks/>
                        </wps:cNvSpPr>
                        <wps:spPr bwMode="auto">
                          <a:xfrm>
                            <a:off x="647700" y="850265"/>
                            <a:ext cx="2043430" cy="76200"/>
                          </a:xfrm>
                          <a:custGeom>
                            <a:avLst/>
                            <a:gdLst>
                              <a:gd name="T0" fmla="*/ 499 w 7570"/>
                              <a:gd name="T1" fmla="*/ 6 h 281"/>
                              <a:gd name="T2" fmla="*/ 756 w 7570"/>
                              <a:gd name="T3" fmla="*/ 104 h 281"/>
                              <a:gd name="T4" fmla="*/ 980 w 7570"/>
                              <a:gd name="T5" fmla="*/ 184 h 281"/>
                              <a:gd name="T6" fmla="*/ 1273 w 7570"/>
                              <a:gd name="T7" fmla="*/ 65 h 281"/>
                              <a:gd name="T8" fmla="*/ 1537 w 7570"/>
                              <a:gd name="T9" fmla="*/ 16 h 281"/>
                              <a:gd name="T10" fmla="*/ 1847 w 7570"/>
                              <a:gd name="T11" fmla="*/ 171 h 281"/>
                              <a:gd name="T12" fmla="*/ 2014 w 7570"/>
                              <a:gd name="T13" fmla="*/ 189 h 281"/>
                              <a:gd name="T14" fmla="*/ 2430 w 7570"/>
                              <a:gd name="T15" fmla="*/ 10 h 281"/>
                              <a:gd name="T16" fmla="*/ 2655 w 7570"/>
                              <a:gd name="T17" fmla="*/ 37 h 281"/>
                              <a:gd name="T18" fmla="*/ 2977 w 7570"/>
                              <a:gd name="T19" fmla="*/ 208 h 281"/>
                              <a:gd name="T20" fmla="*/ 3134 w 7570"/>
                              <a:gd name="T21" fmla="*/ 189 h 281"/>
                              <a:gd name="T22" fmla="*/ 3411 w 7570"/>
                              <a:gd name="T23" fmla="*/ 19 h 281"/>
                              <a:gd name="T24" fmla="*/ 3615 w 7570"/>
                              <a:gd name="T25" fmla="*/ 38 h 281"/>
                              <a:gd name="T26" fmla="*/ 3929 w 7570"/>
                              <a:gd name="T27" fmla="*/ 195 h 281"/>
                              <a:gd name="T28" fmla="*/ 4164 w 7570"/>
                              <a:gd name="T29" fmla="*/ 144 h 281"/>
                              <a:gd name="T30" fmla="*/ 4493 w 7570"/>
                              <a:gd name="T31" fmla="*/ 7 h 281"/>
                              <a:gd name="T32" fmla="*/ 4790 w 7570"/>
                              <a:gd name="T33" fmla="*/ 116 h 281"/>
                              <a:gd name="T34" fmla="*/ 5040 w 7570"/>
                              <a:gd name="T35" fmla="*/ 217 h 281"/>
                              <a:gd name="T36" fmla="*/ 5247 w 7570"/>
                              <a:gd name="T37" fmla="*/ 118 h 281"/>
                              <a:gd name="T38" fmla="*/ 5487 w 7570"/>
                              <a:gd name="T39" fmla="*/ 7 h 281"/>
                              <a:gd name="T40" fmla="*/ 5790 w 7570"/>
                              <a:gd name="T41" fmla="*/ 115 h 281"/>
                              <a:gd name="T42" fmla="*/ 6055 w 7570"/>
                              <a:gd name="T43" fmla="*/ 217 h 281"/>
                              <a:gd name="T44" fmla="*/ 6266 w 7570"/>
                              <a:gd name="T45" fmla="*/ 120 h 281"/>
                              <a:gd name="T46" fmla="*/ 6510 w 7570"/>
                              <a:gd name="T47" fmla="*/ 7 h 281"/>
                              <a:gd name="T48" fmla="*/ 6861 w 7570"/>
                              <a:gd name="T49" fmla="*/ 133 h 281"/>
                              <a:gd name="T50" fmla="*/ 7123 w 7570"/>
                              <a:gd name="T51" fmla="*/ 196 h 281"/>
                              <a:gd name="T52" fmla="*/ 7514 w 7570"/>
                              <a:gd name="T53" fmla="*/ 97 h 281"/>
                              <a:gd name="T54" fmla="*/ 7351 w 7570"/>
                              <a:gd name="T55" fmla="*/ 215 h 281"/>
                              <a:gd name="T56" fmla="*/ 6982 w 7570"/>
                              <a:gd name="T57" fmla="*/ 248 h 281"/>
                              <a:gd name="T58" fmla="*/ 6628 w 7570"/>
                              <a:gd name="T59" fmla="*/ 96 h 281"/>
                              <a:gd name="T60" fmla="*/ 6460 w 7570"/>
                              <a:gd name="T61" fmla="*/ 78 h 281"/>
                              <a:gd name="T62" fmla="*/ 6189 w 7570"/>
                              <a:gd name="T63" fmla="*/ 246 h 281"/>
                              <a:gd name="T64" fmla="*/ 5983 w 7570"/>
                              <a:gd name="T65" fmla="*/ 270 h 281"/>
                              <a:gd name="T66" fmla="*/ 5547 w 7570"/>
                              <a:gd name="T67" fmla="*/ 78 h 281"/>
                              <a:gd name="T68" fmla="*/ 5386 w 7570"/>
                              <a:gd name="T69" fmla="*/ 101 h 281"/>
                              <a:gd name="T70" fmla="*/ 5173 w 7570"/>
                              <a:gd name="T71" fmla="*/ 245 h 281"/>
                              <a:gd name="T72" fmla="*/ 4970 w 7570"/>
                              <a:gd name="T73" fmla="*/ 270 h 281"/>
                              <a:gd name="T74" fmla="*/ 4553 w 7570"/>
                              <a:gd name="T75" fmla="*/ 79 h 281"/>
                              <a:gd name="T76" fmla="*/ 4381 w 7570"/>
                              <a:gd name="T77" fmla="*/ 97 h 281"/>
                              <a:gd name="T78" fmla="*/ 4057 w 7570"/>
                              <a:gd name="T79" fmla="*/ 258 h 281"/>
                              <a:gd name="T80" fmla="*/ 3780 w 7570"/>
                              <a:gd name="T81" fmla="*/ 200 h 281"/>
                              <a:gd name="T82" fmla="*/ 3477 w 7570"/>
                              <a:gd name="T83" fmla="*/ 70 h 281"/>
                              <a:gd name="T84" fmla="*/ 3331 w 7570"/>
                              <a:gd name="T85" fmla="*/ 132 h 281"/>
                              <a:gd name="T86" fmla="*/ 3098 w 7570"/>
                              <a:gd name="T87" fmla="*/ 271 h 281"/>
                              <a:gd name="T88" fmla="*/ 2828 w 7570"/>
                              <a:gd name="T89" fmla="*/ 208 h 281"/>
                              <a:gd name="T90" fmla="*/ 2503 w 7570"/>
                              <a:gd name="T91" fmla="*/ 64 h 281"/>
                              <a:gd name="T92" fmla="*/ 2245 w 7570"/>
                              <a:gd name="T93" fmla="*/ 158 h 281"/>
                              <a:gd name="T94" fmla="*/ 1954 w 7570"/>
                              <a:gd name="T95" fmla="*/ 260 h 281"/>
                              <a:gd name="T96" fmla="*/ 1637 w 7570"/>
                              <a:gd name="T97" fmla="*/ 129 h 281"/>
                              <a:gd name="T98" fmla="*/ 1414 w 7570"/>
                              <a:gd name="T99" fmla="*/ 77 h 281"/>
                              <a:gd name="T100" fmla="*/ 1116 w 7570"/>
                              <a:gd name="T101" fmla="*/ 218 h 281"/>
                              <a:gd name="T102" fmla="*/ 914 w 7570"/>
                              <a:gd name="T103" fmla="*/ 239 h 281"/>
                              <a:gd name="T104" fmla="*/ 548 w 7570"/>
                              <a:gd name="T105" fmla="*/ 81 h 281"/>
                              <a:gd name="T106" fmla="*/ 262 w 7570"/>
                              <a:gd name="T107" fmla="*/ 9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570" h="281">
                                <a:moveTo>
                                  <a:pt x="0" y="100"/>
                                </a:moveTo>
                                <a:lnTo>
                                  <a:pt x="122" y="61"/>
                                </a:lnTo>
                                <a:lnTo>
                                  <a:pt x="245" y="29"/>
                                </a:lnTo>
                                <a:lnTo>
                                  <a:pt x="370" y="8"/>
                                </a:lnTo>
                                <a:lnTo>
                                  <a:pt x="435" y="5"/>
                                </a:lnTo>
                                <a:lnTo>
                                  <a:pt x="499" y="6"/>
                                </a:lnTo>
                                <a:cubicBezTo>
                                  <a:pt x="500" y="7"/>
                                  <a:pt x="502" y="7"/>
                                  <a:pt x="504" y="7"/>
                                </a:cubicBezTo>
                                <a:lnTo>
                                  <a:pt x="565" y="19"/>
                                </a:lnTo>
                                <a:cubicBezTo>
                                  <a:pt x="566" y="19"/>
                                  <a:pt x="568" y="20"/>
                                  <a:pt x="569" y="20"/>
                                </a:cubicBezTo>
                                <a:lnTo>
                                  <a:pt x="630" y="42"/>
                                </a:lnTo>
                                <a:lnTo>
                                  <a:pt x="694" y="71"/>
                                </a:lnTo>
                                <a:lnTo>
                                  <a:pt x="756" y="104"/>
                                </a:lnTo>
                                <a:lnTo>
                                  <a:pt x="816" y="135"/>
                                </a:lnTo>
                                <a:lnTo>
                                  <a:pt x="875" y="160"/>
                                </a:lnTo>
                                <a:lnTo>
                                  <a:pt x="933" y="178"/>
                                </a:lnTo>
                                <a:lnTo>
                                  <a:pt x="927" y="177"/>
                                </a:lnTo>
                                <a:lnTo>
                                  <a:pt x="988" y="184"/>
                                </a:lnTo>
                                <a:lnTo>
                                  <a:pt x="980" y="184"/>
                                </a:lnTo>
                                <a:lnTo>
                                  <a:pt x="1041" y="176"/>
                                </a:lnTo>
                                <a:lnTo>
                                  <a:pt x="1035" y="177"/>
                                </a:lnTo>
                                <a:lnTo>
                                  <a:pt x="1096" y="157"/>
                                </a:lnTo>
                                <a:lnTo>
                                  <a:pt x="1154" y="130"/>
                                </a:lnTo>
                                <a:lnTo>
                                  <a:pt x="1214" y="98"/>
                                </a:lnTo>
                                <a:lnTo>
                                  <a:pt x="1273" y="65"/>
                                </a:lnTo>
                                <a:lnTo>
                                  <a:pt x="1336" y="36"/>
                                </a:lnTo>
                                <a:lnTo>
                                  <a:pt x="1400" y="15"/>
                                </a:lnTo>
                                <a:cubicBezTo>
                                  <a:pt x="1403" y="14"/>
                                  <a:pt x="1405" y="14"/>
                                  <a:pt x="1407" y="14"/>
                                </a:cubicBezTo>
                                <a:lnTo>
                                  <a:pt x="1468" y="7"/>
                                </a:lnTo>
                                <a:cubicBezTo>
                                  <a:pt x="1471" y="6"/>
                                  <a:pt x="1473" y="6"/>
                                  <a:pt x="1476" y="7"/>
                                </a:cubicBezTo>
                                <a:lnTo>
                                  <a:pt x="1537" y="16"/>
                                </a:lnTo>
                                <a:cubicBezTo>
                                  <a:pt x="1539" y="16"/>
                                  <a:pt x="1541" y="17"/>
                                  <a:pt x="1543" y="17"/>
                                </a:cubicBezTo>
                                <a:lnTo>
                                  <a:pt x="1603" y="39"/>
                                </a:lnTo>
                                <a:lnTo>
                                  <a:pt x="1666" y="72"/>
                                </a:lnTo>
                                <a:lnTo>
                                  <a:pt x="1728" y="108"/>
                                </a:lnTo>
                                <a:lnTo>
                                  <a:pt x="1787" y="142"/>
                                </a:lnTo>
                                <a:lnTo>
                                  <a:pt x="1847" y="171"/>
                                </a:lnTo>
                                <a:lnTo>
                                  <a:pt x="1905" y="190"/>
                                </a:lnTo>
                                <a:lnTo>
                                  <a:pt x="1898" y="189"/>
                                </a:lnTo>
                                <a:lnTo>
                                  <a:pt x="1962" y="197"/>
                                </a:lnTo>
                                <a:lnTo>
                                  <a:pt x="1954" y="197"/>
                                </a:lnTo>
                                <a:lnTo>
                                  <a:pt x="2020" y="188"/>
                                </a:lnTo>
                                <a:lnTo>
                                  <a:pt x="2014" y="189"/>
                                </a:lnTo>
                                <a:lnTo>
                                  <a:pt x="2081" y="167"/>
                                </a:lnTo>
                                <a:lnTo>
                                  <a:pt x="2147" y="136"/>
                                </a:lnTo>
                                <a:lnTo>
                                  <a:pt x="2216" y="101"/>
                                </a:lnTo>
                                <a:lnTo>
                                  <a:pt x="2284" y="64"/>
                                </a:lnTo>
                                <a:lnTo>
                                  <a:pt x="2357" y="32"/>
                                </a:lnTo>
                                <a:lnTo>
                                  <a:pt x="2430" y="10"/>
                                </a:lnTo>
                                <a:cubicBezTo>
                                  <a:pt x="2432" y="9"/>
                                  <a:pt x="2434" y="9"/>
                                  <a:pt x="2436" y="9"/>
                                </a:cubicBezTo>
                                <a:lnTo>
                                  <a:pt x="2504" y="1"/>
                                </a:lnTo>
                                <a:cubicBezTo>
                                  <a:pt x="2507" y="0"/>
                                  <a:pt x="2509" y="0"/>
                                  <a:pt x="2512" y="1"/>
                                </a:cubicBezTo>
                                <a:lnTo>
                                  <a:pt x="2580" y="11"/>
                                </a:lnTo>
                                <a:cubicBezTo>
                                  <a:pt x="2582" y="11"/>
                                  <a:pt x="2584" y="12"/>
                                  <a:pt x="2587" y="12"/>
                                </a:cubicBezTo>
                                <a:lnTo>
                                  <a:pt x="2655" y="37"/>
                                </a:lnTo>
                                <a:lnTo>
                                  <a:pt x="2725" y="73"/>
                                </a:lnTo>
                                <a:lnTo>
                                  <a:pt x="2794" y="114"/>
                                </a:lnTo>
                                <a:lnTo>
                                  <a:pt x="2861" y="153"/>
                                </a:lnTo>
                                <a:lnTo>
                                  <a:pt x="2924" y="186"/>
                                </a:lnTo>
                                <a:lnTo>
                                  <a:pt x="2984" y="210"/>
                                </a:lnTo>
                                <a:lnTo>
                                  <a:pt x="2977" y="208"/>
                                </a:lnTo>
                                <a:lnTo>
                                  <a:pt x="3039" y="217"/>
                                </a:lnTo>
                                <a:lnTo>
                                  <a:pt x="3030" y="217"/>
                                </a:lnTo>
                                <a:lnTo>
                                  <a:pt x="3089" y="208"/>
                                </a:lnTo>
                                <a:lnTo>
                                  <a:pt x="3081" y="210"/>
                                </a:lnTo>
                                <a:lnTo>
                                  <a:pt x="3138" y="187"/>
                                </a:lnTo>
                                <a:lnTo>
                                  <a:pt x="3134" y="189"/>
                                </a:lnTo>
                                <a:lnTo>
                                  <a:pt x="3189" y="155"/>
                                </a:lnTo>
                                <a:lnTo>
                                  <a:pt x="3241" y="118"/>
                                </a:lnTo>
                                <a:lnTo>
                                  <a:pt x="3294" y="80"/>
                                </a:lnTo>
                                <a:lnTo>
                                  <a:pt x="3351" y="45"/>
                                </a:lnTo>
                                <a:cubicBezTo>
                                  <a:pt x="3352" y="44"/>
                                  <a:pt x="3353" y="44"/>
                                  <a:pt x="3355" y="43"/>
                                </a:cubicBezTo>
                                <a:lnTo>
                                  <a:pt x="3411" y="19"/>
                                </a:lnTo>
                                <a:cubicBezTo>
                                  <a:pt x="3413" y="18"/>
                                  <a:pt x="3416" y="17"/>
                                  <a:pt x="3418" y="17"/>
                                </a:cubicBezTo>
                                <a:lnTo>
                                  <a:pt x="3476" y="7"/>
                                </a:lnTo>
                                <a:cubicBezTo>
                                  <a:pt x="3479" y="6"/>
                                  <a:pt x="3482" y="6"/>
                                  <a:pt x="3486" y="7"/>
                                </a:cubicBezTo>
                                <a:lnTo>
                                  <a:pt x="3547" y="15"/>
                                </a:lnTo>
                                <a:cubicBezTo>
                                  <a:pt x="3549" y="15"/>
                                  <a:pt x="3551" y="16"/>
                                  <a:pt x="3553" y="16"/>
                                </a:cubicBezTo>
                                <a:lnTo>
                                  <a:pt x="3615" y="38"/>
                                </a:lnTo>
                                <a:lnTo>
                                  <a:pt x="3682" y="71"/>
                                </a:lnTo>
                                <a:lnTo>
                                  <a:pt x="3747" y="109"/>
                                </a:lnTo>
                                <a:lnTo>
                                  <a:pt x="3811" y="145"/>
                                </a:lnTo>
                                <a:lnTo>
                                  <a:pt x="3875" y="176"/>
                                </a:lnTo>
                                <a:lnTo>
                                  <a:pt x="3935" y="196"/>
                                </a:lnTo>
                                <a:lnTo>
                                  <a:pt x="3929" y="195"/>
                                </a:lnTo>
                                <a:lnTo>
                                  <a:pt x="3993" y="204"/>
                                </a:lnTo>
                                <a:lnTo>
                                  <a:pt x="3984" y="204"/>
                                </a:lnTo>
                                <a:lnTo>
                                  <a:pt x="4048" y="195"/>
                                </a:lnTo>
                                <a:lnTo>
                                  <a:pt x="4042" y="196"/>
                                </a:lnTo>
                                <a:lnTo>
                                  <a:pt x="4105" y="174"/>
                                </a:lnTo>
                                <a:lnTo>
                                  <a:pt x="4164" y="144"/>
                                </a:lnTo>
                                <a:lnTo>
                                  <a:pt x="4226" y="109"/>
                                </a:lnTo>
                                <a:lnTo>
                                  <a:pt x="4287" y="72"/>
                                </a:lnTo>
                                <a:lnTo>
                                  <a:pt x="4354" y="40"/>
                                </a:lnTo>
                                <a:lnTo>
                                  <a:pt x="4421" y="16"/>
                                </a:lnTo>
                                <a:cubicBezTo>
                                  <a:pt x="4423" y="15"/>
                                  <a:pt x="4425" y="15"/>
                                  <a:pt x="4428" y="15"/>
                                </a:cubicBezTo>
                                <a:lnTo>
                                  <a:pt x="4493" y="7"/>
                                </a:lnTo>
                                <a:cubicBezTo>
                                  <a:pt x="4495" y="6"/>
                                  <a:pt x="4498" y="6"/>
                                  <a:pt x="4501" y="7"/>
                                </a:cubicBezTo>
                                <a:lnTo>
                                  <a:pt x="4568" y="17"/>
                                </a:lnTo>
                                <a:cubicBezTo>
                                  <a:pt x="4570" y="17"/>
                                  <a:pt x="4572" y="18"/>
                                  <a:pt x="4574" y="18"/>
                                </a:cubicBezTo>
                                <a:lnTo>
                                  <a:pt x="4643" y="42"/>
                                </a:lnTo>
                                <a:lnTo>
                                  <a:pt x="4717" y="78"/>
                                </a:lnTo>
                                <a:lnTo>
                                  <a:pt x="4790" y="116"/>
                                </a:lnTo>
                                <a:lnTo>
                                  <a:pt x="4860" y="154"/>
                                </a:lnTo>
                                <a:lnTo>
                                  <a:pt x="4928" y="188"/>
                                </a:lnTo>
                                <a:lnTo>
                                  <a:pt x="4991" y="209"/>
                                </a:lnTo>
                                <a:lnTo>
                                  <a:pt x="4985" y="208"/>
                                </a:lnTo>
                                <a:lnTo>
                                  <a:pt x="5049" y="217"/>
                                </a:lnTo>
                                <a:lnTo>
                                  <a:pt x="5040" y="217"/>
                                </a:lnTo>
                                <a:lnTo>
                                  <a:pt x="5100" y="208"/>
                                </a:lnTo>
                                <a:lnTo>
                                  <a:pt x="5092" y="210"/>
                                </a:lnTo>
                                <a:lnTo>
                                  <a:pt x="5148" y="186"/>
                                </a:lnTo>
                                <a:lnTo>
                                  <a:pt x="5144" y="188"/>
                                </a:lnTo>
                                <a:lnTo>
                                  <a:pt x="5197" y="155"/>
                                </a:lnTo>
                                <a:lnTo>
                                  <a:pt x="5247" y="118"/>
                                </a:lnTo>
                                <a:lnTo>
                                  <a:pt x="5299" y="79"/>
                                </a:lnTo>
                                <a:lnTo>
                                  <a:pt x="5357" y="44"/>
                                </a:lnTo>
                                <a:cubicBezTo>
                                  <a:pt x="5358" y="43"/>
                                  <a:pt x="5360" y="43"/>
                                  <a:pt x="5361" y="42"/>
                                </a:cubicBezTo>
                                <a:lnTo>
                                  <a:pt x="5418" y="18"/>
                                </a:lnTo>
                                <a:cubicBezTo>
                                  <a:pt x="5421" y="17"/>
                                  <a:pt x="5423" y="16"/>
                                  <a:pt x="5426" y="16"/>
                                </a:cubicBezTo>
                                <a:lnTo>
                                  <a:pt x="5487" y="7"/>
                                </a:lnTo>
                                <a:cubicBezTo>
                                  <a:pt x="5490" y="6"/>
                                  <a:pt x="5493" y="6"/>
                                  <a:pt x="5496" y="7"/>
                                </a:cubicBezTo>
                                <a:lnTo>
                                  <a:pt x="5562" y="16"/>
                                </a:lnTo>
                                <a:cubicBezTo>
                                  <a:pt x="5564" y="16"/>
                                  <a:pt x="5566" y="17"/>
                                  <a:pt x="5568" y="17"/>
                                </a:cubicBezTo>
                                <a:lnTo>
                                  <a:pt x="5639" y="41"/>
                                </a:lnTo>
                                <a:lnTo>
                                  <a:pt x="5715" y="75"/>
                                </a:lnTo>
                                <a:lnTo>
                                  <a:pt x="5790" y="115"/>
                                </a:lnTo>
                                <a:lnTo>
                                  <a:pt x="5864" y="154"/>
                                </a:lnTo>
                                <a:lnTo>
                                  <a:pt x="5936" y="186"/>
                                </a:lnTo>
                                <a:lnTo>
                                  <a:pt x="6004" y="209"/>
                                </a:lnTo>
                                <a:lnTo>
                                  <a:pt x="5998" y="208"/>
                                </a:lnTo>
                                <a:lnTo>
                                  <a:pt x="6064" y="217"/>
                                </a:lnTo>
                                <a:lnTo>
                                  <a:pt x="6055" y="217"/>
                                </a:lnTo>
                                <a:lnTo>
                                  <a:pt x="6116" y="208"/>
                                </a:lnTo>
                                <a:lnTo>
                                  <a:pt x="6108" y="210"/>
                                </a:lnTo>
                                <a:lnTo>
                                  <a:pt x="6165" y="187"/>
                                </a:lnTo>
                                <a:lnTo>
                                  <a:pt x="6161" y="189"/>
                                </a:lnTo>
                                <a:lnTo>
                                  <a:pt x="6216" y="156"/>
                                </a:lnTo>
                                <a:lnTo>
                                  <a:pt x="6266" y="120"/>
                                </a:lnTo>
                                <a:lnTo>
                                  <a:pt x="6318" y="81"/>
                                </a:lnTo>
                                <a:lnTo>
                                  <a:pt x="6374" y="46"/>
                                </a:lnTo>
                                <a:lnTo>
                                  <a:pt x="6433" y="19"/>
                                </a:lnTo>
                                <a:cubicBezTo>
                                  <a:pt x="6436" y="18"/>
                                  <a:pt x="6439" y="17"/>
                                  <a:pt x="6441" y="17"/>
                                </a:cubicBezTo>
                                <a:lnTo>
                                  <a:pt x="6501" y="7"/>
                                </a:lnTo>
                                <a:cubicBezTo>
                                  <a:pt x="6504" y="6"/>
                                  <a:pt x="6507" y="6"/>
                                  <a:pt x="6510" y="7"/>
                                </a:cubicBezTo>
                                <a:lnTo>
                                  <a:pt x="6574" y="14"/>
                                </a:lnTo>
                                <a:cubicBezTo>
                                  <a:pt x="6576" y="14"/>
                                  <a:pt x="6578" y="14"/>
                                  <a:pt x="6580" y="15"/>
                                </a:cubicBezTo>
                                <a:lnTo>
                                  <a:pt x="6647" y="35"/>
                                </a:lnTo>
                                <a:lnTo>
                                  <a:pt x="6718" y="64"/>
                                </a:lnTo>
                                <a:lnTo>
                                  <a:pt x="6790" y="99"/>
                                </a:lnTo>
                                <a:lnTo>
                                  <a:pt x="6861" y="133"/>
                                </a:lnTo>
                                <a:lnTo>
                                  <a:pt x="6931" y="163"/>
                                </a:lnTo>
                                <a:lnTo>
                                  <a:pt x="6998" y="186"/>
                                </a:lnTo>
                                <a:lnTo>
                                  <a:pt x="6993" y="185"/>
                                </a:lnTo>
                                <a:lnTo>
                                  <a:pt x="7060" y="197"/>
                                </a:lnTo>
                                <a:lnTo>
                                  <a:pt x="7054" y="196"/>
                                </a:lnTo>
                                <a:lnTo>
                                  <a:pt x="7123" y="196"/>
                                </a:lnTo>
                                <a:lnTo>
                                  <a:pt x="7191" y="188"/>
                                </a:lnTo>
                                <a:lnTo>
                                  <a:pt x="7263" y="172"/>
                                </a:lnTo>
                                <a:lnTo>
                                  <a:pt x="7334" y="153"/>
                                </a:lnTo>
                                <a:lnTo>
                                  <a:pt x="7401" y="133"/>
                                </a:lnTo>
                                <a:lnTo>
                                  <a:pt x="7461" y="113"/>
                                </a:lnTo>
                                <a:lnTo>
                                  <a:pt x="7514" y="97"/>
                                </a:lnTo>
                                <a:lnTo>
                                  <a:pt x="7553" y="87"/>
                                </a:lnTo>
                                <a:lnTo>
                                  <a:pt x="7570" y="148"/>
                                </a:lnTo>
                                <a:lnTo>
                                  <a:pt x="7533" y="158"/>
                                </a:lnTo>
                                <a:lnTo>
                                  <a:pt x="7481" y="174"/>
                                </a:lnTo>
                                <a:lnTo>
                                  <a:pt x="7420" y="194"/>
                                </a:lnTo>
                                <a:lnTo>
                                  <a:pt x="7351" y="215"/>
                                </a:lnTo>
                                <a:lnTo>
                                  <a:pt x="7276" y="235"/>
                                </a:lnTo>
                                <a:lnTo>
                                  <a:pt x="7199" y="251"/>
                                </a:lnTo>
                                <a:lnTo>
                                  <a:pt x="7123" y="260"/>
                                </a:lnTo>
                                <a:lnTo>
                                  <a:pt x="7054" y="260"/>
                                </a:lnTo>
                                <a:cubicBezTo>
                                  <a:pt x="7053" y="260"/>
                                  <a:pt x="7051" y="260"/>
                                  <a:pt x="7049" y="260"/>
                                </a:cubicBezTo>
                                <a:lnTo>
                                  <a:pt x="6982" y="248"/>
                                </a:lnTo>
                                <a:cubicBezTo>
                                  <a:pt x="6980" y="248"/>
                                  <a:pt x="6979" y="247"/>
                                  <a:pt x="6977" y="247"/>
                                </a:cubicBezTo>
                                <a:lnTo>
                                  <a:pt x="6906" y="222"/>
                                </a:lnTo>
                                <a:lnTo>
                                  <a:pt x="6834" y="190"/>
                                </a:lnTo>
                                <a:lnTo>
                                  <a:pt x="6762" y="156"/>
                                </a:lnTo>
                                <a:lnTo>
                                  <a:pt x="6694" y="123"/>
                                </a:lnTo>
                                <a:lnTo>
                                  <a:pt x="6628" y="96"/>
                                </a:lnTo>
                                <a:lnTo>
                                  <a:pt x="6561" y="76"/>
                                </a:lnTo>
                                <a:lnTo>
                                  <a:pt x="6567" y="77"/>
                                </a:lnTo>
                                <a:lnTo>
                                  <a:pt x="6503" y="70"/>
                                </a:lnTo>
                                <a:lnTo>
                                  <a:pt x="6512" y="70"/>
                                </a:lnTo>
                                <a:lnTo>
                                  <a:pt x="6452" y="80"/>
                                </a:lnTo>
                                <a:lnTo>
                                  <a:pt x="6460" y="78"/>
                                </a:lnTo>
                                <a:lnTo>
                                  <a:pt x="6407" y="101"/>
                                </a:lnTo>
                                <a:lnTo>
                                  <a:pt x="6356" y="132"/>
                                </a:lnTo>
                                <a:lnTo>
                                  <a:pt x="6303" y="171"/>
                                </a:lnTo>
                                <a:lnTo>
                                  <a:pt x="6249" y="211"/>
                                </a:lnTo>
                                <a:lnTo>
                                  <a:pt x="6194" y="244"/>
                                </a:lnTo>
                                <a:cubicBezTo>
                                  <a:pt x="6192" y="245"/>
                                  <a:pt x="6191" y="246"/>
                                  <a:pt x="6189" y="246"/>
                                </a:cubicBezTo>
                                <a:lnTo>
                                  <a:pt x="6132" y="269"/>
                                </a:lnTo>
                                <a:cubicBezTo>
                                  <a:pt x="6130" y="270"/>
                                  <a:pt x="6128" y="271"/>
                                  <a:pt x="6125" y="271"/>
                                </a:cubicBezTo>
                                <a:lnTo>
                                  <a:pt x="6064" y="280"/>
                                </a:lnTo>
                                <a:cubicBezTo>
                                  <a:pt x="6061" y="281"/>
                                  <a:pt x="6058" y="281"/>
                                  <a:pt x="6055" y="280"/>
                                </a:cubicBezTo>
                                <a:lnTo>
                                  <a:pt x="5989" y="271"/>
                                </a:lnTo>
                                <a:cubicBezTo>
                                  <a:pt x="5987" y="271"/>
                                  <a:pt x="5985" y="270"/>
                                  <a:pt x="5983" y="270"/>
                                </a:cubicBezTo>
                                <a:lnTo>
                                  <a:pt x="5909" y="245"/>
                                </a:lnTo>
                                <a:lnTo>
                                  <a:pt x="5835" y="211"/>
                                </a:lnTo>
                                <a:lnTo>
                                  <a:pt x="5761" y="172"/>
                                </a:lnTo>
                                <a:lnTo>
                                  <a:pt x="5688" y="134"/>
                                </a:lnTo>
                                <a:lnTo>
                                  <a:pt x="5618" y="102"/>
                                </a:lnTo>
                                <a:lnTo>
                                  <a:pt x="5547" y="78"/>
                                </a:lnTo>
                                <a:lnTo>
                                  <a:pt x="5553" y="79"/>
                                </a:lnTo>
                                <a:lnTo>
                                  <a:pt x="5487" y="70"/>
                                </a:lnTo>
                                <a:lnTo>
                                  <a:pt x="5496" y="70"/>
                                </a:lnTo>
                                <a:lnTo>
                                  <a:pt x="5435" y="79"/>
                                </a:lnTo>
                                <a:lnTo>
                                  <a:pt x="5443" y="77"/>
                                </a:lnTo>
                                <a:lnTo>
                                  <a:pt x="5386" y="101"/>
                                </a:lnTo>
                                <a:lnTo>
                                  <a:pt x="5390" y="99"/>
                                </a:lnTo>
                                <a:lnTo>
                                  <a:pt x="5338" y="130"/>
                                </a:lnTo>
                                <a:lnTo>
                                  <a:pt x="5285" y="169"/>
                                </a:lnTo>
                                <a:lnTo>
                                  <a:pt x="5230" y="210"/>
                                </a:lnTo>
                                <a:lnTo>
                                  <a:pt x="5177" y="243"/>
                                </a:lnTo>
                                <a:cubicBezTo>
                                  <a:pt x="5176" y="243"/>
                                  <a:pt x="5175" y="244"/>
                                  <a:pt x="5173" y="245"/>
                                </a:cubicBezTo>
                                <a:lnTo>
                                  <a:pt x="5117" y="269"/>
                                </a:lnTo>
                                <a:cubicBezTo>
                                  <a:pt x="5115" y="270"/>
                                  <a:pt x="5112" y="271"/>
                                  <a:pt x="5109" y="271"/>
                                </a:cubicBezTo>
                                <a:lnTo>
                                  <a:pt x="5049" y="280"/>
                                </a:lnTo>
                                <a:cubicBezTo>
                                  <a:pt x="5046" y="281"/>
                                  <a:pt x="5043" y="281"/>
                                  <a:pt x="5040" y="280"/>
                                </a:cubicBezTo>
                                <a:lnTo>
                                  <a:pt x="4976" y="271"/>
                                </a:lnTo>
                                <a:cubicBezTo>
                                  <a:pt x="4974" y="271"/>
                                  <a:pt x="4972" y="270"/>
                                  <a:pt x="4970" y="270"/>
                                </a:cubicBezTo>
                                <a:lnTo>
                                  <a:pt x="4899" y="245"/>
                                </a:lnTo>
                                <a:lnTo>
                                  <a:pt x="4829" y="211"/>
                                </a:lnTo>
                                <a:lnTo>
                                  <a:pt x="4759" y="173"/>
                                </a:lnTo>
                                <a:lnTo>
                                  <a:pt x="4690" y="135"/>
                                </a:lnTo>
                                <a:lnTo>
                                  <a:pt x="4622" y="103"/>
                                </a:lnTo>
                                <a:lnTo>
                                  <a:pt x="4553" y="79"/>
                                </a:lnTo>
                                <a:lnTo>
                                  <a:pt x="4559" y="80"/>
                                </a:lnTo>
                                <a:lnTo>
                                  <a:pt x="4492" y="70"/>
                                </a:lnTo>
                                <a:lnTo>
                                  <a:pt x="4500" y="70"/>
                                </a:lnTo>
                                <a:lnTo>
                                  <a:pt x="4435" y="78"/>
                                </a:lnTo>
                                <a:lnTo>
                                  <a:pt x="4442" y="77"/>
                                </a:lnTo>
                                <a:lnTo>
                                  <a:pt x="4381" y="97"/>
                                </a:lnTo>
                                <a:lnTo>
                                  <a:pt x="4320" y="127"/>
                                </a:lnTo>
                                <a:lnTo>
                                  <a:pt x="4257" y="164"/>
                                </a:lnTo>
                                <a:lnTo>
                                  <a:pt x="4193" y="201"/>
                                </a:lnTo>
                                <a:lnTo>
                                  <a:pt x="4126" y="235"/>
                                </a:lnTo>
                                <a:lnTo>
                                  <a:pt x="4063" y="257"/>
                                </a:lnTo>
                                <a:cubicBezTo>
                                  <a:pt x="4061" y="257"/>
                                  <a:pt x="4059" y="258"/>
                                  <a:pt x="4057" y="258"/>
                                </a:cubicBezTo>
                                <a:lnTo>
                                  <a:pt x="3993" y="267"/>
                                </a:lnTo>
                                <a:cubicBezTo>
                                  <a:pt x="3990" y="268"/>
                                  <a:pt x="3987" y="268"/>
                                  <a:pt x="3984" y="267"/>
                                </a:cubicBezTo>
                                <a:lnTo>
                                  <a:pt x="3920" y="258"/>
                                </a:lnTo>
                                <a:cubicBezTo>
                                  <a:pt x="3918" y="258"/>
                                  <a:pt x="3916" y="257"/>
                                  <a:pt x="3914" y="257"/>
                                </a:cubicBezTo>
                                <a:lnTo>
                                  <a:pt x="3846" y="233"/>
                                </a:lnTo>
                                <a:lnTo>
                                  <a:pt x="3780" y="200"/>
                                </a:lnTo>
                                <a:lnTo>
                                  <a:pt x="3715" y="164"/>
                                </a:lnTo>
                                <a:lnTo>
                                  <a:pt x="3653" y="128"/>
                                </a:lnTo>
                                <a:lnTo>
                                  <a:pt x="3594" y="99"/>
                                </a:lnTo>
                                <a:lnTo>
                                  <a:pt x="3532" y="77"/>
                                </a:lnTo>
                                <a:lnTo>
                                  <a:pt x="3538" y="78"/>
                                </a:lnTo>
                                <a:lnTo>
                                  <a:pt x="3477" y="70"/>
                                </a:lnTo>
                                <a:lnTo>
                                  <a:pt x="3487" y="70"/>
                                </a:lnTo>
                                <a:lnTo>
                                  <a:pt x="3429" y="80"/>
                                </a:lnTo>
                                <a:lnTo>
                                  <a:pt x="3436" y="78"/>
                                </a:lnTo>
                                <a:lnTo>
                                  <a:pt x="3380" y="102"/>
                                </a:lnTo>
                                <a:lnTo>
                                  <a:pt x="3384" y="100"/>
                                </a:lnTo>
                                <a:lnTo>
                                  <a:pt x="3331" y="132"/>
                                </a:lnTo>
                                <a:lnTo>
                                  <a:pt x="3278" y="171"/>
                                </a:lnTo>
                                <a:lnTo>
                                  <a:pt x="3222" y="210"/>
                                </a:lnTo>
                                <a:lnTo>
                                  <a:pt x="3167" y="244"/>
                                </a:lnTo>
                                <a:cubicBezTo>
                                  <a:pt x="3166" y="245"/>
                                  <a:pt x="3164" y="245"/>
                                  <a:pt x="3162" y="246"/>
                                </a:cubicBezTo>
                                <a:lnTo>
                                  <a:pt x="3105" y="269"/>
                                </a:lnTo>
                                <a:cubicBezTo>
                                  <a:pt x="3103" y="270"/>
                                  <a:pt x="3101" y="271"/>
                                  <a:pt x="3098" y="271"/>
                                </a:cubicBezTo>
                                <a:lnTo>
                                  <a:pt x="3039" y="280"/>
                                </a:lnTo>
                                <a:cubicBezTo>
                                  <a:pt x="3036" y="281"/>
                                  <a:pt x="3033" y="281"/>
                                  <a:pt x="3030" y="280"/>
                                </a:cubicBezTo>
                                <a:lnTo>
                                  <a:pt x="2968" y="271"/>
                                </a:lnTo>
                                <a:cubicBezTo>
                                  <a:pt x="2965" y="271"/>
                                  <a:pt x="2963" y="270"/>
                                  <a:pt x="2961" y="269"/>
                                </a:cubicBezTo>
                                <a:lnTo>
                                  <a:pt x="2895" y="243"/>
                                </a:lnTo>
                                <a:lnTo>
                                  <a:pt x="2828" y="208"/>
                                </a:lnTo>
                                <a:lnTo>
                                  <a:pt x="2761" y="169"/>
                                </a:lnTo>
                                <a:lnTo>
                                  <a:pt x="2696" y="130"/>
                                </a:lnTo>
                                <a:lnTo>
                                  <a:pt x="2632" y="98"/>
                                </a:lnTo>
                                <a:lnTo>
                                  <a:pt x="2564" y="73"/>
                                </a:lnTo>
                                <a:lnTo>
                                  <a:pt x="2571" y="74"/>
                                </a:lnTo>
                                <a:lnTo>
                                  <a:pt x="2503" y="64"/>
                                </a:lnTo>
                                <a:lnTo>
                                  <a:pt x="2511" y="64"/>
                                </a:lnTo>
                                <a:lnTo>
                                  <a:pt x="2443" y="72"/>
                                </a:lnTo>
                                <a:lnTo>
                                  <a:pt x="2449" y="71"/>
                                </a:lnTo>
                                <a:lnTo>
                                  <a:pt x="2382" y="91"/>
                                </a:lnTo>
                                <a:lnTo>
                                  <a:pt x="2315" y="121"/>
                                </a:lnTo>
                                <a:lnTo>
                                  <a:pt x="2245" y="158"/>
                                </a:lnTo>
                                <a:lnTo>
                                  <a:pt x="2174" y="194"/>
                                </a:lnTo>
                                <a:lnTo>
                                  <a:pt x="2101" y="228"/>
                                </a:lnTo>
                                <a:lnTo>
                                  <a:pt x="2034" y="250"/>
                                </a:lnTo>
                                <a:cubicBezTo>
                                  <a:pt x="2033" y="250"/>
                                  <a:pt x="2031" y="251"/>
                                  <a:pt x="2029" y="251"/>
                                </a:cubicBezTo>
                                <a:lnTo>
                                  <a:pt x="1963" y="260"/>
                                </a:lnTo>
                                <a:cubicBezTo>
                                  <a:pt x="1960" y="261"/>
                                  <a:pt x="1957" y="261"/>
                                  <a:pt x="1954" y="260"/>
                                </a:cubicBezTo>
                                <a:lnTo>
                                  <a:pt x="1890" y="252"/>
                                </a:lnTo>
                                <a:cubicBezTo>
                                  <a:pt x="1888" y="252"/>
                                  <a:pt x="1886" y="251"/>
                                  <a:pt x="1884" y="251"/>
                                </a:cubicBezTo>
                                <a:lnTo>
                                  <a:pt x="1818" y="228"/>
                                </a:lnTo>
                                <a:lnTo>
                                  <a:pt x="1756" y="197"/>
                                </a:lnTo>
                                <a:lnTo>
                                  <a:pt x="1695" y="163"/>
                                </a:lnTo>
                                <a:lnTo>
                                  <a:pt x="1637" y="129"/>
                                </a:lnTo>
                                <a:lnTo>
                                  <a:pt x="1581" y="100"/>
                                </a:lnTo>
                                <a:lnTo>
                                  <a:pt x="1521" y="78"/>
                                </a:lnTo>
                                <a:lnTo>
                                  <a:pt x="1528" y="79"/>
                                </a:lnTo>
                                <a:lnTo>
                                  <a:pt x="1467" y="70"/>
                                </a:lnTo>
                                <a:lnTo>
                                  <a:pt x="1475" y="70"/>
                                </a:lnTo>
                                <a:lnTo>
                                  <a:pt x="1414" y="77"/>
                                </a:lnTo>
                                <a:lnTo>
                                  <a:pt x="1420" y="76"/>
                                </a:lnTo>
                                <a:lnTo>
                                  <a:pt x="1363" y="95"/>
                                </a:lnTo>
                                <a:lnTo>
                                  <a:pt x="1304" y="122"/>
                                </a:lnTo>
                                <a:lnTo>
                                  <a:pt x="1243" y="155"/>
                                </a:lnTo>
                                <a:lnTo>
                                  <a:pt x="1181" y="187"/>
                                </a:lnTo>
                                <a:lnTo>
                                  <a:pt x="1116" y="218"/>
                                </a:lnTo>
                                <a:lnTo>
                                  <a:pt x="1055" y="238"/>
                                </a:lnTo>
                                <a:cubicBezTo>
                                  <a:pt x="1054" y="238"/>
                                  <a:pt x="1052" y="239"/>
                                  <a:pt x="1050" y="239"/>
                                </a:cubicBezTo>
                                <a:lnTo>
                                  <a:pt x="989" y="247"/>
                                </a:lnTo>
                                <a:cubicBezTo>
                                  <a:pt x="986" y="248"/>
                                  <a:pt x="983" y="248"/>
                                  <a:pt x="981" y="247"/>
                                </a:cubicBezTo>
                                <a:lnTo>
                                  <a:pt x="920" y="240"/>
                                </a:lnTo>
                                <a:cubicBezTo>
                                  <a:pt x="918" y="240"/>
                                  <a:pt x="916" y="240"/>
                                  <a:pt x="914" y="239"/>
                                </a:cubicBezTo>
                                <a:lnTo>
                                  <a:pt x="850" y="219"/>
                                </a:lnTo>
                                <a:lnTo>
                                  <a:pt x="787" y="192"/>
                                </a:lnTo>
                                <a:lnTo>
                                  <a:pt x="727" y="161"/>
                                </a:lnTo>
                                <a:lnTo>
                                  <a:pt x="667" y="130"/>
                                </a:lnTo>
                                <a:lnTo>
                                  <a:pt x="609" y="103"/>
                                </a:lnTo>
                                <a:lnTo>
                                  <a:pt x="548" y="81"/>
                                </a:lnTo>
                                <a:lnTo>
                                  <a:pt x="552" y="82"/>
                                </a:lnTo>
                                <a:lnTo>
                                  <a:pt x="491" y="70"/>
                                </a:lnTo>
                                <a:lnTo>
                                  <a:pt x="496" y="70"/>
                                </a:lnTo>
                                <a:lnTo>
                                  <a:pt x="438" y="68"/>
                                </a:lnTo>
                                <a:lnTo>
                                  <a:pt x="381" y="71"/>
                                </a:lnTo>
                                <a:lnTo>
                                  <a:pt x="262" y="90"/>
                                </a:lnTo>
                                <a:lnTo>
                                  <a:pt x="141" y="122"/>
                                </a:lnTo>
                                <a:lnTo>
                                  <a:pt x="19" y="161"/>
                                </a:lnTo>
                                <a:lnTo>
                                  <a:pt x="0" y="100"/>
                                </a:lnTo>
                                <a:close/>
                              </a:path>
                            </a:pathLst>
                          </a:custGeom>
                          <a:solidFill>
                            <a:srgbClr val="3399FF"/>
                          </a:solidFill>
                          <a:ln w="0" cap="flat">
                            <a:solidFill>
                              <a:srgbClr val="3399FF"/>
                            </a:solidFill>
                            <a:prstDash val="solid"/>
                            <a:round/>
                            <a:headEnd/>
                            <a:tailEnd/>
                          </a:ln>
                        </wps:spPr>
                        <wps:bodyPr rot="0" vert="horz" wrap="square" lIns="91440" tIns="45720" rIns="91440" bIns="45720" anchor="t" anchorCtr="0" upright="1">
                          <a:noAutofit/>
                        </wps:bodyPr>
                      </wps:wsp>
                      <wps:wsp>
                        <wps:cNvPr id="409" name="Freeform 265"/>
                        <wps:cNvSpPr>
                          <a:spLocks/>
                        </wps:cNvSpPr>
                        <wps:spPr bwMode="auto">
                          <a:xfrm>
                            <a:off x="638810" y="848360"/>
                            <a:ext cx="2043430" cy="71755"/>
                          </a:xfrm>
                          <a:custGeom>
                            <a:avLst/>
                            <a:gdLst>
                              <a:gd name="T0" fmla="*/ 376 w 7570"/>
                              <a:gd name="T1" fmla="*/ 194 h 266"/>
                              <a:gd name="T2" fmla="*/ 668 w 7570"/>
                              <a:gd name="T3" fmla="*/ 140 h 266"/>
                              <a:gd name="T4" fmla="*/ 920 w 7570"/>
                              <a:gd name="T5" fmla="*/ 39 h 266"/>
                              <a:gd name="T6" fmla="*/ 1116 w 7570"/>
                              <a:gd name="T7" fmla="*/ 59 h 266"/>
                              <a:gd name="T8" fmla="*/ 1420 w 7570"/>
                              <a:gd name="T9" fmla="*/ 191 h 266"/>
                              <a:gd name="T10" fmla="*/ 1522 w 7570"/>
                              <a:gd name="T11" fmla="*/ 189 h 266"/>
                              <a:gd name="T12" fmla="*/ 1819 w 7570"/>
                              <a:gd name="T13" fmla="*/ 48 h 266"/>
                              <a:gd name="T14" fmla="*/ 2028 w 7570"/>
                              <a:gd name="T15" fmla="*/ 27 h 266"/>
                              <a:gd name="T16" fmla="*/ 2314 w 7570"/>
                              <a:gd name="T17" fmla="*/ 149 h 266"/>
                              <a:gd name="T18" fmla="*/ 2503 w 7570"/>
                              <a:gd name="T19" fmla="*/ 202 h 266"/>
                              <a:gd name="T20" fmla="*/ 2762 w 7570"/>
                              <a:gd name="T21" fmla="*/ 104 h 266"/>
                              <a:gd name="T22" fmla="*/ 3030 w 7570"/>
                              <a:gd name="T23" fmla="*/ 1 h 266"/>
                              <a:gd name="T24" fmla="*/ 3221 w 7570"/>
                              <a:gd name="T25" fmla="*/ 64 h 266"/>
                              <a:gd name="T26" fmla="*/ 3428 w 7570"/>
                              <a:gd name="T27" fmla="*/ 187 h 266"/>
                              <a:gd name="T28" fmla="*/ 3594 w 7570"/>
                              <a:gd name="T29" fmla="*/ 169 h 266"/>
                              <a:gd name="T30" fmla="*/ 3914 w 7570"/>
                              <a:gd name="T31" fmla="*/ 22 h 266"/>
                              <a:gd name="T32" fmla="*/ 4063 w 7570"/>
                              <a:gd name="T33" fmla="*/ 22 h 266"/>
                              <a:gd name="T34" fmla="*/ 4381 w 7570"/>
                              <a:gd name="T35" fmla="*/ 170 h 266"/>
                              <a:gd name="T36" fmla="*/ 4559 w 7570"/>
                              <a:gd name="T37" fmla="*/ 187 h 266"/>
                              <a:gd name="T38" fmla="*/ 4830 w 7570"/>
                              <a:gd name="T39" fmla="*/ 65 h 266"/>
                              <a:gd name="T40" fmla="*/ 5049 w 7570"/>
                              <a:gd name="T41" fmla="*/ 1 h 266"/>
                              <a:gd name="T42" fmla="*/ 5230 w 7570"/>
                              <a:gd name="T43" fmla="*/ 67 h 266"/>
                              <a:gd name="T44" fmla="*/ 5442 w 7570"/>
                              <a:gd name="T45" fmla="*/ 190 h 266"/>
                              <a:gd name="T46" fmla="*/ 5548 w 7570"/>
                              <a:gd name="T47" fmla="*/ 189 h 266"/>
                              <a:gd name="T48" fmla="*/ 5910 w 7570"/>
                              <a:gd name="T49" fmla="*/ 33 h 266"/>
                              <a:gd name="T50" fmla="*/ 6125 w 7570"/>
                              <a:gd name="T51" fmla="*/ 9 h 266"/>
                              <a:gd name="T52" fmla="*/ 6302 w 7570"/>
                              <a:gd name="T53" fmla="*/ 102 h 266"/>
                              <a:gd name="T54" fmla="*/ 6511 w 7570"/>
                              <a:gd name="T55" fmla="*/ 196 h 266"/>
                              <a:gd name="T56" fmla="*/ 6695 w 7570"/>
                              <a:gd name="T57" fmla="*/ 147 h 266"/>
                              <a:gd name="T58" fmla="*/ 6982 w 7570"/>
                              <a:gd name="T59" fmla="*/ 30 h 266"/>
                              <a:gd name="T60" fmla="*/ 7349 w 7570"/>
                              <a:gd name="T61" fmla="*/ 61 h 266"/>
                              <a:gd name="T62" fmla="*/ 7553 w 7570"/>
                              <a:gd name="T63" fmla="*/ 185 h 266"/>
                              <a:gd name="T64" fmla="*/ 7191 w 7570"/>
                              <a:gd name="T65" fmla="*/ 91 h 266"/>
                              <a:gd name="T66" fmla="*/ 6998 w 7570"/>
                              <a:gd name="T67" fmla="*/ 92 h 266"/>
                              <a:gd name="T68" fmla="*/ 6646 w 7570"/>
                              <a:gd name="T69" fmla="*/ 233 h 266"/>
                              <a:gd name="T70" fmla="*/ 6442 w 7570"/>
                              <a:gd name="T71" fmla="*/ 250 h 266"/>
                              <a:gd name="T72" fmla="*/ 6217 w 7570"/>
                              <a:gd name="T73" fmla="*/ 121 h 266"/>
                              <a:gd name="T74" fmla="*/ 6055 w 7570"/>
                              <a:gd name="T75" fmla="*/ 64 h 266"/>
                              <a:gd name="T76" fmla="*/ 5863 w 7570"/>
                              <a:gd name="T77" fmla="*/ 123 h 266"/>
                              <a:gd name="T78" fmla="*/ 5561 w 7570"/>
                              <a:gd name="T79" fmla="*/ 251 h 266"/>
                              <a:gd name="T80" fmla="*/ 5362 w 7570"/>
                              <a:gd name="T81" fmla="*/ 227 h 266"/>
                              <a:gd name="T82" fmla="*/ 5144 w 7570"/>
                              <a:gd name="T83" fmla="*/ 90 h 266"/>
                              <a:gd name="T84" fmla="*/ 5048 w 7570"/>
                              <a:gd name="T85" fmla="*/ 64 h 266"/>
                              <a:gd name="T86" fmla="*/ 4789 w 7570"/>
                              <a:gd name="T87" fmla="*/ 157 h 266"/>
                              <a:gd name="T88" fmla="*/ 4501 w 7570"/>
                              <a:gd name="T89" fmla="*/ 259 h 266"/>
                              <a:gd name="T90" fmla="*/ 4288 w 7570"/>
                              <a:gd name="T91" fmla="*/ 199 h 266"/>
                              <a:gd name="T92" fmla="*/ 4048 w 7570"/>
                              <a:gd name="T93" fmla="*/ 84 h 266"/>
                              <a:gd name="T94" fmla="*/ 3874 w 7570"/>
                              <a:gd name="T95" fmla="*/ 103 h 266"/>
                              <a:gd name="T96" fmla="*/ 3553 w 7570"/>
                              <a:gd name="T97" fmla="*/ 251 h 266"/>
                              <a:gd name="T98" fmla="*/ 3411 w 7570"/>
                              <a:gd name="T99" fmla="*/ 248 h 266"/>
                              <a:gd name="T100" fmla="*/ 3139 w 7570"/>
                              <a:gd name="T101" fmla="*/ 92 h 266"/>
                              <a:gd name="T102" fmla="*/ 2977 w 7570"/>
                              <a:gd name="T103" fmla="*/ 73 h 266"/>
                              <a:gd name="T104" fmla="*/ 2724 w 7570"/>
                              <a:gd name="T105" fmla="*/ 197 h 266"/>
                              <a:gd name="T106" fmla="*/ 2504 w 7570"/>
                              <a:gd name="T107" fmla="*/ 265 h 266"/>
                              <a:gd name="T108" fmla="*/ 2216 w 7570"/>
                              <a:gd name="T109" fmla="*/ 172 h 266"/>
                              <a:gd name="T110" fmla="*/ 1955 w 7570"/>
                              <a:gd name="T111" fmla="*/ 82 h 266"/>
                              <a:gd name="T112" fmla="*/ 1787 w 7570"/>
                              <a:gd name="T113" fmla="*/ 134 h 266"/>
                              <a:gd name="T114" fmla="*/ 1537 w 7570"/>
                              <a:gd name="T115" fmla="*/ 251 h 266"/>
                              <a:gd name="T116" fmla="*/ 1337 w 7570"/>
                              <a:gd name="T117" fmla="*/ 232 h 266"/>
                              <a:gd name="T118" fmla="*/ 1036 w 7570"/>
                              <a:gd name="T119" fmla="*/ 101 h 266"/>
                              <a:gd name="T120" fmla="*/ 932 w 7570"/>
                              <a:gd name="T121" fmla="*/ 101 h 266"/>
                              <a:gd name="T122" fmla="*/ 629 w 7570"/>
                              <a:gd name="T123" fmla="*/ 227 h 266"/>
                              <a:gd name="T124" fmla="*/ 371 w 7570"/>
                              <a:gd name="T125" fmla="*/ 258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570" h="266">
                                <a:moveTo>
                                  <a:pt x="19" y="112"/>
                                </a:moveTo>
                                <a:lnTo>
                                  <a:pt x="141" y="148"/>
                                </a:lnTo>
                                <a:lnTo>
                                  <a:pt x="261" y="176"/>
                                </a:lnTo>
                                <a:lnTo>
                                  <a:pt x="380" y="195"/>
                                </a:lnTo>
                                <a:lnTo>
                                  <a:pt x="376" y="194"/>
                                </a:lnTo>
                                <a:lnTo>
                                  <a:pt x="498" y="195"/>
                                </a:lnTo>
                                <a:lnTo>
                                  <a:pt x="492" y="196"/>
                                </a:lnTo>
                                <a:lnTo>
                                  <a:pt x="553" y="185"/>
                                </a:lnTo>
                                <a:lnTo>
                                  <a:pt x="609" y="166"/>
                                </a:lnTo>
                                <a:lnTo>
                                  <a:pt x="668" y="140"/>
                                </a:lnTo>
                                <a:lnTo>
                                  <a:pt x="728" y="112"/>
                                </a:lnTo>
                                <a:lnTo>
                                  <a:pt x="788" y="83"/>
                                </a:lnTo>
                                <a:lnTo>
                                  <a:pt x="851" y="58"/>
                                </a:lnTo>
                                <a:lnTo>
                                  <a:pt x="915" y="40"/>
                                </a:lnTo>
                                <a:cubicBezTo>
                                  <a:pt x="916" y="39"/>
                                  <a:pt x="918" y="39"/>
                                  <a:pt x="920" y="39"/>
                                </a:cubicBezTo>
                                <a:lnTo>
                                  <a:pt x="981" y="32"/>
                                </a:lnTo>
                                <a:cubicBezTo>
                                  <a:pt x="983" y="31"/>
                                  <a:pt x="986" y="31"/>
                                  <a:pt x="988" y="32"/>
                                </a:cubicBezTo>
                                <a:lnTo>
                                  <a:pt x="1049" y="39"/>
                                </a:lnTo>
                                <a:cubicBezTo>
                                  <a:pt x="1051" y="39"/>
                                  <a:pt x="1053" y="39"/>
                                  <a:pt x="1055" y="40"/>
                                </a:cubicBezTo>
                                <a:lnTo>
                                  <a:pt x="1116" y="59"/>
                                </a:lnTo>
                                <a:lnTo>
                                  <a:pt x="1180" y="86"/>
                                </a:lnTo>
                                <a:lnTo>
                                  <a:pt x="1243" y="118"/>
                                </a:lnTo>
                                <a:lnTo>
                                  <a:pt x="1303" y="148"/>
                                </a:lnTo>
                                <a:lnTo>
                                  <a:pt x="1362" y="173"/>
                                </a:lnTo>
                                <a:lnTo>
                                  <a:pt x="1420" y="191"/>
                                </a:lnTo>
                                <a:lnTo>
                                  <a:pt x="1414" y="190"/>
                                </a:lnTo>
                                <a:lnTo>
                                  <a:pt x="1475" y="196"/>
                                </a:lnTo>
                                <a:lnTo>
                                  <a:pt x="1467" y="196"/>
                                </a:lnTo>
                                <a:lnTo>
                                  <a:pt x="1528" y="188"/>
                                </a:lnTo>
                                <a:lnTo>
                                  <a:pt x="1522" y="189"/>
                                </a:lnTo>
                                <a:lnTo>
                                  <a:pt x="1582" y="168"/>
                                </a:lnTo>
                                <a:lnTo>
                                  <a:pt x="1638" y="142"/>
                                </a:lnTo>
                                <a:lnTo>
                                  <a:pt x="1696" y="109"/>
                                </a:lnTo>
                                <a:lnTo>
                                  <a:pt x="1756" y="77"/>
                                </a:lnTo>
                                <a:lnTo>
                                  <a:pt x="1819" y="48"/>
                                </a:lnTo>
                                <a:lnTo>
                                  <a:pt x="1885" y="27"/>
                                </a:lnTo>
                                <a:cubicBezTo>
                                  <a:pt x="1887" y="26"/>
                                  <a:pt x="1889" y="26"/>
                                  <a:pt x="1891" y="26"/>
                                </a:cubicBezTo>
                                <a:lnTo>
                                  <a:pt x="1955" y="19"/>
                                </a:lnTo>
                                <a:cubicBezTo>
                                  <a:pt x="1957" y="18"/>
                                  <a:pt x="1960" y="18"/>
                                  <a:pt x="1962" y="19"/>
                                </a:cubicBezTo>
                                <a:lnTo>
                                  <a:pt x="2028" y="27"/>
                                </a:lnTo>
                                <a:cubicBezTo>
                                  <a:pt x="2030" y="27"/>
                                  <a:pt x="2032" y="27"/>
                                  <a:pt x="2034" y="28"/>
                                </a:cubicBezTo>
                                <a:lnTo>
                                  <a:pt x="2101" y="49"/>
                                </a:lnTo>
                                <a:lnTo>
                                  <a:pt x="2173" y="80"/>
                                </a:lnTo>
                                <a:lnTo>
                                  <a:pt x="2244" y="115"/>
                                </a:lnTo>
                                <a:lnTo>
                                  <a:pt x="2314" y="149"/>
                                </a:lnTo>
                                <a:lnTo>
                                  <a:pt x="2382" y="177"/>
                                </a:lnTo>
                                <a:lnTo>
                                  <a:pt x="2448" y="196"/>
                                </a:lnTo>
                                <a:lnTo>
                                  <a:pt x="2443" y="195"/>
                                </a:lnTo>
                                <a:lnTo>
                                  <a:pt x="2511" y="202"/>
                                </a:lnTo>
                                <a:lnTo>
                                  <a:pt x="2503" y="202"/>
                                </a:lnTo>
                                <a:lnTo>
                                  <a:pt x="2571" y="193"/>
                                </a:lnTo>
                                <a:lnTo>
                                  <a:pt x="2565" y="194"/>
                                </a:lnTo>
                                <a:lnTo>
                                  <a:pt x="2633" y="170"/>
                                </a:lnTo>
                                <a:lnTo>
                                  <a:pt x="2697" y="140"/>
                                </a:lnTo>
                                <a:lnTo>
                                  <a:pt x="2762" y="104"/>
                                </a:lnTo>
                                <a:lnTo>
                                  <a:pt x="2829" y="67"/>
                                </a:lnTo>
                                <a:lnTo>
                                  <a:pt x="2895" y="35"/>
                                </a:lnTo>
                                <a:lnTo>
                                  <a:pt x="2962" y="11"/>
                                </a:lnTo>
                                <a:cubicBezTo>
                                  <a:pt x="2964" y="11"/>
                                  <a:pt x="2966" y="10"/>
                                  <a:pt x="2968" y="10"/>
                                </a:cubicBezTo>
                                <a:lnTo>
                                  <a:pt x="3030" y="1"/>
                                </a:lnTo>
                                <a:cubicBezTo>
                                  <a:pt x="3033" y="0"/>
                                  <a:pt x="3036" y="0"/>
                                  <a:pt x="3039" y="1"/>
                                </a:cubicBezTo>
                                <a:lnTo>
                                  <a:pt x="3098" y="9"/>
                                </a:lnTo>
                                <a:cubicBezTo>
                                  <a:pt x="3100" y="9"/>
                                  <a:pt x="3103" y="10"/>
                                  <a:pt x="3105" y="11"/>
                                </a:cubicBezTo>
                                <a:lnTo>
                                  <a:pt x="3162" y="33"/>
                                </a:lnTo>
                                <a:lnTo>
                                  <a:pt x="3221" y="64"/>
                                </a:lnTo>
                                <a:lnTo>
                                  <a:pt x="3277" y="102"/>
                                </a:lnTo>
                                <a:lnTo>
                                  <a:pt x="3330" y="138"/>
                                </a:lnTo>
                                <a:lnTo>
                                  <a:pt x="3383" y="168"/>
                                </a:lnTo>
                                <a:lnTo>
                                  <a:pt x="3436" y="189"/>
                                </a:lnTo>
                                <a:lnTo>
                                  <a:pt x="3428" y="187"/>
                                </a:lnTo>
                                <a:lnTo>
                                  <a:pt x="3486" y="196"/>
                                </a:lnTo>
                                <a:lnTo>
                                  <a:pt x="3478" y="196"/>
                                </a:lnTo>
                                <a:lnTo>
                                  <a:pt x="3539" y="189"/>
                                </a:lnTo>
                                <a:lnTo>
                                  <a:pt x="3532" y="190"/>
                                </a:lnTo>
                                <a:lnTo>
                                  <a:pt x="3594" y="169"/>
                                </a:lnTo>
                                <a:lnTo>
                                  <a:pt x="3654" y="141"/>
                                </a:lnTo>
                                <a:lnTo>
                                  <a:pt x="3716" y="108"/>
                                </a:lnTo>
                                <a:lnTo>
                                  <a:pt x="3780" y="74"/>
                                </a:lnTo>
                                <a:lnTo>
                                  <a:pt x="3847" y="44"/>
                                </a:lnTo>
                                <a:lnTo>
                                  <a:pt x="3914" y="22"/>
                                </a:lnTo>
                                <a:cubicBezTo>
                                  <a:pt x="3916" y="21"/>
                                  <a:pt x="3918" y="21"/>
                                  <a:pt x="3920" y="21"/>
                                </a:cubicBezTo>
                                <a:lnTo>
                                  <a:pt x="3984" y="13"/>
                                </a:lnTo>
                                <a:cubicBezTo>
                                  <a:pt x="3987" y="12"/>
                                  <a:pt x="3990" y="12"/>
                                  <a:pt x="3992" y="13"/>
                                </a:cubicBezTo>
                                <a:lnTo>
                                  <a:pt x="4056" y="21"/>
                                </a:lnTo>
                                <a:cubicBezTo>
                                  <a:pt x="4059" y="21"/>
                                  <a:pt x="4061" y="21"/>
                                  <a:pt x="4063" y="22"/>
                                </a:cubicBezTo>
                                <a:lnTo>
                                  <a:pt x="4126" y="43"/>
                                </a:lnTo>
                                <a:lnTo>
                                  <a:pt x="4192" y="73"/>
                                </a:lnTo>
                                <a:lnTo>
                                  <a:pt x="4257" y="108"/>
                                </a:lnTo>
                                <a:lnTo>
                                  <a:pt x="4319" y="142"/>
                                </a:lnTo>
                                <a:lnTo>
                                  <a:pt x="4381" y="170"/>
                                </a:lnTo>
                                <a:lnTo>
                                  <a:pt x="4441" y="190"/>
                                </a:lnTo>
                                <a:lnTo>
                                  <a:pt x="4435" y="189"/>
                                </a:lnTo>
                                <a:lnTo>
                                  <a:pt x="4500" y="196"/>
                                </a:lnTo>
                                <a:lnTo>
                                  <a:pt x="4492" y="196"/>
                                </a:lnTo>
                                <a:lnTo>
                                  <a:pt x="4559" y="187"/>
                                </a:lnTo>
                                <a:lnTo>
                                  <a:pt x="4553" y="188"/>
                                </a:lnTo>
                                <a:lnTo>
                                  <a:pt x="4622" y="165"/>
                                </a:lnTo>
                                <a:lnTo>
                                  <a:pt x="4691" y="135"/>
                                </a:lnTo>
                                <a:lnTo>
                                  <a:pt x="4760" y="100"/>
                                </a:lnTo>
                                <a:lnTo>
                                  <a:pt x="4830" y="65"/>
                                </a:lnTo>
                                <a:lnTo>
                                  <a:pt x="4900" y="33"/>
                                </a:lnTo>
                                <a:lnTo>
                                  <a:pt x="4970" y="10"/>
                                </a:lnTo>
                                <a:cubicBezTo>
                                  <a:pt x="4972" y="9"/>
                                  <a:pt x="4974" y="9"/>
                                  <a:pt x="4976" y="9"/>
                                </a:cubicBezTo>
                                <a:lnTo>
                                  <a:pt x="5040" y="1"/>
                                </a:lnTo>
                                <a:cubicBezTo>
                                  <a:pt x="5043" y="0"/>
                                  <a:pt x="5046" y="0"/>
                                  <a:pt x="5049" y="1"/>
                                </a:cubicBezTo>
                                <a:lnTo>
                                  <a:pt x="5109" y="9"/>
                                </a:lnTo>
                                <a:cubicBezTo>
                                  <a:pt x="5111" y="9"/>
                                  <a:pt x="5114" y="10"/>
                                  <a:pt x="5116" y="11"/>
                                </a:cubicBezTo>
                                <a:lnTo>
                                  <a:pt x="5172" y="33"/>
                                </a:lnTo>
                                <a:cubicBezTo>
                                  <a:pt x="5174" y="33"/>
                                  <a:pt x="5175" y="34"/>
                                  <a:pt x="5177" y="35"/>
                                </a:cubicBezTo>
                                <a:lnTo>
                                  <a:pt x="5230" y="67"/>
                                </a:lnTo>
                                <a:lnTo>
                                  <a:pt x="5284" y="104"/>
                                </a:lnTo>
                                <a:lnTo>
                                  <a:pt x="5336" y="139"/>
                                </a:lnTo>
                                <a:lnTo>
                                  <a:pt x="5390" y="170"/>
                                </a:lnTo>
                                <a:lnTo>
                                  <a:pt x="5385" y="168"/>
                                </a:lnTo>
                                <a:lnTo>
                                  <a:pt x="5442" y="190"/>
                                </a:lnTo>
                                <a:lnTo>
                                  <a:pt x="5435" y="188"/>
                                </a:lnTo>
                                <a:lnTo>
                                  <a:pt x="5496" y="196"/>
                                </a:lnTo>
                                <a:lnTo>
                                  <a:pt x="5488" y="196"/>
                                </a:lnTo>
                                <a:lnTo>
                                  <a:pt x="5554" y="188"/>
                                </a:lnTo>
                                <a:lnTo>
                                  <a:pt x="5548" y="189"/>
                                </a:lnTo>
                                <a:lnTo>
                                  <a:pt x="5619" y="167"/>
                                </a:lnTo>
                                <a:lnTo>
                                  <a:pt x="5689" y="136"/>
                                </a:lnTo>
                                <a:lnTo>
                                  <a:pt x="5762" y="102"/>
                                </a:lnTo>
                                <a:lnTo>
                                  <a:pt x="5835" y="66"/>
                                </a:lnTo>
                                <a:lnTo>
                                  <a:pt x="5910" y="33"/>
                                </a:lnTo>
                                <a:lnTo>
                                  <a:pt x="5984" y="10"/>
                                </a:lnTo>
                                <a:cubicBezTo>
                                  <a:pt x="5986" y="9"/>
                                  <a:pt x="5988" y="9"/>
                                  <a:pt x="5990" y="9"/>
                                </a:cubicBezTo>
                                <a:lnTo>
                                  <a:pt x="6056" y="1"/>
                                </a:lnTo>
                                <a:cubicBezTo>
                                  <a:pt x="6058" y="0"/>
                                  <a:pt x="6061" y="0"/>
                                  <a:pt x="6064" y="1"/>
                                </a:cubicBezTo>
                                <a:lnTo>
                                  <a:pt x="6125" y="9"/>
                                </a:lnTo>
                                <a:cubicBezTo>
                                  <a:pt x="6127" y="9"/>
                                  <a:pt x="6130" y="10"/>
                                  <a:pt x="6132" y="11"/>
                                </a:cubicBezTo>
                                <a:lnTo>
                                  <a:pt x="6189" y="33"/>
                                </a:lnTo>
                                <a:cubicBezTo>
                                  <a:pt x="6190" y="33"/>
                                  <a:pt x="6192" y="34"/>
                                  <a:pt x="6193" y="35"/>
                                </a:cubicBezTo>
                                <a:lnTo>
                                  <a:pt x="6248" y="66"/>
                                </a:lnTo>
                                <a:lnTo>
                                  <a:pt x="6302" y="102"/>
                                </a:lnTo>
                                <a:lnTo>
                                  <a:pt x="6355" y="138"/>
                                </a:lnTo>
                                <a:lnTo>
                                  <a:pt x="6407" y="168"/>
                                </a:lnTo>
                                <a:lnTo>
                                  <a:pt x="6459" y="189"/>
                                </a:lnTo>
                                <a:lnTo>
                                  <a:pt x="6451" y="187"/>
                                </a:lnTo>
                                <a:lnTo>
                                  <a:pt x="6511" y="196"/>
                                </a:lnTo>
                                <a:lnTo>
                                  <a:pt x="6503" y="196"/>
                                </a:lnTo>
                                <a:lnTo>
                                  <a:pt x="6567" y="190"/>
                                </a:lnTo>
                                <a:lnTo>
                                  <a:pt x="6562" y="191"/>
                                </a:lnTo>
                                <a:lnTo>
                                  <a:pt x="6629" y="172"/>
                                </a:lnTo>
                                <a:lnTo>
                                  <a:pt x="6695" y="147"/>
                                </a:lnTo>
                                <a:lnTo>
                                  <a:pt x="6764" y="116"/>
                                </a:lnTo>
                                <a:lnTo>
                                  <a:pt x="6834" y="84"/>
                                </a:lnTo>
                                <a:lnTo>
                                  <a:pt x="6906" y="55"/>
                                </a:lnTo>
                                <a:lnTo>
                                  <a:pt x="6977" y="31"/>
                                </a:lnTo>
                                <a:cubicBezTo>
                                  <a:pt x="6979" y="31"/>
                                  <a:pt x="6981" y="30"/>
                                  <a:pt x="6982" y="30"/>
                                </a:cubicBezTo>
                                <a:lnTo>
                                  <a:pt x="7049" y="19"/>
                                </a:lnTo>
                                <a:cubicBezTo>
                                  <a:pt x="7051" y="19"/>
                                  <a:pt x="7053" y="18"/>
                                  <a:pt x="7054" y="18"/>
                                </a:cubicBezTo>
                                <a:lnTo>
                                  <a:pt x="7123" y="18"/>
                                </a:lnTo>
                                <a:lnTo>
                                  <a:pt x="7199" y="28"/>
                                </a:lnTo>
                                <a:lnTo>
                                  <a:pt x="7349" y="61"/>
                                </a:lnTo>
                                <a:lnTo>
                                  <a:pt x="7419" y="81"/>
                                </a:lnTo>
                                <a:lnTo>
                                  <a:pt x="7481" y="99"/>
                                </a:lnTo>
                                <a:lnTo>
                                  <a:pt x="7532" y="114"/>
                                </a:lnTo>
                                <a:lnTo>
                                  <a:pt x="7570" y="124"/>
                                </a:lnTo>
                                <a:lnTo>
                                  <a:pt x="7553" y="185"/>
                                </a:lnTo>
                                <a:lnTo>
                                  <a:pt x="7515" y="175"/>
                                </a:lnTo>
                                <a:lnTo>
                                  <a:pt x="7462" y="160"/>
                                </a:lnTo>
                                <a:lnTo>
                                  <a:pt x="7402" y="142"/>
                                </a:lnTo>
                                <a:lnTo>
                                  <a:pt x="7335" y="124"/>
                                </a:lnTo>
                                <a:lnTo>
                                  <a:pt x="7191" y="91"/>
                                </a:lnTo>
                                <a:lnTo>
                                  <a:pt x="7123" y="82"/>
                                </a:lnTo>
                                <a:lnTo>
                                  <a:pt x="7054" y="82"/>
                                </a:lnTo>
                                <a:lnTo>
                                  <a:pt x="7060" y="82"/>
                                </a:lnTo>
                                <a:lnTo>
                                  <a:pt x="6993" y="93"/>
                                </a:lnTo>
                                <a:lnTo>
                                  <a:pt x="6998" y="92"/>
                                </a:lnTo>
                                <a:lnTo>
                                  <a:pt x="6931" y="114"/>
                                </a:lnTo>
                                <a:lnTo>
                                  <a:pt x="6861" y="143"/>
                                </a:lnTo>
                                <a:lnTo>
                                  <a:pt x="6789" y="175"/>
                                </a:lnTo>
                                <a:lnTo>
                                  <a:pt x="6718" y="206"/>
                                </a:lnTo>
                                <a:lnTo>
                                  <a:pt x="6646" y="233"/>
                                </a:lnTo>
                                <a:lnTo>
                                  <a:pt x="6579" y="252"/>
                                </a:lnTo>
                                <a:cubicBezTo>
                                  <a:pt x="6577" y="253"/>
                                  <a:pt x="6575" y="253"/>
                                  <a:pt x="6573" y="253"/>
                                </a:cubicBezTo>
                                <a:lnTo>
                                  <a:pt x="6509" y="259"/>
                                </a:lnTo>
                                <a:cubicBezTo>
                                  <a:pt x="6507" y="260"/>
                                  <a:pt x="6504" y="259"/>
                                  <a:pt x="6502" y="259"/>
                                </a:cubicBezTo>
                                <a:lnTo>
                                  <a:pt x="6442" y="250"/>
                                </a:lnTo>
                                <a:cubicBezTo>
                                  <a:pt x="6439" y="250"/>
                                  <a:pt x="6437" y="249"/>
                                  <a:pt x="6434" y="248"/>
                                </a:cubicBezTo>
                                <a:lnTo>
                                  <a:pt x="6374" y="223"/>
                                </a:lnTo>
                                <a:lnTo>
                                  <a:pt x="6319" y="191"/>
                                </a:lnTo>
                                <a:lnTo>
                                  <a:pt x="6267" y="155"/>
                                </a:lnTo>
                                <a:lnTo>
                                  <a:pt x="6217" y="121"/>
                                </a:lnTo>
                                <a:lnTo>
                                  <a:pt x="6162" y="90"/>
                                </a:lnTo>
                                <a:lnTo>
                                  <a:pt x="6166" y="92"/>
                                </a:lnTo>
                                <a:lnTo>
                                  <a:pt x="6109" y="70"/>
                                </a:lnTo>
                                <a:lnTo>
                                  <a:pt x="6116" y="72"/>
                                </a:lnTo>
                                <a:lnTo>
                                  <a:pt x="6055" y="64"/>
                                </a:lnTo>
                                <a:lnTo>
                                  <a:pt x="6063" y="64"/>
                                </a:lnTo>
                                <a:lnTo>
                                  <a:pt x="5997" y="72"/>
                                </a:lnTo>
                                <a:lnTo>
                                  <a:pt x="6003" y="71"/>
                                </a:lnTo>
                                <a:lnTo>
                                  <a:pt x="5935" y="92"/>
                                </a:lnTo>
                                <a:lnTo>
                                  <a:pt x="5863" y="123"/>
                                </a:lnTo>
                                <a:lnTo>
                                  <a:pt x="5789" y="159"/>
                                </a:lnTo>
                                <a:lnTo>
                                  <a:pt x="5714" y="195"/>
                                </a:lnTo>
                                <a:lnTo>
                                  <a:pt x="5638" y="228"/>
                                </a:lnTo>
                                <a:lnTo>
                                  <a:pt x="5567" y="250"/>
                                </a:lnTo>
                                <a:cubicBezTo>
                                  <a:pt x="5565" y="251"/>
                                  <a:pt x="5563" y="251"/>
                                  <a:pt x="5561" y="251"/>
                                </a:cubicBezTo>
                                <a:lnTo>
                                  <a:pt x="5495" y="259"/>
                                </a:lnTo>
                                <a:cubicBezTo>
                                  <a:pt x="5493" y="260"/>
                                  <a:pt x="5490" y="260"/>
                                  <a:pt x="5487" y="259"/>
                                </a:cubicBezTo>
                                <a:lnTo>
                                  <a:pt x="5426" y="251"/>
                                </a:lnTo>
                                <a:cubicBezTo>
                                  <a:pt x="5424" y="251"/>
                                  <a:pt x="5421" y="250"/>
                                  <a:pt x="5419" y="249"/>
                                </a:cubicBezTo>
                                <a:lnTo>
                                  <a:pt x="5362" y="227"/>
                                </a:lnTo>
                                <a:cubicBezTo>
                                  <a:pt x="5360" y="227"/>
                                  <a:pt x="5359" y="226"/>
                                  <a:pt x="5357" y="225"/>
                                </a:cubicBezTo>
                                <a:lnTo>
                                  <a:pt x="5301" y="192"/>
                                </a:lnTo>
                                <a:lnTo>
                                  <a:pt x="5248" y="157"/>
                                </a:lnTo>
                                <a:lnTo>
                                  <a:pt x="5197" y="122"/>
                                </a:lnTo>
                                <a:lnTo>
                                  <a:pt x="5144" y="90"/>
                                </a:lnTo>
                                <a:lnTo>
                                  <a:pt x="5149" y="92"/>
                                </a:lnTo>
                                <a:lnTo>
                                  <a:pt x="5093" y="70"/>
                                </a:lnTo>
                                <a:lnTo>
                                  <a:pt x="5100" y="72"/>
                                </a:lnTo>
                                <a:lnTo>
                                  <a:pt x="5040" y="64"/>
                                </a:lnTo>
                                <a:lnTo>
                                  <a:pt x="5048" y="64"/>
                                </a:lnTo>
                                <a:lnTo>
                                  <a:pt x="4984" y="72"/>
                                </a:lnTo>
                                <a:lnTo>
                                  <a:pt x="4990" y="71"/>
                                </a:lnTo>
                                <a:lnTo>
                                  <a:pt x="4927" y="92"/>
                                </a:lnTo>
                                <a:lnTo>
                                  <a:pt x="4859" y="122"/>
                                </a:lnTo>
                                <a:lnTo>
                                  <a:pt x="4789" y="157"/>
                                </a:lnTo>
                                <a:lnTo>
                                  <a:pt x="4716" y="194"/>
                                </a:lnTo>
                                <a:lnTo>
                                  <a:pt x="4643" y="226"/>
                                </a:lnTo>
                                <a:lnTo>
                                  <a:pt x="4574" y="249"/>
                                </a:lnTo>
                                <a:cubicBezTo>
                                  <a:pt x="4572" y="249"/>
                                  <a:pt x="4570" y="250"/>
                                  <a:pt x="4568" y="250"/>
                                </a:cubicBezTo>
                                <a:lnTo>
                                  <a:pt x="4501" y="259"/>
                                </a:lnTo>
                                <a:cubicBezTo>
                                  <a:pt x="4498" y="260"/>
                                  <a:pt x="4496" y="260"/>
                                  <a:pt x="4493" y="259"/>
                                </a:cubicBezTo>
                                <a:lnTo>
                                  <a:pt x="4428" y="252"/>
                                </a:lnTo>
                                <a:cubicBezTo>
                                  <a:pt x="4426" y="252"/>
                                  <a:pt x="4424" y="252"/>
                                  <a:pt x="4421" y="251"/>
                                </a:cubicBezTo>
                                <a:lnTo>
                                  <a:pt x="4354" y="229"/>
                                </a:lnTo>
                                <a:lnTo>
                                  <a:pt x="4288" y="199"/>
                                </a:lnTo>
                                <a:lnTo>
                                  <a:pt x="4226" y="165"/>
                                </a:lnTo>
                                <a:lnTo>
                                  <a:pt x="4165" y="132"/>
                                </a:lnTo>
                                <a:lnTo>
                                  <a:pt x="4105" y="104"/>
                                </a:lnTo>
                                <a:lnTo>
                                  <a:pt x="4042" y="83"/>
                                </a:lnTo>
                                <a:lnTo>
                                  <a:pt x="4048" y="84"/>
                                </a:lnTo>
                                <a:lnTo>
                                  <a:pt x="3984" y="76"/>
                                </a:lnTo>
                                <a:lnTo>
                                  <a:pt x="3992" y="76"/>
                                </a:lnTo>
                                <a:lnTo>
                                  <a:pt x="3928" y="84"/>
                                </a:lnTo>
                                <a:lnTo>
                                  <a:pt x="3934" y="83"/>
                                </a:lnTo>
                                <a:lnTo>
                                  <a:pt x="3874" y="103"/>
                                </a:lnTo>
                                <a:lnTo>
                                  <a:pt x="3810" y="131"/>
                                </a:lnTo>
                                <a:lnTo>
                                  <a:pt x="3746" y="165"/>
                                </a:lnTo>
                                <a:lnTo>
                                  <a:pt x="3681" y="200"/>
                                </a:lnTo>
                                <a:lnTo>
                                  <a:pt x="3615" y="230"/>
                                </a:lnTo>
                                <a:lnTo>
                                  <a:pt x="3553" y="251"/>
                                </a:lnTo>
                                <a:cubicBezTo>
                                  <a:pt x="3551" y="252"/>
                                  <a:pt x="3548" y="252"/>
                                  <a:pt x="3546" y="252"/>
                                </a:cubicBezTo>
                                <a:lnTo>
                                  <a:pt x="3485" y="259"/>
                                </a:lnTo>
                                <a:cubicBezTo>
                                  <a:pt x="3482" y="260"/>
                                  <a:pt x="3479" y="260"/>
                                  <a:pt x="3477" y="259"/>
                                </a:cubicBezTo>
                                <a:lnTo>
                                  <a:pt x="3419" y="250"/>
                                </a:lnTo>
                                <a:cubicBezTo>
                                  <a:pt x="3416" y="250"/>
                                  <a:pt x="3414" y="249"/>
                                  <a:pt x="3411" y="248"/>
                                </a:cubicBezTo>
                                <a:lnTo>
                                  <a:pt x="3352" y="223"/>
                                </a:lnTo>
                                <a:lnTo>
                                  <a:pt x="3294" y="191"/>
                                </a:lnTo>
                                <a:lnTo>
                                  <a:pt x="3242" y="155"/>
                                </a:lnTo>
                                <a:lnTo>
                                  <a:pt x="3190" y="121"/>
                                </a:lnTo>
                                <a:lnTo>
                                  <a:pt x="3139" y="92"/>
                                </a:lnTo>
                                <a:lnTo>
                                  <a:pt x="3082" y="70"/>
                                </a:lnTo>
                                <a:lnTo>
                                  <a:pt x="3089" y="72"/>
                                </a:lnTo>
                                <a:lnTo>
                                  <a:pt x="3030" y="64"/>
                                </a:lnTo>
                                <a:lnTo>
                                  <a:pt x="3039" y="64"/>
                                </a:lnTo>
                                <a:lnTo>
                                  <a:pt x="2977" y="73"/>
                                </a:lnTo>
                                <a:lnTo>
                                  <a:pt x="2983" y="72"/>
                                </a:lnTo>
                                <a:lnTo>
                                  <a:pt x="2924" y="92"/>
                                </a:lnTo>
                                <a:lnTo>
                                  <a:pt x="2860" y="123"/>
                                </a:lnTo>
                                <a:lnTo>
                                  <a:pt x="2793" y="161"/>
                                </a:lnTo>
                                <a:lnTo>
                                  <a:pt x="2724" y="197"/>
                                </a:lnTo>
                                <a:lnTo>
                                  <a:pt x="2654" y="231"/>
                                </a:lnTo>
                                <a:lnTo>
                                  <a:pt x="2586" y="255"/>
                                </a:lnTo>
                                <a:cubicBezTo>
                                  <a:pt x="2584" y="255"/>
                                  <a:pt x="2582" y="256"/>
                                  <a:pt x="2580" y="256"/>
                                </a:cubicBezTo>
                                <a:lnTo>
                                  <a:pt x="2512" y="265"/>
                                </a:lnTo>
                                <a:cubicBezTo>
                                  <a:pt x="2509" y="266"/>
                                  <a:pt x="2507" y="266"/>
                                  <a:pt x="2504" y="265"/>
                                </a:cubicBezTo>
                                <a:lnTo>
                                  <a:pt x="2436" y="258"/>
                                </a:lnTo>
                                <a:cubicBezTo>
                                  <a:pt x="2434" y="258"/>
                                  <a:pt x="2432" y="258"/>
                                  <a:pt x="2431" y="257"/>
                                </a:cubicBezTo>
                                <a:lnTo>
                                  <a:pt x="2357" y="236"/>
                                </a:lnTo>
                                <a:lnTo>
                                  <a:pt x="2285" y="206"/>
                                </a:lnTo>
                                <a:lnTo>
                                  <a:pt x="2216" y="172"/>
                                </a:lnTo>
                                <a:lnTo>
                                  <a:pt x="2148" y="139"/>
                                </a:lnTo>
                                <a:lnTo>
                                  <a:pt x="2082" y="110"/>
                                </a:lnTo>
                                <a:lnTo>
                                  <a:pt x="2015" y="89"/>
                                </a:lnTo>
                                <a:lnTo>
                                  <a:pt x="2021" y="90"/>
                                </a:lnTo>
                                <a:lnTo>
                                  <a:pt x="1955" y="82"/>
                                </a:lnTo>
                                <a:lnTo>
                                  <a:pt x="1962" y="82"/>
                                </a:lnTo>
                                <a:lnTo>
                                  <a:pt x="1898" y="89"/>
                                </a:lnTo>
                                <a:lnTo>
                                  <a:pt x="1904" y="88"/>
                                </a:lnTo>
                                <a:lnTo>
                                  <a:pt x="1846" y="107"/>
                                </a:lnTo>
                                <a:lnTo>
                                  <a:pt x="1787" y="134"/>
                                </a:lnTo>
                                <a:lnTo>
                                  <a:pt x="1727" y="166"/>
                                </a:lnTo>
                                <a:lnTo>
                                  <a:pt x="1665" y="199"/>
                                </a:lnTo>
                                <a:lnTo>
                                  <a:pt x="1603" y="229"/>
                                </a:lnTo>
                                <a:lnTo>
                                  <a:pt x="1543" y="250"/>
                                </a:lnTo>
                                <a:cubicBezTo>
                                  <a:pt x="1541" y="250"/>
                                  <a:pt x="1539" y="251"/>
                                  <a:pt x="1537" y="251"/>
                                </a:cubicBezTo>
                                <a:lnTo>
                                  <a:pt x="1476" y="259"/>
                                </a:lnTo>
                                <a:cubicBezTo>
                                  <a:pt x="1473" y="260"/>
                                  <a:pt x="1471" y="260"/>
                                  <a:pt x="1468" y="259"/>
                                </a:cubicBezTo>
                                <a:lnTo>
                                  <a:pt x="1407" y="253"/>
                                </a:lnTo>
                                <a:cubicBezTo>
                                  <a:pt x="1405" y="253"/>
                                  <a:pt x="1403" y="253"/>
                                  <a:pt x="1401" y="252"/>
                                </a:cubicBezTo>
                                <a:lnTo>
                                  <a:pt x="1337" y="232"/>
                                </a:lnTo>
                                <a:lnTo>
                                  <a:pt x="1274" y="205"/>
                                </a:lnTo>
                                <a:lnTo>
                                  <a:pt x="1214" y="175"/>
                                </a:lnTo>
                                <a:lnTo>
                                  <a:pt x="1155" y="145"/>
                                </a:lnTo>
                                <a:lnTo>
                                  <a:pt x="1097" y="120"/>
                                </a:lnTo>
                                <a:lnTo>
                                  <a:pt x="1036" y="101"/>
                                </a:lnTo>
                                <a:lnTo>
                                  <a:pt x="1042" y="102"/>
                                </a:lnTo>
                                <a:lnTo>
                                  <a:pt x="981" y="95"/>
                                </a:lnTo>
                                <a:lnTo>
                                  <a:pt x="988" y="95"/>
                                </a:lnTo>
                                <a:lnTo>
                                  <a:pt x="927" y="102"/>
                                </a:lnTo>
                                <a:lnTo>
                                  <a:pt x="932" y="101"/>
                                </a:lnTo>
                                <a:lnTo>
                                  <a:pt x="874" y="117"/>
                                </a:lnTo>
                                <a:lnTo>
                                  <a:pt x="815" y="140"/>
                                </a:lnTo>
                                <a:lnTo>
                                  <a:pt x="755" y="169"/>
                                </a:lnTo>
                                <a:lnTo>
                                  <a:pt x="693" y="199"/>
                                </a:lnTo>
                                <a:lnTo>
                                  <a:pt x="629" y="227"/>
                                </a:lnTo>
                                <a:lnTo>
                                  <a:pt x="564" y="248"/>
                                </a:lnTo>
                                <a:lnTo>
                                  <a:pt x="503" y="259"/>
                                </a:lnTo>
                                <a:cubicBezTo>
                                  <a:pt x="501" y="259"/>
                                  <a:pt x="499" y="259"/>
                                  <a:pt x="497" y="259"/>
                                </a:cubicBezTo>
                                <a:lnTo>
                                  <a:pt x="375" y="258"/>
                                </a:lnTo>
                                <a:cubicBezTo>
                                  <a:pt x="374" y="258"/>
                                  <a:pt x="372" y="258"/>
                                  <a:pt x="371" y="258"/>
                                </a:cubicBezTo>
                                <a:lnTo>
                                  <a:pt x="246" y="239"/>
                                </a:lnTo>
                                <a:lnTo>
                                  <a:pt x="122" y="209"/>
                                </a:lnTo>
                                <a:lnTo>
                                  <a:pt x="0" y="173"/>
                                </a:lnTo>
                                <a:lnTo>
                                  <a:pt x="19" y="112"/>
                                </a:lnTo>
                                <a:close/>
                              </a:path>
                            </a:pathLst>
                          </a:custGeom>
                          <a:solidFill>
                            <a:srgbClr val="CC6600"/>
                          </a:solidFill>
                          <a:ln w="0" cap="flat">
                            <a:solidFill>
                              <a:srgbClr val="CC6600"/>
                            </a:solidFill>
                            <a:prstDash val="solid"/>
                            <a:round/>
                            <a:headEnd/>
                            <a:tailEnd/>
                          </a:ln>
                        </wps:spPr>
                        <wps:bodyPr rot="0" vert="horz" wrap="square" lIns="91440" tIns="45720" rIns="91440" bIns="45720" anchor="t" anchorCtr="0" upright="1">
                          <a:noAutofit/>
                        </wps:bodyPr>
                      </wps:wsp>
                      <wps:wsp>
                        <wps:cNvPr id="410" name="Freeform 266"/>
                        <wps:cNvSpPr>
                          <a:spLocks/>
                        </wps:cNvSpPr>
                        <wps:spPr bwMode="auto">
                          <a:xfrm>
                            <a:off x="604520" y="607060"/>
                            <a:ext cx="2043430" cy="76200"/>
                          </a:xfrm>
                          <a:custGeom>
                            <a:avLst/>
                            <a:gdLst>
                              <a:gd name="T0" fmla="*/ 499 w 7570"/>
                              <a:gd name="T1" fmla="*/ 6 h 281"/>
                              <a:gd name="T2" fmla="*/ 756 w 7570"/>
                              <a:gd name="T3" fmla="*/ 104 h 281"/>
                              <a:gd name="T4" fmla="*/ 980 w 7570"/>
                              <a:gd name="T5" fmla="*/ 184 h 281"/>
                              <a:gd name="T6" fmla="*/ 1273 w 7570"/>
                              <a:gd name="T7" fmla="*/ 65 h 281"/>
                              <a:gd name="T8" fmla="*/ 1537 w 7570"/>
                              <a:gd name="T9" fmla="*/ 16 h 281"/>
                              <a:gd name="T10" fmla="*/ 1847 w 7570"/>
                              <a:gd name="T11" fmla="*/ 171 h 281"/>
                              <a:gd name="T12" fmla="*/ 2014 w 7570"/>
                              <a:gd name="T13" fmla="*/ 189 h 281"/>
                              <a:gd name="T14" fmla="*/ 2430 w 7570"/>
                              <a:gd name="T15" fmla="*/ 10 h 281"/>
                              <a:gd name="T16" fmla="*/ 2655 w 7570"/>
                              <a:gd name="T17" fmla="*/ 37 h 281"/>
                              <a:gd name="T18" fmla="*/ 2977 w 7570"/>
                              <a:gd name="T19" fmla="*/ 208 h 281"/>
                              <a:gd name="T20" fmla="*/ 3134 w 7570"/>
                              <a:gd name="T21" fmla="*/ 189 h 281"/>
                              <a:gd name="T22" fmla="*/ 3411 w 7570"/>
                              <a:gd name="T23" fmla="*/ 19 h 281"/>
                              <a:gd name="T24" fmla="*/ 3615 w 7570"/>
                              <a:gd name="T25" fmla="*/ 38 h 281"/>
                              <a:gd name="T26" fmla="*/ 3929 w 7570"/>
                              <a:gd name="T27" fmla="*/ 195 h 281"/>
                              <a:gd name="T28" fmla="*/ 4164 w 7570"/>
                              <a:gd name="T29" fmla="*/ 144 h 281"/>
                              <a:gd name="T30" fmla="*/ 4493 w 7570"/>
                              <a:gd name="T31" fmla="*/ 7 h 281"/>
                              <a:gd name="T32" fmla="*/ 4790 w 7570"/>
                              <a:gd name="T33" fmla="*/ 116 h 281"/>
                              <a:gd name="T34" fmla="*/ 5040 w 7570"/>
                              <a:gd name="T35" fmla="*/ 217 h 281"/>
                              <a:gd name="T36" fmla="*/ 5247 w 7570"/>
                              <a:gd name="T37" fmla="*/ 118 h 281"/>
                              <a:gd name="T38" fmla="*/ 5487 w 7570"/>
                              <a:gd name="T39" fmla="*/ 7 h 281"/>
                              <a:gd name="T40" fmla="*/ 5790 w 7570"/>
                              <a:gd name="T41" fmla="*/ 115 h 281"/>
                              <a:gd name="T42" fmla="*/ 6055 w 7570"/>
                              <a:gd name="T43" fmla="*/ 217 h 281"/>
                              <a:gd name="T44" fmla="*/ 6266 w 7570"/>
                              <a:gd name="T45" fmla="*/ 120 h 281"/>
                              <a:gd name="T46" fmla="*/ 6510 w 7570"/>
                              <a:gd name="T47" fmla="*/ 7 h 281"/>
                              <a:gd name="T48" fmla="*/ 6861 w 7570"/>
                              <a:gd name="T49" fmla="*/ 133 h 281"/>
                              <a:gd name="T50" fmla="*/ 7123 w 7570"/>
                              <a:gd name="T51" fmla="*/ 196 h 281"/>
                              <a:gd name="T52" fmla="*/ 7514 w 7570"/>
                              <a:gd name="T53" fmla="*/ 97 h 281"/>
                              <a:gd name="T54" fmla="*/ 7351 w 7570"/>
                              <a:gd name="T55" fmla="*/ 215 h 281"/>
                              <a:gd name="T56" fmla="*/ 6982 w 7570"/>
                              <a:gd name="T57" fmla="*/ 248 h 281"/>
                              <a:gd name="T58" fmla="*/ 6628 w 7570"/>
                              <a:gd name="T59" fmla="*/ 96 h 281"/>
                              <a:gd name="T60" fmla="*/ 6460 w 7570"/>
                              <a:gd name="T61" fmla="*/ 78 h 281"/>
                              <a:gd name="T62" fmla="*/ 6189 w 7570"/>
                              <a:gd name="T63" fmla="*/ 246 h 281"/>
                              <a:gd name="T64" fmla="*/ 5983 w 7570"/>
                              <a:gd name="T65" fmla="*/ 270 h 281"/>
                              <a:gd name="T66" fmla="*/ 5547 w 7570"/>
                              <a:gd name="T67" fmla="*/ 78 h 281"/>
                              <a:gd name="T68" fmla="*/ 5386 w 7570"/>
                              <a:gd name="T69" fmla="*/ 101 h 281"/>
                              <a:gd name="T70" fmla="*/ 5173 w 7570"/>
                              <a:gd name="T71" fmla="*/ 245 h 281"/>
                              <a:gd name="T72" fmla="*/ 4970 w 7570"/>
                              <a:gd name="T73" fmla="*/ 270 h 281"/>
                              <a:gd name="T74" fmla="*/ 4553 w 7570"/>
                              <a:gd name="T75" fmla="*/ 79 h 281"/>
                              <a:gd name="T76" fmla="*/ 4381 w 7570"/>
                              <a:gd name="T77" fmla="*/ 97 h 281"/>
                              <a:gd name="T78" fmla="*/ 4057 w 7570"/>
                              <a:gd name="T79" fmla="*/ 258 h 281"/>
                              <a:gd name="T80" fmla="*/ 3780 w 7570"/>
                              <a:gd name="T81" fmla="*/ 200 h 281"/>
                              <a:gd name="T82" fmla="*/ 3477 w 7570"/>
                              <a:gd name="T83" fmla="*/ 70 h 281"/>
                              <a:gd name="T84" fmla="*/ 3331 w 7570"/>
                              <a:gd name="T85" fmla="*/ 132 h 281"/>
                              <a:gd name="T86" fmla="*/ 3098 w 7570"/>
                              <a:gd name="T87" fmla="*/ 271 h 281"/>
                              <a:gd name="T88" fmla="*/ 2828 w 7570"/>
                              <a:gd name="T89" fmla="*/ 208 h 281"/>
                              <a:gd name="T90" fmla="*/ 2503 w 7570"/>
                              <a:gd name="T91" fmla="*/ 64 h 281"/>
                              <a:gd name="T92" fmla="*/ 2245 w 7570"/>
                              <a:gd name="T93" fmla="*/ 158 h 281"/>
                              <a:gd name="T94" fmla="*/ 1954 w 7570"/>
                              <a:gd name="T95" fmla="*/ 260 h 281"/>
                              <a:gd name="T96" fmla="*/ 1637 w 7570"/>
                              <a:gd name="T97" fmla="*/ 129 h 281"/>
                              <a:gd name="T98" fmla="*/ 1414 w 7570"/>
                              <a:gd name="T99" fmla="*/ 77 h 281"/>
                              <a:gd name="T100" fmla="*/ 1116 w 7570"/>
                              <a:gd name="T101" fmla="*/ 218 h 281"/>
                              <a:gd name="T102" fmla="*/ 914 w 7570"/>
                              <a:gd name="T103" fmla="*/ 239 h 281"/>
                              <a:gd name="T104" fmla="*/ 548 w 7570"/>
                              <a:gd name="T105" fmla="*/ 81 h 281"/>
                              <a:gd name="T106" fmla="*/ 262 w 7570"/>
                              <a:gd name="T107" fmla="*/ 9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570" h="281">
                                <a:moveTo>
                                  <a:pt x="0" y="100"/>
                                </a:moveTo>
                                <a:lnTo>
                                  <a:pt x="122" y="61"/>
                                </a:lnTo>
                                <a:lnTo>
                                  <a:pt x="245" y="29"/>
                                </a:lnTo>
                                <a:lnTo>
                                  <a:pt x="370" y="8"/>
                                </a:lnTo>
                                <a:lnTo>
                                  <a:pt x="435" y="5"/>
                                </a:lnTo>
                                <a:lnTo>
                                  <a:pt x="499" y="6"/>
                                </a:lnTo>
                                <a:cubicBezTo>
                                  <a:pt x="500" y="7"/>
                                  <a:pt x="502" y="7"/>
                                  <a:pt x="504" y="7"/>
                                </a:cubicBezTo>
                                <a:lnTo>
                                  <a:pt x="565" y="19"/>
                                </a:lnTo>
                                <a:cubicBezTo>
                                  <a:pt x="566" y="19"/>
                                  <a:pt x="568" y="20"/>
                                  <a:pt x="569" y="20"/>
                                </a:cubicBezTo>
                                <a:lnTo>
                                  <a:pt x="630" y="42"/>
                                </a:lnTo>
                                <a:lnTo>
                                  <a:pt x="694" y="71"/>
                                </a:lnTo>
                                <a:lnTo>
                                  <a:pt x="756" y="104"/>
                                </a:lnTo>
                                <a:lnTo>
                                  <a:pt x="816" y="135"/>
                                </a:lnTo>
                                <a:lnTo>
                                  <a:pt x="875" y="160"/>
                                </a:lnTo>
                                <a:lnTo>
                                  <a:pt x="933" y="178"/>
                                </a:lnTo>
                                <a:lnTo>
                                  <a:pt x="927" y="177"/>
                                </a:lnTo>
                                <a:lnTo>
                                  <a:pt x="988" y="184"/>
                                </a:lnTo>
                                <a:lnTo>
                                  <a:pt x="980" y="184"/>
                                </a:lnTo>
                                <a:lnTo>
                                  <a:pt x="1041" y="176"/>
                                </a:lnTo>
                                <a:lnTo>
                                  <a:pt x="1035" y="177"/>
                                </a:lnTo>
                                <a:lnTo>
                                  <a:pt x="1096" y="157"/>
                                </a:lnTo>
                                <a:lnTo>
                                  <a:pt x="1154" y="130"/>
                                </a:lnTo>
                                <a:lnTo>
                                  <a:pt x="1214" y="98"/>
                                </a:lnTo>
                                <a:lnTo>
                                  <a:pt x="1273" y="65"/>
                                </a:lnTo>
                                <a:lnTo>
                                  <a:pt x="1336" y="36"/>
                                </a:lnTo>
                                <a:lnTo>
                                  <a:pt x="1400" y="15"/>
                                </a:lnTo>
                                <a:cubicBezTo>
                                  <a:pt x="1403" y="14"/>
                                  <a:pt x="1405" y="14"/>
                                  <a:pt x="1407" y="14"/>
                                </a:cubicBezTo>
                                <a:lnTo>
                                  <a:pt x="1468" y="7"/>
                                </a:lnTo>
                                <a:cubicBezTo>
                                  <a:pt x="1471" y="6"/>
                                  <a:pt x="1473" y="6"/>
                                  <a:pt x="1476" y="7"/>
                                </a:cubicBezTo>
                                <a:lnTo>
                                  <a:pt x="1537" y="16"/>
                                </a:lnTo>
                                <a:cubicBezTo>
                                  <a:pt x="1539" y="16"/>
                                  <a:pt x="1541" y="17"/>
                                  <a:pt x="1543" y="17"/>
                                </a:cubicBezTo>
                                <a:lnTo>
                                  <a:pt x="1603" y="39"/>
                                </a:lnTo>
                                <a:lnTo>
                                  <a:pt x="1666" y="72"/>
                                </a:lnTo>
                                <a:lnTo>
                                  <a:pt x="1728" y="108"/>
                                </a:lnTo>
                                <a:lnTo>
                                  <a:pt x="1787" y="142"/>
                                </a:lnTo>
                                <a:lnTo>
                                  <a:pt x="1847" y="171"/>
                                </a:lnTo>
                                <a:lnTo>
                                  <a:pt x="1905" y="190"/>
                                </a:lnTo>
                                <a:lnTo>
                                  <a:pt x="1898" y="189"/>
                                </a:lnTo>
                                <a:lnTo>
                                  <a:pt x="1962" y="197"/>
                                </a:lnTo>
                                <a:lnTo>
                                  <a:pt x="1954" y="197"/>
                                </a:lnTo>
                                <a:lnTo>
                                  <a:pt x="2020" y="188"/>
                                </a:lnTo>
                                <a:lnTo>
                                  <a:pt x="2014" y="189"/>
                                </a:lnTo>
                                <a:lnTo>
                                  <a:pt x="2081" y="167"/>
                                </a:lnTo>
                                <a:lnTo>
                                  <a:pt x="2147" y="136"/>
                                </a:lnTo>
                                <a:lnTo>
                                  <a:pt x="2216" y="101"/>
                                </a:lnTo>
                                <a:lnTo>
                                  <a:pt x="2284" y="64"/>
                                </a:lnTo>
                                <a:lnTo>
                                  <a:pt x="2357" y="32"/>
                                </a:lnTo>
                                <a:lnTo>
                                  <a:pt x="2430" y="10"/>
                                </a:lnTo>
                                <a:cubicBezTo>
                                  <a:pt x="2432" y="9"/>
                                  <a:pt x="2434" y="9"/>
                                  <a:pt x="2436" y="9"/>
                                </a:cubicBezTo>
                                <a:lnTo>
                                  <a:pt x="2504" y="1"/>
                                </a:lnTo>
                                <a:cubicBezTo>
                                  <a:pt x="2507" y="0"/>
                                  <a:pt x="2509" y="0"/>
                                  <a:pt x="2512" y="1"/>
                                </a:cubicBezTo>
                                <a:lnTo>
                                  <a:pt x="2580" y="11"/>
                                </a:lnTo>
                                <a:cubicBezTo>
                                  <a:pt x="2582" y="11"/>
                                  <a:pt x="2584" y="12"/>
                                  <a:pt x="2587" y="12"/>
                                </a:cubicBezTo>
                                <a:lnTo>
                                  <a:pt x="2655" y="37"/>
                                </a:lnTo>
                                <a:lnTo>
                                  <a:pt x="2725" y="73"/>
                                </a:lnTo>
                                <a:lnTo>
                                  <a:pt x="2794" y="114"/>
                                </a:lnTo>
                                <a:lnTo>
                                  <a:pt x="2861" y="153"/>
                                </a:lnTo>
                                <a:lnTo>
                                  <a:pt x="2924" y="186"/>
                                </a:lnTo>
                                <a:lnTo>
                                  <a:pt x="2984" y="210"/>
                                </a:lnTo>
                                <a:lnTo>
                                  <a:pt x="2977" y="208"/>
                                </a:lnTo>
                                <a:lnTo>
                                  <a:pt x="3039" y="217"/>
                                </a:lnTo>
                                <a:lnTo>
                                  <a:pt x="3030" y="217"/>
                                </a:lnTo>
                                <a:lnTo>
                                  <a:pt x="3089" y="208"/>
                                </a:lnTo>
                                <a:lnTo>
                                  <a:pt x="3081" y="210"/>
                                </a:lnTo>
                                <a:lnTo>
                                  <a:pt x="3138" y="187"/>
                                </a:lnTo>
                                <a:lnTo>
                                  <a:pt x="3134" y="189"/>
                                </a:lnTo>
                                <a:lnTo>
                                  <a:pt x="3189" y="155"/>
                                </a:lnTo>
                                <a:lnTo>
                                  <a:pt x="3241" y="118"/>
                                </a:lnTo>
                                <a:lnTo>
                                  <a:pt x="3294" y="80"/>
                                </a:lnTo>
                                <a:lnTo>
                                  <a:pt x="3351" y="45"/>
                                </a:lnTo>
                                <a:cubicBezTo>
                                  <a:pt x="3352" y="44"/>
                                  <a:pt x="3353" y="44"/>
                                  <a:pt x="3355" y="43"/>
                                </a:cubicBezTo>
                                <a:lnTo>
                                  <a:pt x="3411" y="19"/>
                                </a:lnTo>
                                <a:cubicBezTo>
                                  <a:pt x="3413" y="18"/>
                                  <a:pt x="3416" y="17"/>
                                  <a:pt x="3418" y="17"/>
                                </a:cubicBezTo>
                                <a:lnTo>
                                  <a:pt x="3476" y="7"/>
                                </a:lnTo>
                                <a:cubicBezTo>
                                  <a:pt x="3479" y="6"/>
                                  <a:pt x="3482" y="6"/>
                                  <a:pt x="3486" y="7"/>
                                </a:cubicBezTo>
                                <a:lnTo>
                                  <a:pt x="3547" y="15"/>
                                </a:lnTo>
                                <a:cubicBezTo>
                                  <a:pt x="3549" y="15"/>
                                  <a:pt x="3551" y="16"/>
                                  <a:pt x="3553" y="16"/>
                                </a:cubicBezTo>
                                <a:lnTo>
                                  <a:pt x="3615" y="38"/>
                                </a:lnTo>
                                <a:lnTo>
                                  <a:pt x="3682" y="71"/>
                                </a:lnTo>
                                <a:lnTo>
                                  <a:pt x="3747" y="109"/>
                                </a:lnTo>
                                <a:lnTo>
                                  <a:pt x="3811" y="145"/>
                                </a:lnTo>
                                <a:lnTo>
                                  <a:pt x="3875" y="176"/>
                                </a:lnTo>
                                <a:lnTo>
                                  <a:pt x="3935" y="196"/>
                                </a:lnTo>
                                <a:lnTo>
                                  <a:pt x="3929" y="195"/>
                                </a:lnTo>
                                <a:lnTo>
                                  <a:pt x="3993" y="204"/>
                                </a:lnTo>
                                <a:lnTo>
                                  <a:pt x="3984" y="204"/>
                                </a:lnTo>
                                <a:lnTo>
                                  <a:pt x="4048" y="195"/>
                                </a:lnTo>
                                <a:lnTo>
                                  <a:pt x="4042" y="196"/>
                                </a:lnTo>
                                <a:lnTo>
                                  <a:pt x="4105" y="174"/>
                                </a:lnTo>
                                <a:lnTo>
                                  <a:pt x="4164" y="144"/>
                                </a:lnTo>
                                <a:lnTo>
                                  <a:pt x="4226" y="109"/>
                                </a:lnTo>
                                <a:lnTo>
                                  <a:pt x="4287" y="72"/>
                                </a:lnTo>
                                <a:lnTo>
                                  <a:pt x="4354" y="40"/>
                                </a:lnTo>
                                <a:lnTo>
                                  <a:pt x="4421" y="16"/>
                                </a:lnTo>
                                <a:cubicBezTo>
                                  <a:pt x="4423" y="15"/>
                                  <a:pt x="4425" y="15"/>
                                  <a:pt x="4428" y="15"/>
                                </a:cubicBezTo>
                                <a:lnTo>
                                  <a:pt x="4493" y="7"/>
                                </a:lnTo>
                                <a:cubicBezTo>
                                  <a:pt x="4495" y="6"/>
                                  <a:pt x="4498" y="6"/>
                                  <a:pt x="4501" y="7"/>
                                </a:cubicBezTo>
                                <a:lnTo>
                                  <a:pt x="4568" y="17"/>
                                </a:lnTo>
                                <a:cubicBezTo>
                                  <a:pt x="4570" y="17"/>
                                  <a:pt x="4572" y="18"/>
                                  <a:pt x="4574" y="18"/>
                                </a:cubicBezTo>
                                <a:lnTo>
                                  <a:pt x="4643" y="42"/>
                                </a:lnTo>
                                <a:lnTo>
                                  <a:pt x="4717" y="78"/>
                                </a:lnTo>
                                <a:lnTo>
                                  <a:pt x="4790" y="116"/>
                                </a:lnTo>
                                <a:lnTo>
                                  <a:pt x="4860" y="154"/>
                                </a:lnTo>
                                <a:lnTo>
                                  <a:pt x="4928" y="188"/>
                                </a:lnTo>
                                <a:lnTo>
                                  <a:pt x="4991" y="209"/>
                                </a:lnTo>
                                <a:lnTo>
                                  <a:pt x="4985" y="208"/>
                                </a:lnTo>
                                <a:lnTo>
                                  <a:pt x="5049" y="217"/>
                                </a:lnTo>
                                <a:lnTo>
                                  <a:pt x="5040" y="217"/>
                                </a:lnTo>
                                <a:lnTo>
                                  <a:pt x="5100" y="208"/>
                                </a:lnTo>
                                <a:lnTo>
                                  <a:pt x="5092" y="210"/>
                                </a:lnTo>
                                <a:lnTo>
                                  <a:pt x="5148" y="186"/>
                                </a:lnTo>
                                <a:lnTo>
                                  <a:pt x="5144" y="188"/>
                                </a:lnTo>
                                <a:lnTo>
                                  <a:pt x="5197" y="155"/>
                                </a:lnTo>
                                <a:lnTo>
                                  <a:pt x="5247" y="118"/>
                                </a:lnTo>
                                <a:lnTo>
                                  <a:pt x="5299" y="79"/>
                                </a:lnTo>
                                <a:lnTo>
                                  <a:pt x="5357" y="44"/>
                                </a:lnTo>
                                <a:cubicBezTo>
                                  <a:pt x="5358" y="43"/>
                                  <a:pt x="5360" y="43"/>
                                  <a:pt x="5361" y="42"/>
                                </a:cubicBezTo>
                                <a:lnTo>
                                  <a:pt x="5418" y="18"/>
                                </a:lnTo>
                                <a:cubicBezTo>
                                  <a:pt x="5421" y="17"/>
                                  <a:pt x="5423" y="16"/>
                                  <a:pt x="5426" y="16"/>
                                </a:cubicBezTo>
                                <a:lnTo>
                                  <a:pt x="5487" y="7"/>
                                </a:lnTo>
                                <a:cubicBezTo>
                                  <a:pt x="5490" y="6"/>
                                  <a:pt x="5493" y="6"/>
                                  <a:pt x="5496" y="7"/>
                                </a:cubicBezTo>
                                <a:lnTo>
                                  <a:pt x="5562" y="16"/>
                                </a:lnTo>
                                <a:cubicBezTo>
                                  <a:pt x="5564" y="16"/>
                                  <a:pt x="5566" y="17"/>
                                  <a:pt x="5568" y="17"/>
                                </a:cubicBezTo>
                                <a:lnTo>
                                  <a:pt x="5639" y="41"/>
                                </a:lnTo>
                                <a:lnTo>
                                  <a:pt x="5715" y="75"/>
                                </a:lnTo>
                                <a:lnTo>
                                  <a:pt x="5790" y="115"/>
                                </a:lnTo>
                                <a:lnTo>
                                  <a:pt x="5864" y="154"/>
                                </a:lnTo>
                                <a:lnTo>
                                  <a:pt x="5936" y="186"/>
                                </a:lnTo>
                                <a:lnTo>
                                  <a:pt x="6004" y="209"/>
                                </a:lnTo>
                                <a:lnTo>
                                  <a:pt x="5998" y="208"/>
                                </a:lnTo>
                                <a:lnTo>
                                  <a:pt x="6064" y="217"/>
                                </a:lnTo>
                                <a:lnTo>
                                  <a:pt x="6055" y="217"/>
                                </a:lnTo>
                                <a:lnTo>
                                  <a:pt x="6116" y="208"/>
                                </a:lnTo>
                                <a:lnTo>
                                  <a:pt x="6108" y="210"/>
                                </a:lnTo>
                                <a:lnTo>
                                  <a:pt x="6165" y="187"/>
                                </a:lnTo>
                                <a:lnTo>
                                  <a:pt x="6161" y="189"/>
                                </a:lnTo>
                                <a:lnTo>
                                  <a:pt x="6216" y="156"/>
                                </a:lnTo>
                                <a:lnTo>
                                  <a:pt x="6266" y="120"/>
                                </a:lnTo>
                                <a:lnTo>
                                  <a:pt x="6318" y="81"/>
                                </a:lnTo>
                                <a:lnTo>
                                  <a:pt x="6374" y="46"/>
                                </a:lnTo>
                                <a:lnTo>
                                  <a:pt x="6433" y="19"/>
                                </a:lnTo>
                                <a:cubicBezTo>
                                  <a:pt x="6436" y="18"/>
                                  <a:pt x="6439" y="17"/>
                                  <a:pt x="6441" y="17"/>
                                </a:cubicBezTo>
                                <a:lnTo>
                                  <a:pt x="6501" y="7"/>
                                </a:lnTo>
                                <a:cubicBezTo>
                                  <a:pt x="6504" y="6"/>
                                  <a:pt x="6507" y="6"/>
                                  <a:pt x="6510" y="7"/>
                                </a:cubicBezTo>
                                <a:lnTo>
                                  <a:pt x="6574" y="14"/>
                                </a:lnTo>
                                <a:cubicBezTo>
                                  <a:pt x="6576" y="14"/>
                                  <a:pt x="6578" y="14"/>
                                  <a:pt x="6580" y="15"/>
                                </a:cubicBezTo>
                                <a:lnTo>
                                  <a:pt x="6647" y="35"/>
                                </a:lnTo>
                                <a:lnTo>
                                  <a:pt x="6718" y="64"/>
                                </a:lnTo>
                                <a:lnTo>
                                  <a:pt x="6790" y="99"/>
                                </a:lnTo>
                                <a:lnTo>
                                  <a:pt x="6861" y="133"/>
                                </a:lnTo>
                                <a:lnTo>
                                  <a:pt x="6931" y="163"/>
                                </a:lnTo>
                                <a:lnTo>
                                  <a:pt x="6998" y="186"/>
                                </a:lnTo>
                                <a:lnTo>
                                  <a:pt x="6993" y="185"/>
                                </a:lnTo>
                                <a:lnTo>
                                  <a:pt x="7060" y="197"/>
                                </a:lnTo>
                                <a:lnTo>
                                  <a:pt x="7054" y="196"/>
                                </a:lnTo>
                                <a:lnTo>
                                  <a:pt x="7123" y="196"/>
                                </a:lnTo>
                                <a:lnTo>
                                  <a:pt x="7191" y="188"/>
                                </a:lnTo>
                                <a:lnTo>
                                  <a:pt x="7263" y="172"/>
                                </a:lnTo>
                                <a:lnTo>
                                  <a:pt x="7334" y="153"/>
                                </a:lnTo>
                                <a:lnTo>
                                  <a:pt x="7401" y="133"/>
                                </a:lnTo>
                                <a:lnTo>
                                  <a:pt x="7461" y="113"/>
                                </a:lnTo>
                                <a:lnTo>
                                  <a:pt x="7514" y="97"/>
                                </a:lnTo>
                                <a:lnTo>
                                  <a:pt x="7553" y="87"/>
                                </a:lnTo>
                                <a:lnTo>
                                  <a:pt x="7570" y="148"/>
                                </a:lnTo>
                                <a:lnTo>
                                  <a:pt x="7533" y="158"/>
                                </a:lnTo>
                                <a:lnTo>
                                  <a:pt x="7481" y="174"/>
                                </a:lnTo>
                                <a:lnTo>
                                  <a:pt x="7420" y="194"/>
                                </a:lnTo>
                                <a:lnTo>
                                  <a:pt x="7351" y="215"/>
                                </a:lnTo>
                                <a:lnTo>
                                  <a:pt x="7276" y="235"/>
                                </a:lnTo>
                                <a:lnTo>
                                  <a:pt x="7199" y="251"/>
                                </a:lnTo>
                                <a:lnTo>
                                  <a:pt x="7123" y="260"/>
                                </a:lnTo>
                                <a:lnTo>
                                  <a:pt x="7054" y="260"/>
                                </a:lnTo>
                                <a:cubicBezTo>
                                  <a:pt x="7053" y="260"/>
                                  <a:pt x="7051" y="260"/>
                                  <a:pt x="7049" y="260"/>
                                </a:cubicBezTo>
                                <a:lnTo>
                                  <a:pt x="6982" y="248"/>
                                </a:lnTo>
                                <a:cubicBezTo>
                                  <a:pt x="6980" y="248"/>
                                  <a:pt x="6979" y="247"/>
                                  <a:pt x="6977" y="247"/>
                                </a:cubicBezTo>
                                <a:lnTo>
                                  <a:pt x="6906" y="222"/>
                                </a:lnTo>
                                <a:lnTo>
                                  <a:pt x="6834" y="190"/>
                                </a:lnTo>
                                <a:lnTo>
                                  <a:pt x="6762" y="156"/>
                                </a:lnTo>
                                <a:lnTo>
                                  <a:pt x="6694" y="123"/>
                                </a:lnTo>
                                <a:lnTo>
                                  <a:pt x="6628" y="96"/>
                                </a:lnTo>
                                <a:lnTo>
                                  <a:pt x="6561" y="76"/>
                                </a:lnTo>
                                <a:lnTo>
                                  <a:pt x="6567" y="77"/>
                                </a:lnTo>
                                <a:lnTo>
                                  <a:pt x="6503" y="70"/>
                                </a:lnTo>
                                <a:lnTo>
                                  <a:pt x="6512" y="70"/>
                                </a:lnTo>
                                <a:lnTo>
                                  <a:pt x="6452" y="80"/>
                                </a:lnTo>
                                <a:lnTo>
                                  <a:pt x="6460" y="78"/>
                                </a:lnTo>
                                <a:lnTo>
                                  <a:pt x="6407" y="101"/>
                                </a:lnTo>
                                <a:lnTo>
                                  <a:pt x="6356" y="132"/>
                                </a:lnTo>
                                <a:lnTo>
                                  <a:pt x="6303" y="171"/>
                                </a:lnTo>
                                <a:lnTo>
                                  <a:pt x="6249" y="211"/>
                                </a:lnTo>
                                <a:lnTo>
                                  <a:pt x="6194" y="244"/>
                                </a:lnTo>
                                <a:cubicBezTo>
                                  <a:pt x="6192" y="245"/>
                                  <a:pt x="6191" y="246"/>
                                  <a:pt x="6189" y="246"/>
                                </a:cubicBezTo>
                                <a:lnTo>
                                  <a:pt x="6132" y="269"/>
                                </a:lnTo>
                                <a:cubicBezTo>
                                  <a:pt x="6130" y="270"/>
                                  <a:pt x="6128" y="271"/>
                                  <a:pt x="6125" y="271"/>
                                </a:cubicBezTo>
                                <a:lnTo>
                                  <a:pt x="6064" y="280"/>
                                </a:lnTo>
                                <a:cubicBezTo>
                                  <a:pt x="6061" y="281"/>
                                  <a:pt x="6058" y="281"/>
                                  <a:pt x="6055" y="280"/>
                                </a:cubicBezTo>
                                <a:lnTo>
                                  <a:pt x="5989" y="271"/>
                                </a:lnTo>
                                <a:cubicBezTo>
                                  <a:pt x="5987" y="271"/>
                                  <a:pt x="5985" y="270"/>
                                  <a:pt x="5983" y="270"/>
                                </a:cubicBezTo>
                                <a:lnTo>
                                  <a:pt x="5909" y="245"/>
                                </a:lnTo>
                                <a:lnTo>
                                  <a:pt x="5835" y="211"/>
                                </a:lnTo>
                                <a:lnTo>
                                  <a:pt x="5761" y="172"/>
                                </a:lnTo>
                                <a:lnTo>
                                  <a:pt x="5688" y="134"/>
                                </a:lnTo>
                                <a:lnTo>
                                  <a:pt x="5618" y="102"/>
                                </a:lnTo>
                                <a:lnTo>
                                  <a:pt x="5547" y="78"/>
                                </a:lnTo>
                                <a:lnTo>
                                  <a:pt x="5553" y="79"/>
                                </a:lnTo>
                                <a:lnTo>
                                  <a:pt x="5487" y="70"/>
                                </a:lnTo>
                                <a:lnTo>
                                  <a:pt x="5496" y="70"/>
                                </a:lnTo>
                                <a:lnTo>
                                  <a:pt x="5435" y="79"/>
                                </a:lnTo>
                                <a:lnTo>
                                  <a:pt x="5443" y="77"/>
                                </a:lnTo>
                                <a:lnTo>
                                  <a:pt x="5386" y="101"/>
                                </a:lnTo>
                                <a:lnTo>
                                  <a:pt x="5390" y="99"/>
                                </a:lnTo>
                                <a:lnTo>
                                  <a:pt x="5338" y="130"/>
                                </a:lnTo>
                                <a:lnTo>
                                  <a:pt x="5285" y="169"/>
                                </a:lnTo>
                                <a:lnTo>
                                  <a:pt x="5230" y="210"/>
                                </a:lnTo>
                                <a:lnTo>
                                  <a:pt x="5177" y="243"/>
                                </a:lnTo>
                                <a:cubicBezTo>
                                  <a:pt x="5176" y="243"/>
                                  <a:pt x="5175" y="244"/>
                                  <a:pt x="5173" y="245"/>
                                </a:cubicBezTo>
                                <a:lnTo>
                                  <a:pt x="5117" y="269"/>
                                </a:lnTo>
                                <a:cubicBezTo>
                                  <a:pt x="5115" y="270"/>
                                  <a:pt x="5112" y="271"/>
                                  <a:pt x="5109" y="271"/>
                                </a:cubicBezTo>
                                <a:lnTo>
                                  <a:pt x="5049" y="280"/>
                                </a:lnTo>
                                <a:cubicBezTo>
                                  <a:pt x="5046" y="281"/>
                                  <a:pt x="5043" y="281"/>
                                  <a:pt x="5040" y="280"/>
                                </a:cubicBezTo>
                                <a:lnTo>
                                  <a:pt x="4976" y="271"/>
                                </a:lnTo>
                                <a:cubicBezTo>
                                  <a:pt x="4974" y="271"/>
                                  <a:pt x="4972" y="270"/>
                                  <a:pt x="4970" y="270"/>
                                </a:cubicBezTo>
                                <a:lnTo>
                                  <a:pt x="4899" y="245"/>
                                </a:lnTo>
                                <a:lnTo>
                                  <a:pt x="4829" y="211"/>
                                </a:lnTo>
                                <a:lnTo>
                                  <a:pt x="4759" y="173"/>
                                </a:lnTo>
                                <a:lnTo>
                                  <a:pt x="4690" y="135"/>
                                </a:lnTo>
                                <a:lnTo>
                                  <a:pt x="4622" y="103"/>
                                </a:lnTo>
                                <a:lnTo>
                                  <a:pt x="4553" y="79"/>
                                </a:lnTo>
                                <a:lnTo>
                                  <a:pt x="4559" y="80"/>
                                </a:lnTo>
                                <a:lnTo>
                                  <a:pt x="4492" y="70"/>
                                </a:lnTo>
                                <a:lnTo>
                                  <a:pt x="4500" y="70"/>
                                </a:lnTo>
                                <a:lnTo>
                                  <a:pt x="4435" y="78"/>
                                </a:lnTo>
                                <a:lnTo>
                                  <a:pt x="4442" y="77"/>
                                </a:lnTo>
                                <a:lnTo>
                                  <a:pt x="4381" y="97"/>
                                </a:lnTo>
                                <a:lnTo>
                                  <a:pt x="4320" y="127"/>
                                </a:lnTo>
                                <a:lnTo>
                                  <a:pt x="4257" y="164"/>
                                </a:lnTo>
                                <a:lnTo>
                                  <a:pt x="4193" y="201"/>
                                </a:lnTo>
                                <a:lnTo>
                                  <a:pt x="4126" y="235"/>
                                </a:lnTo>
                                <a:lnTo>
                                  <a:pt x="4063" y="257"/>
                                </a:lnTo>
                                <a:cubicBezTo>
                                  <a:pt x="4061" y="257"/>
                                  <a:pt x="4059" y="258"/>
                                  <a:pt x="4057" y="258"/>
                                </a:cubicBezTo>
                                <a:lnTo>
                                  <a:pt x="3993" y="267"/>
                                </a:lnTo>
                                <a:cubicBezTo>
                                  <a:pt x="3990" y="268"/>
                                  <a:pt x="3987" y="268"/>
                                  <a:pt x="3984" y="267"/>
                                </a:cubicBezTo>
                                <a:lnTo>
                                  <a:pt x="3920" y="258"/>
                                </a:lnTo>
                                <a:cubicBezTo>
                                  <a:pt x="3918" y="258"/>
                                  <a:pt x="3916" y="257"/>
                                  <a:pt x="3914" y="257"/>
                                </a:cubicBezTo>
                                <a:lnTo>
                                  <a:pt x="3846" y="233"/>
                                </a:lnTo>
                                <a:lnTo>
                                  <a:pt x="3780" y="200"/>
                                </a:lnTo>
                                <a:lnTo>
                                  <a:pt x="3715" y="164"/>
                                </a:lnTo>
                                <a:lnTo>
                                  <a:pt x="3653" y="128"/>
                                </a:lnTo>
                                <a:lnTo>
                                  <a:pt x="3594" y="99"/>
                                </a:lnTo>
                                <a:lnTo>
                                  <a:pt x="3532" y="77"/>
                                </a:lnTo>
                                <a:lnTo>
                                  <a:pt x="3538" y="78"/>
                                </a:lnTo>
                                <a:lnTo>
                                  <a:pt x="3477" y="70"/>
                                </a:lnTo>
                                <a:lnTo>
                                  <a:pt x="3487" y="70"/>
                                </a:lnTo>
                                <a:lnTo>
                                  <a:pt x="3429" y="80"/>
                                </a:lnTo>
                                <a:lnTo>
                                  <a:pt x="3436" y="78"/>
                                </a:lnTo>
                                <a:lnTo>
                                  <a:pt x="3380" y="102"/>
                                </a:lnTo>
                                <a:lnTo>
                                  <a:pt x="3384" y="100"/>
                                </a:lnTo>
                                <a:lnTo>
                                  <a:pt x="3331" y="132"/>
                                </a:lnTo>
                                <a:lnTo>
                                  <a:pt x="3278" y="171"/>
                                </a:lnTo>
                                <a:lnTo>
                                  <a:pt x="3222" y="210"/>
                                </a:lnTo>
                                <a:lnTo>
                                  <a:pt x="3167" y="244"/>
                                </a:lnTo>
                                <a:cubicBezTo>
                                  <a:pt x="3166" y="245"/>
                                  <a:pt x="3164" y="245"/>
                                  <a:pt x="3162" y="246"/>
                                </a:cubicBezTo>
                                <a:lnTo>
                                  <a:pt x="3105" y="269"/>
                                </a:lnTo>
                                <a:cubicBezTo>
                                  <a:pt x="3103" y="270"/>
                                  <a:pt x="3101" y="271"/>
                                  <a:pt x="3098" y="271"/>
                                </a:cubicBezTo>
                                <a:lnTo>
                                  <a:pt x="3039" y="280"/>
                                </a:lnTo>
                                <a:cubicBezTo>
                                  <a:pt x="3036" y="281"/>
                                  <a:pt x="3033" y="281"/>
                                  <a:pt x="3030" y="280"/>
                                </a:cubicBezTo>
                                <a:lnTo>
                                  <a:pt x="2968" y="271"/>
                                </a:lnTo>
                                <a:cubicBezTo>
                                  <a:pt x="2965" y="271"/>
                                  <a:pt x="2963" y="270"/>
                                  <a:pt x="2961" y="269"/>
                                </a:cubicBezTo>
                                <a:lnTo>
                                  <a:pt x="2895" y="243"/>
                                </a:lnTo>
                                <a:lnTo>
                                  <a:pt x="2828" y="208"/>
                                </a:lnTo>
                                <a:lnTo>
                                  <a:pt x="2761" y="169"/>
                                </a:lnTo>
                                <a:lnTo>
                                  <a:pt x="2696" y="130"/>
                                </a:lnTo>
                                <a:lnTo>
                                  <a:pt x="2632" y="98"/>
                                </a:lnTo>
                                <a:lnTo>
                                  <a:pt x="2564" y="73"/>
                                </a:lnTo>
                                <a:lnTo>
                                  <a:pt x="2571" y="74"/>
                                </a:lnTo>
                                <a:lnTo>
                                  <a:pt x="2503" y="64"/>
                                </a:lnTo>
                                <a:lnTo>
                                  <a:pt x="2511" y="64"/>
                                </a:lnTo>
                                <a:lnTo>
                                  <a:pt x="2443" y="72"/>
                                </a:lnTo>
                                <a:lnTo>
                                  <a:pt x="2449" y="71"/>
                                </a:lnTo>
                                <a:lnTo>
                                  <a:pt x="2382" y="91"/>
                                </a:lnTo>
                                <a:lnTo>
                                  <a:pt x="2315" y="121"/>
                                </a:lnTo>
                                <a:lnTo>
                                  <a:pt x="2245" y="158"/>
                                </a:lnTo>
                                <a:lnTo>
                                  <a:pt x="2174" y="194"/>
                                </a:lnTo>
                                <a:lnTo>
                                  <a:pt x="2101" y="228"/>
                                </a:lnTo>
                                <a:lnTo>
                                  <a:pt x="2034" y="250"/>
                                </a:lnTo>
                                <a:cubicBezTo>
                                  <a:pt x="2033" y="250"/>
                                  <a:pt x="2031" y="251"/>
                                  <a:pt x="2029" y="251"/>
                                </a:cubicBezTo>
                                <a:lnTo>
                                  <a:pt x="1963" y="260"/>
                                </a:lnTo>
                                <a:cubicBezTo>
                                  <a:pt x="1960" y="261"/>
                                  <a:pt x="1957" y="261"/>
                                  <a:pt x="1954" y="260"/>
                                </a:cubicBezTo>
                                <a:lnTo>
                                  <a:pt x="1890" y="252"/>
                                </a:lnTo>
                                <a:cubicBezTo>
                                  <a:pt x="1888" y="252"/>
                                  <a:pt x="1886" y="251"/>
                                  <a:pt x="1884" y="251"/>
                                </a:cubicBezTo>
                                <a:lnTo>
                                  <a:pt x="1818" y="228"/>
                                </a:lnTo>
                                <a:lnTo>
                                  <a:pt x="1756" y="197"/>
                                </a:lnTo>
                                <a:lnTo>
                                  <a:pt x="1695" y="163"/>
                                </a:lnTo>
                                <a:lnTo>
                                  <a:pt x="1637" y="129"/>
                                </a:lnTo>
                                <a:lnTo>
                                  <a:pt x="1581" y="100"/>
                                </a:lnTo>
                                <a:lnTo>
                                  <a:pt x="1521" y="78"/>
                                </a:lnTo>
                                <a:lnTo>
                                  <a:pt x="1528" y="79"/>
                                </a:lnTo>
                                <a:lnTo>
                                  <a:pt x="1467" y="70"/>
                                </a:lnTo>
                                <a:lnTo>
                                  <a:pt x="1475" y="70"/>
                                </a:lnTo>
                                <a:lnTo>
                                  <a:pt x="1414" y="77"/>
                                </a:lnTo>
                                <a:lnTo>
                                  <a:pt x="1420" y="76"/>
                                </a:lnTo>
                                <a:lnTo>
                                  <a:pt x="1363" y="95"/>
                                </a:lnTo>
                                <a:lnTo>
                                  <a:pt x="1304" y="122"/>
                                </a:lnTo>
                                <a:lnTo>
                                  <a:pt x="1243" y="155"/>
                                </a:lnTo>
                                <a:lnTo>
                                  <a:pt x="1181" y="187"/>
                                </a:lnTo>
                                <a:lnTo>
                                  <a:pt x="1116" y="218"/>
                                </a:lnTo>
                                <a:lnTo>
                                  <a:pt x="1055" y="238"/>
                                </a:lnTo>
                                <a:cubicBezTo>
                                  <a:pt x="1054" y="238"/>
                                  <a:pt x="1052" y="239"/>
                                  <a:pt x="1050" y="239"/>
                                </a:cubicBezTo>
                                <a:lnTo>
                                  <a:pt x="989" y="247"/>
                                </a:lnTo>
                                <a:cubicBezTo>
                                  <a:pt x="986" y="248"/>
                                  <a:pt x="983" y="248"/>
                                  <a:pt x="981" y="247"/>
                                </a:cubicBezTo>
                                <a:lnTo>
                                  <a:pt x="920" y="240"/>
                                </a:lnTo>
                                <a:cubicBezTo>
                                  <a:pt x="918" y="240"/>
                                  <a:pt x="916" y="240"/>
                                  <a:pt x="914" y="239"/>
                                </a:cubicBezTo>
                                <a:lnTo>
                                  <a:pt x="850" y="219"/>
                                </a:lnTo>
                                <a:lnTo>
                                  <a:pt x="787" y="192"/>
                                </a:lnTo>
                                <a:lnTo>
                                  <a:pt x="727" y="161"/>
                                </a:lnTo>
                                <a:lnTo>
                                  <a:pt x="667" y="130"/>
                                </a:lnTo>
                                <a:lnTo>
                                  <a:pt x="609" y="103"/>
                                </a:lnTo>
                                <a:lnTo>
                                  <a:pt x="548" y="81"/>
                                </a:lnTo>
                                <a:lnTo>
                                  <a:pt x="552" y="82"/>
                                </a:lnTo>
                                <a:lnTo>
                                  <a:pt x="491" y="70"/>
                                </a:lnTo>
                                <a:lnTo>
                                  <a:pt x="496" y="70"/>
                                </a:lnTo>
                                <a:lnTo>
                                  <a:pt x="438" y="68"/>
                                </a:lnTo>
                                <a:lnTo>
                                  <a:pt x="381" y="71"/>
                                </a:lnTo>
                                <a:lnTo>
                                  <a:pt x="262" y="90"/>
                                </a:lnTo>
                                <a:lnTo>
                                  <a:pt x="141" y="122"/>
                                </a:lnTo>
                                <a:lnTo>
                                  <a:pt x="19" y="161"/>
                                </a:lnTo>
                                <a:lnTo>
                                  <a:pt x="0" y="100"/>
                                </a:lnTo>
                                <a:close/>
                              </a:path>
                            </a:pathLst>
                          </a:custGeom>
                          <a:solidFill>
                            <a:srgbClr val="3399FF"/>
                          </a:solidFill>
                          <a:ln w="0" cap="flat">
                            <a:solidFill>
                              <a:srgbClr val="3399FF"/>
                            </a:solidFill>
                            <a:prstDash val="solid"/>
                            <a:round/>
                            <a:headEnd/>
                            <a:tailEnd/>
                          </a:ln>
                        </wps:spPr>
                        <wps:bodyPr rot="0" vert="horz" wrap="square" lIns="91440" tIns="45720" rIns="91440" bIns="45720" anchor="t" anchorCtr="0" upright="1">
                          <a:noAutofit/>
                        </wps:bodyPr>
                      </wps:wsp>
                      <wps:wsp>
                        <wps:cNvPr id="411" name="Freeform 267"/>
                        <wps:cNvSpPr>
                          <a:spLocks/>
                        </wps:cNvSpPr>
                        <wps:spPr bwMode="auto">
                          <a:xfrm>
                            <a:off x="600075" y="605155"/>
                            <a:ext cx="2043430" cy="72390"/>
                          </a:xfrm>
                          <a:custGeom>
                            <a:avLst/>
                            <a:gdLst>
                              <a:gd name="T0" fmla="*/ 376 w 7570"/>
                              <a:gd name="T1" fmla="*/ 194 h 266"/>
                              <a:gd name="T2" fmla="*/ 668 w 7570"/>
                              <a:gd name="T3" fmla="*/ 140 h 266"/>
                              <a:gd name="T4" fmla="*/ 920 w 7570"/>
                              <a:gd name="T5" fmla="*/ 39 h 266"/>
                              <a:gd name="T6" fmla="*/ 1116 w 7570"/>
                              <a:gd name="T7" fmla="*/ 59 h 266"/>
                              <a:gd name="T8" fmla="*/ 1420 w 7570"/>
                              <a:gd name="T9" fmla="*/ 191 h 266"/>
                              <a:gd name="T10" fmla="*/ 1522 w 7570"/>
                              <a:gd name="T11" fmla="*/ 189 h 266"/>
                              <a:gd name="T12" fmla="*/ 1819 w 7570"/>
                              <a:gd name="T13" fmla="*/ 48 h 266"/>
                              <a:gd name="T14" fmla="*/ 2028 w 7570"/>
                              <a:gd name="T15" fmla="*/ 27 h 266"/>
                              <a:gd name="T16" fmla="*/ 2314 w 7570"/>
                              <a:gd name="T17" fmla="*/ 149 h 266"/>
                              <a:gd name="T18" fmla="*/ 2503 w 7570"/>
                              <a:gd name="T19" fmla="*/ 202 h 266"/>
                              <a:gd name="T20" fmla="*/ 2762 w 7570"/>
                              <a:gd name="T21" fmla="*/ 104 h 266"/>
                              <a:gd name="T22" fmla="*/ 3030 w 7570"/>
                              <a:gd name="T23" fmla="*/ 1 h 266"/>
                              <a:gd name="T24" fmla="*/ 3221 w 7570"/>
                              <a:gd name="T25" fmla="*/ 64 h 266"/>
                              <a:gd name="T26" fmla="*/ 3428 w 7570"/>
                              <a:gd name="T27" fmla="*/ 187 h 266"/>
                              <a:gd name="T28" fmla="*/ 3594 w 7570"/>
                              <a:gd name="T29" fmla="*/ 169 h 266"/>
                              <a:gd name="T30" fmla="*/ 3914 w 7570"/>
                              <a:gd name="T31" fmla="*/ 22 h 266"/>
                              <a:gd name="T32" fmla="*/ 4063 w 7570"/>
                              <a:gd name="T33" fmla="*/ 22 h 266"/>
                              <a:gd name="T34" fmla="*/ 4381 w 7570"/>
                              <a:gd name="T35" fmla="*/ 170 h 266"/>
                              <a:gd name="T36" fmla="*/ 4559 w 7570"/>
                              <a:gd name="T37" fmla="*/ 187 h 266"/>
                              <a:gd name="T38" fmla="*/ 4830 w 7570"/>
                              <a:gd name="T39" fmla="*/ 65 h 266"/>
                              <a:gd name="T40" fmla="*/ 5049 w 7570"/>
                              <a:gd name="T41" fmla="*/ 1 h 266"/>
                              <a:gd name="T42" fmla="*/ 5230 w 7570"/>
                              <a:gd name="T43" fmla="*/ 67 h 266"/>
                              <a:gd name="T44" fmla="*/ 5442 w 7570"/>
                              <a:gd name="T45" fmla="*/ 190 h 266"/>
                              <a:gd name="T46" fmla="*/ 5548 w 7570"/>
                              <a:gd name="T47" fmla="*/ 189 h 266"/>
                              <a:gd name="T48" fmla="*/ 5910 w 7570"/>
                              <a:gd name="T49" fmla="*/ 33 h 266"/>
                              <a:gd name="T50" fmla="*/ 6125 w 7570"/>
                              <a:gd name="T51" fmla="*/ 9 h 266"/>
                              <a:gd name="T52" fmla="*/ 6302 w 7570"/>
                              <a:gd name="T53" fmla="*/ 102 h 266"/>
                              <a:gd name="T54" fmla="*/ 6511 w 7570"/>
                              <a:gd name="T55" fmla="*/ 196 h 266"/>
                              <a:gd name="T56" fmla="*/ 6695 w 7570"/>
                              <a:gd name="T57" fmla="*/ 147 h 266"/>
                              <a:gd name="T58" fmla="*/ 6982 w 7570"/>
                              <a:gd name="T59" fmla="*/ 30 h 266"/>
                              <a:gd name="T60" fmla="*/ 7349 w 7570"/>
                              <a:gd name="T61" fmla="*/ 61 h 266"/>
                              <a:gd name="T62" fmla="*/ 7553 w 7570"/>
                              <a:gd name="T63" fmla="*/ 185 h 266"/>
                              <a:gd name="T64" fmla="*/ 7191 w 7570"/>
                              <a:gd name="T65" fmla="*/ 91 h 266"/>
                              <a:gd name="T66" fmla="*/ 6998 w 7570"/>
                              <a:gd name="T67" fmla="*/ 92 h 266"/>
                              <a:gd name="T68" fmla="*/ 6646 w 7570"/>
                              <a:gd name="T69" fmla="*/ 233 h 266"/>
                              <a:gd name="T70" fmla="*/ 6442 w 7570"/>
                              <a:gd name="T71" fmla="*/ 250 h 266"/>
                              <a:gd name="T72" fmla="*/ 6217 w 7570"/>
                              <a:gd name="T73" fmla="*/ 121 h 266"/>
                              <a:gd name="T74" fmla="*/ 6055 w 7570"/>
                              <a:gd name="T75" fmla="*/ 64 h 266"/>
                              <a:gd name="T76" fmla="*/ 5863 w 7570"/>
                              <a:gd name="T77" fmla="*/ 123 h 266"/>
                              <a:gd name="T78" fmla="*/ 5561 w 7570"/>
                              <a:gd name="T79" fmla="*/ 251 h 266"/>
                              <a:gd name="T80" fmla="*/ 5362 w 7570"/>
                              <a:gd name="T81" fmla="*/ 227 h 266"/>
                              <a:gd name="T82" fmla="*/ 5144 w 7570"/>
                              <a:gd name="T83" fmla="*/ 90 h 266"/>
                              <a:gd name="T84" fmla="*/ 5048 w 7570"/>
                              <a:gd name="T85" fmla="*/ 64 h 266"/>
                              <a:gd name="T86" fmla="*/ 4789 w 7570"/>
                              <a:gd name="T87" fmla="*/ 157 h 266"/>
                              <a:gd name="T88" fmla="*/ 4501 w 7570"/>
                              <a:gd name="T89" fmla="*/ 259 h 266"/>
                              <a:gd name="T90" fmla="*/ 4288 w 7570"/>
                              <a:gd name="T91" fmla="*/ 199 h 266"/>
                              <a:gd name="T92" fmla="*/ 4048 w 7570"/>
                              <a:gd name="T93" fmla="*/ 84 h 266"/>
                              <a:gd name="T94" fmla="*/ 3874 w 7570"/>
                              <a:gd name="T95" fmla="*/ 103 h 266"/>
                              <a:gd name="T96" fmla="*/ 3553 w 7570"/>
                              <a:gd name="T97" fmla="*/ 251 h 266"/>
                              <a:gd name="T98" fmla="*/ 3411 w 7570"/>
                              <a:gd name="T99" fmla="*/ 248 h 266"/>
                              <a:gd name="T100" fmla="*/ 3139 w 7570"/>
                              <a:gd name="T101" fmla="*/ 92 h 266"/>
                              <a:gd name="T102" fmla="*/ 2977 w 7570"/>
                              <a:gd name="T103" fmla="*/ 73 h 266"/>
                              <a:gd name="T104" fmla="*/ 2724 w 7570"/>
                              <a:gd name="T105" fmla="*/ 197 h 266"/>
                              <a:gd name="T106" fmla="*/ 2504 w 7570"/>
                              <a:gd name="T107" fmla="*/ 265 h 266"/>
                              <a:gd name="T108" fmla="*/ 2216 w 7570"/>
                              <a:gd name="T109" fmla="*/ 172 h 266"/>
                              <a:gd name="T110" fmla="*/ 1955 w 7570"/>
                              <a:gd name="T111" fmla="*/ 82 h 266"/>
                              <a:gd name="T112" fmla="*/ 1787 w 7570"/>
                              <a:gd name="T113" fmla="*/ 134 h 266"/>
                              <a:gd name="T114" fmla="*/ 1537 w 7570"/>
                              <a:gd name="T115" fmla="*/ 251 h 266"/>
                              <a:gd name="T116" fmla="*/ 1337 w 7570"/>
                              <a:gd name="T117" fmla="*/ 232 h 266"/>
                              <a:gd name="T118" fmla="*/ 1036 w 7570"/>
                              <a:gd name="T119" fmla="*/ 101 h 266"/>
                              <a:gd name="T120" fmla="*/ 932 w 7570"/>
                              <a:gd name="T121" fmla="*/ 101 h 266"/>
                              <a:gd name="T122" fmla="*/ 629 w 7570"/>
                              <a:gd name="T123" fmla="*/ 227 h 266"/>
                              <a:gd name="T124" fmla="*/ 371 w 7570"/>
                              <a:gd name="T125" fmla="*/ 258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570" h="266">
                                <a:moveTo>
                                  <a:pt x="19" y="112"/>
                                </a:moveTo>
                                <a:lnTo>
                                  <a:pt x="141" y="148"/>
                                </a:lnTo>
                                <a:lnTo>
                                  <a:pt x="261" y="176"/>
                                </a:lnTo>
                                <a:lnTo>
                                  <a:pt x="380" y="195"/>
                                </a:lnTo>
                                <a:lnTo>
                                  <a:pt x="376" y="194"/>
                                </a:lnTo>
                                <a:lnTo>
                                  <a:pt x="498" y="195"/>
                                </a:lnTo>
                                <a:lnTo>
                                  <a:pt x="492" y="196"/>
                                </a:lnTo>
                                <a:lnTo>
                                  <a:pt x="553" y="185"/>
                                </a:lnTo>
                                <a:lnTo>
                                  <a:pt x="609" y="166"/>
                                </a:lnTo>
                                <a:lnTo>
                                  <a:pt x="668" y="140"/>
                                </a:lnTo>
                                <a:lnTo>
                                  <a:pt x="728" y="112"/>
                                </a:lnTo>
                                <a:lnTo>
                                  <a:pt x="788" y="83"/>
                                </a:lnTo>
                                <a:lnTo>
                                  <a:pt x="851" y="58"/>
                                </a:lnTo>
                                <a:lnTo>
                                  <a:pt x="915" y="40"/>
                                </a:lnTo>
                                <a:cubicBezTo>
                                  <a:pt x="916" y="39"/>
                                  <a:pt x="918" y="39"/>
                                  <a:pt x="920" y="39"/>
                                </a:cubicBezTo>
                                <a:lnTo>
                                  <a:pt x="981" y="32"/>
                                </a:lnTo>
                                <a:cubicBezTo>
                                  <a:pt x="983" y="31"/>
                                  <a:pt x="986" y="31"/>
                                  <a:pt x="988" y="32"/>
                                </a:cubicBezTo>
                                <a:lnTo>
                                  <a:pt x="1049" y="39"/>
                                </a:lnTo>
                                <a:cubicBezTo>
                                  <a:pt x="1051" y="39"/>
                                  <a:pt x="1053" y="39"/>
                                  <a:pt x="1055" y="40"/>
                                </a:cubicBezTo>
                                <a:lnTo>
                                  <a:pt x="1116" y="59"/>
                                </a:lnTo>
                                <a:lnTo>
                                  <a:pt x="1180" y="86"/>
                                </a:lnTo>
                                <a:lnTo>
                                  <a:pt x="1243" y="118"/>
                                </a:lnTo>
                                <a:lnTo>
                                  <a:pt x="1303" y="148"/>
                                </a:lnTo>
                                <a:lnTo>
                                  <a:pt x="1362" y="173"/>
                                </a:lnTo>
                                <a:lnTo>
                                  <a:pt x="1420" y="191"/>
                                </a:lnTo>
                                <a:lnTo>
                                  <a:pt x="1414" y="190"/>
                                </a:lnTo>
                                <a:lnTo>
                                  <a:pt x="1475" y="196"/>
                                </a:lnTo>
                                <a:lnTo>
                                  <a:pt x="1467" y="196"/>
                                </a:lnTo>
                                <a:lnTo>
                                  <a:pt x="1528" y="188"/>
                                </a:lnTo>
                                <a:lnTo>
                                  <a:pt x="1522" y="189"/>
                                </a:lnTo>
                                <a:lnTo>
                                  <a:pt x="1582" y="168"/>
                                </a:lnTo>
                                <a:lnTo>
                                  <a:pt x="1638" y="142"/>
                                </a:lnTo>
                                <a:lnTo>
                                  <a:pt x="1696" y="109"/>
                                </a:lnTo>
                                <a:lnTo>
                                  <a:pt x="1756" y="77"/>
                                </a:lnTo>
                                <a:lnTo>
                                  <a:pt x="1819" y="48"/>
                                </a:lnTo>
                                <a:lnTo>
                                  <a:pt x="1885" y="27"/>
                                </a:lnTo>
                                <a:cubicBezTo>
                                  <a:pt x="1887" y="26"/>
                                  <a:pt x="1889" y="26"/>
                                  <a:pt x="1891" y="26"/>
                                </a:cubicBezTo>
                                <a:lnTo>
                                  <a:pt x="1955" y="19"/>
                                </a:lnTo>
                                <a:cubicBezTo>
                                  <a:pt x="1957" y="18"/>
                                  <a:pt x="1960" y="18"/>
                                  <a:pt x="1962" y="19"/>
                                </a:cubicBezTo>
                                <a:lnTo>
                                  <a:pt x="2028" y="27"/>
                                </a:lnTo>
                                <a:cubicBezTo>
                                  <a:pt x="2030" y="27"/>
                                  <a:pt x="2032" y="27"/>
                                  <a:pt x="2034" y="28"/>
                                </a:cubicBezTo>
                                <a:lnTo>
                                  <a:pt x="2101" y="49"/>
                                </a:lnTo>
                                <a:lnTo>
                                  <a:pt x="2173" y="80"/>
                                </a:lnTo>
                                <a:lnTo>
                                  <a:pt x="2244" y="115"/>
                                </a:lnTo>
                                <a:lnTo>
                                  <a:pt x="2314" y="149"/>
                                </a:lnTo>
                                <a:lnTo>
                                  <a:pt x="2382" y="177"/>
                                </a:lnTo>
                                <a:lnTo>
                                  <a:pt x="2448" y="196"/>
                                </a:lnTo>
                                <a:lnTo>
                                  <a:pt x="2443" y="195"/>
                                </a:lnTo>
                                <a:lnTo>
                                  <a:pt x="2511" y="202"/>
                                </a:lnTo>
                                <a:lnTo>
                                  <a:pt x="2503" y="202"/>
                                </a:lnTo>
                                <a:lnTo>
                                  <a:pt x="2571" y="193"/>
                                </a:lnTo>
                                <a:lnTo>
                                  <a:pt x="2565" y="194"/>
                                </a:lnTo>
                                <a:lnTo>
                                  <a:pt x="2633" y="170"/>
                                </a:lnTo>
                                <a:lnTo>
                                  <a:pt x="2697" y="140"/>
                                </a:lnTo>
                                <a:lnTo>
                                  <a:pt x="2762" y="104"/>
                                </a:lnTo>
                                <a:lnTo>
                                  <a:pt x="2829" y="67"/>
                                </a:lnTo>
                                <a:lnTo>
                                  <a:pt x="2895" y="35"/>
                                </a:lnTo>
                                <a:lnTo>
                                  <a:pt x="2962" y="11"/>
                                </a:lnTo>
                                <a:cubicBezTo>
                                  <a:pt x="2964" y="11"/>
                                  <a:pt x="2966" y="10"/>
                                  <a:pt x="2968" y="10"/>
                                </a:cubicBezTo>
                                <a:lnTo>
                                  <a:pt x="3030" y="1"/>
                                </a:lnTo>
                                <a:cubicBezTo>
                                  <a:pt x="3033" y="0"/>
                                  <a:pt x="3036" y="0"/>
                                  <a:pt x="3039" y="1"/>
                                </a:cubicBezTo>
                                <a:lnTo>
                                  <a:pt x="3098" y="9"/>
                                </a:lnTo>
                                <a:cubicBezTo>
                                  <a:pt x="3100" y="9"/>
                                  <a:pt x="3103" y="10"/>
                                  <a:pt x="3105" y="11"/>
                                </a:cubicBezTo>
                                <a:lnTo>
                                  <a:pt x="3162" y="33"/>
                                </a:lnTo>
                                <a:lnTo>
                                  <a:pt x="3221" y="64"/>
                                </a:lnTo>
                                <a:lnTo>
                                  <a:pt x="3277" y="102"/>
                                </a:lnTo>
                                <a:lnTo>
                                  <a:pt x="3330" y="138"/>
                                </a:lnTo>
                                <a:lnTo>
                                  <a:pt x="3383" y="168"/>
                                </a:lnTo>
                                <a:lnTo>
                                  <a:pt x="3436" y="189"/>
                                </a:lnTo>
                                <a:lnTo>
                                  <a:pt x="3428" y="187"/>
                                </a:lnTo>
                                <a:lnTo>
                                  <a:pt x="3486" y="196"/>
                                </a:lnTo>
                                <a:lnTo>
                                  <a:pt x="3478" y="196"/>
                                </a:lnTo>
                                <a:lnTo>
                                  <a:pt x="3539" y="189"/>
                                </a:lnTo>
                                <a:lnTo>
                                  <a:pt x="3532" y="190"/>
                                </a:lnTo>
                                <a:lnTo>
                                  <a:pt x="3594" y="169"/>
                                </a:lnTo>
                                <a:lnTo>
                                  <a:pt x="3654" y="141"/>
                                </a:lnTo>
                                <a:lnTo>
                                  <a:pt x="3716" y="108"/>
                                </a:lnTo>
                                <a:lnTo>
                                  <a:pt x="3780" y="74"/>
                                </a:lnTo>
                                <a:lnTo>
                                  <a:pt x="3847" y="44"/>
                                </a:lnTo>
                                <a:lnTo>
                                  <a:pt x="3914" y="22"/>
                                </a:lnTo>
                                <a:cubicBezTo>
                                  <a:pt x="3916" y="21"/>
                                  <a:pt x="3918" y="21"/>
                                  <a:pt x="3920" y="21"/>
                                </a:cubicBezTo>
                                <a:lnTo>
                                  <a:pt x="3984" y="13"/>
                                </a:lnTo>
                                <a:cubicBezTo>
                                  <a:pt x="3987" y="12"/>
                                  <a:pt x="3990" y="12"/>
                                  <a:pt x="3992" y="13"/>
                                </a:cubicBezTo>
                                <a:lnTo>
                                  <a:pt x="4056" y="21"/>
                                </a:lnTo>
                                <a:cubicBezTo>
                                  <a:pt x="4059" y="21"/>
                                  <a:pt x="4061" y="21"/>
                                  <a:pt x="4063" y="22"/>
                                </a:cubicBezTo>
                                <a:lnTo>
                                  <a:pt x="4126" y="43"/>
                                </a:lnTo>
                                <a:lnTo>
                                  <a:pt x="4192" y="73"/>
                                </a:lnTo>
                                <a:lnTo>
                                  <a:pt x="4257" y="108"/>
                                </a:lnTo>
                                <a:lnTo>
                                  <a:pt x="4319" y="142"/>
                                </a:lnTo>
                                <a:lnTo>
                                  <a:pt x="4381" y="170"/>
                                </a:lnTo>
                                <a:lnTo>
                                  <a:pt x="4441" y="190"/>
                                </a:lnTo>
                                <a:lnTo>
                                  <a:pt x="4435" y="189"/>
                                </a:lnTo>
                                <a:lnTo>
                                  <a:pt x="4500" y="196"/>
                                </a:lnTo>
                                <a:lnTo>
                                  <a:pt x="4492" y="196"/>
                                </a:lnTo>
                                <a:lnTo>
                                  <a:pt x="4559" y="187"/>
                                </a:lnTo>
                                <a:lnTo>
                                  <a:pt x="4553" y="188"/>
                                </a:lnTo>
                                <a:lnTo>
                                  <a:pt x="4622" y="165"/>
                                </a:lnTo>
                                <a:lnTo>
                                  <a:pt x="4691" y="135"/>
                                </a:lnTo>
                                <a:lnTo>
                                  <a:pt x="4760" y="100"/>
                                </a:lnTo>
                                <a:lnTo>
                                  <a:pt x="4830" y="65"/>
                                </a:lnTo>
                                <a:lnTo>
                                  <a:pt x="4900" y="33"/>
                                </a:lnTo>
                                <a:lnTo>
                                  <a:pt x="4970" y="10"/>
                                </a:lnTo>
                                <a:cubicBezTo>
                                  <a:pt x="4972" y="9"/>
                                  <a:pt x="4974" y="9"/>
                                  <a:pt x="4976" y="9"/>
                                </a:cubicBezTo>
                                <a:lnTo>
                                  <a:pt x="5040" y="1"/>
                                </a:lnTo>
                                <a:cubicBezTo>
                                  <a:pt x="5043" y="0"/>
                                  <a:pt x="5046" y="0"/>
                                  <a:pt x="5049" y="1"/>
                                </a:cubicBezTo>
                                <a:lnTo>
                                  <a:pt x="5109" y="9"/>
                                </a:lnTo>
                                <a:cubicBezTo>
                                  <a:pt x="5111" y="9"/>
                                  <a:pt x="5114" y="10"/>
                                  <a:pt x="5116" y="11"/>
                                </a:cubicBezTo>
                                <a:lnTo>
                                  <a:pt x="5172" y="33"/>
                                </a:lnTo>
                                <a:cubicBezTo>
                                  <a:pt x="5174" y="33"/>
                                  <a:pt x="5175" y="34"/>
                                  <a:pt x="5177" y="35"/>
                                </a:cubicBezTo>
                                <a:lnTo>
                                  <a:pt x="5230" y="67"/>
                                </a:lnTo>
                                <a:lnTo>
                                  <a:pt x="5284" y="104"/>
                                </a:lnTo>
                                <a:lnTo>
                                  <a:pt x="5336" y="139"/>
                                </a:lnTo>
                                <a:lnTo>
                                  <a:pt x="5390" y="170"/>
                                </a:lnTo>
                                <a:lnTo>
                                  <a:pt x="5385" y="168"/>
                                </a:lnTo>
                                <a:lnTo>
                                  <a:pt x="5442" y="190"/>
                                </a:lnTo>
                                <a:lnTo>
                                  <a:pt x="5435" y="188"/>
                                </a:lnTo>
                                <a:lnTo>
                                  <a:pt x="5496" y="196"/>
                                </a:lnTo>
                                <a:lnTo>
                                  <a:pt x="5488" y="196"/>
                                </a:lnTo>
                                <a:lnTo>
                                  <a:pt x="5554" y="188"/>
                                </a:lnTo>
                                <a:lnTo>
                                  <a:pt x="5548" y="189"/>
                                </a:lnTo>
                                <a:lnTo>
                                  <a:pt x="5619" y="167"/>
                                </a:lnTo>
                                <a:lnTo>
                                  <a:pt x="5689" y="136"/>
                                </a:lnTo>
                                <a:lnTo>
                                  <a:pt x="5762" y="102"/>
                                </a:lnTo>
                                <a:lnTo>
                                  <a:pt x="5835" y="66"/>
                                </a:lnTo>
                                <a:lnTo>
                                  <a:pt x="5910" y="33"/>
                                </a:lnTo>
                                <a:lnTo>
                                  <a:pt x="5984" y="10"/>
                                </a:lnTo>
                                <a:cubicBezTo>
                                  <a:pt x="5986" y="9"/>
                                  <a:pt x="5988" y="9"/>
                                  <a:pt x="5990" y="9"/>
                                </a:cubicBezTo>
                                <a:lnTo>
                                  <a:pt x="6056" y="1"/>
                                </a:lnTo>
                                <a:cubicBezTo>
                                  <a:pt x="6058" y="0"/>
                                  <a:pt x="6061" y="0"/>
                                  <a:pt x="6064" y="1"/>
                                </a:cubicBezTo>
                                <a:lnTo>
                                  <a:pt x="6125" y="9"/>
                                </a:lnTo>
                                <a:cubicBezTo>
                                  <a:pt x="6127" y="9"/>
                                  <a:pt x="6130" y="10"/>
                                  <a:pt x="6132" y="11"/>
                                </a:cubicBezTo>
                                <a:lnTo>
                                  <a:pt x="6189" y="33"/>
                                </a:lnTo>
                                <a:cubicBezTo>
                                  <a:pt x="6190" y="33"/>
                                  <a:pt x="6192" y="34"/>
                                  <a:pt x="6193" y="35"/>
                                </a:cubicBezTo>
                                <a:lnTo>
                                  <a:pt x="6248" y="66"/>
                                </a:lnTo>
                                <a:lnTo>
                                  <a:pt x="6302" y="102"/>
                                </a:lnTo>
                                <a:lnTo>
                                  <a:pt x="6355" y="138"/>
                                </a:lnTo>
                                <a:lnTo>
                                  <a:pt x="6407" y="168"/>
                                </a:lnTo>
                                <a:lnTo>
                                  <a:pt x="6459" y="189"/>
                                </a:lnTo>
                                <a:lnTo>
                                  <a:pt x="6451" y="187"/>
                                </a:lnTo>
                                <a:lnTo>
                                  <a:pt x="6511" y="196"/>
                                </a:lnTo>
                                <a:lnTo>
                                  <a:pt x="6503" y="196"/>
                                </a:lnTo>
                                <a:lnTo>
                                  <a:pt x="6567" y="190"/>
                                </a:lnTo>
                                <a:lnTo>
                                  <a:pt x="6562" y="191"/>
                                </a:lnTo>
                                <a:lnTo>
                                  <a:pt x="6629" y="172"/>
                                </a:lnTo>
                                <a:lnTo>
                                  <a:pt x="6695" y="147"/>
                                </a:lnTo>
                                <a:lnTo>
                                  <a:pt x="6764" y="116"/>
                                </a:lnTo>
                                <a:lnTo>
                                  <a:pt x="6834" y="84"/>
                                </a:lnTo>
                                <a:lnTo>
                                  <a:pt x="6906" y="55"/>
                                </a:lnTo>
                                <a:lnTo>
                                  <a:pt x="6977" y="31"/>
                                </a:lnTo>
                                <a:cubicBezTo>
                                  <a:pt x="6979" y="31"/>
                                  <a:pt x="6981" y="30"/>
                                  <a:pt x="6982" y="30"/>
                                </a:cubicBezTo>
                                <a:lnTo>
                                  <a:pt x="7049" y="19"/>
                                </a:lnTo>
                                <a:cubicBezTo>
                                  <a:pt x="7051" y="19"/>
                                  <a:pt x="7053" y="18"/>
                                  <a:pt x="7054" y="18"/>
                                </a:cubicBezTo>
                                <a:lnTo>
                                  <a:pt x="7123" y="18"/>
                                </a:lnTo>
                                <a:lnTo>
                                  <a:pt x="7199" y="28"/>
                                </a:lnTo>
                                <a:lnTo>
                                  <a:pt x="7349" y="61"/>
                                </a:lnTo>
                                <a:lnTo>
                                  <a:pt x="7419" y="81"/>
                                </a:lnTo>
                                <a:lnTo>
                                  <a:pt x="7481" y="99"/>
                                </a:lnTo>
                                <a:lnTo>
                                  <a:pt x="7532" y="114"/>
                                </a:lnTo>
                                <a:lnTo>
                                  <a:pt x="7570" y="124"/>
                                </a:lnTo>
                                <a:lnTo>
                                  <a:pt x="7553" y="185"/>
                                </a:lnTo>
                                <a:lnTo>
                                  <a:pt x="7515" y="175"/>
                                </a:lnTo>
                                <a:lnTo>
                                  <a:pt x="7462" y="160"/>
                                </a:lnTo>
                                <a:lnTo>
                                  <a:pt x="7402" y="142"/>
                                </a:lnTo>
                                <a:lnTo>
                                  <a:pt x="7335" y="124"/>
                                </a:lnTo>
                                <a:lnTo>
                                  <a:pt x="7191" y="91"/>
                                </a:lnTo>
                                <a:lnTo>
                                  <a:pt x="7123" y="82"/>
                                </a:lnTo>
                                <a:lnTo>
                                  <a:pt x="7054" y="82"/>
                                </a:lnTo>
                                <a:lnTo>
                                  <a:pt x="7060" y="82"/>
                                </a:lnTo>
                                <a:lnTo>
                                  <a:pt x="6993" y="93"/>
                                </a:lnTo>
                                <a:lnTo>
                                  <a:pt x="6998" y="92"/>
                                </a:lnTo>
                                <a:lnTo>
                                  <a:pt x="6931" y="114"/>
                                </a:lnTo>
                                <a:lnTo>
                                  <a:pt x="6861" y="143"/>
                                </a:lnTo>
                                <a:lnTo>
                                  <a:pt x="6789" y="175"/>
                                </a:lnTo>
                                <a:lnTo>
                                  <a:pt x="6718" y="206"/>
                                </a:lnTo>
                                <a:lnTo>
                                  <a:pt x="6646" y="233"/>
                                </a:lnTo>
                                <a:lnTo>
                                  <a:pt x="6579" y="252"/>
                                </a:lnTo>
                                <a:cubicBezTo>
                                  <a:pt x="6577" y="253"/>
                                  <a:pt x="6575" y="253"/>
                                  <a:pt x="6573" y="253"/>
                                </a:cubicBezTo>
                                <a:lnTo>
                                  <a:pt x="6509" y="259"/>
                                </a:lnTo>
                                <a:cubicBezTo>
                                  <a:pt x="6507" y="260"/>
                                  <a:pt x="6504" y="259"/>
                                  <a:pt x="6502" y="259"/>
                                </a:cubicBezTo>
                                <a:lnTo>
                                  <a:pt x="6442" y="250"/>
                                </a:lnTo>
                                <a:cubicBezTo>
                                  <a:pt x="6439" y="250"/>
                                  <a:pt x="6437" y="249"/>
                                  <a:pt x="6434" y="248"/>
                                </a:cubicBezTo>
                                <a:lnTo>
                                  <a:pt x="6374" y="223"/>
                                </a:lnTo>
                                <a:lnTo>
                                  <a:pt x="6319" y="191"/>
                                </a:lnTo>
                                <a:lnTo>
                                  <a:pt x="6267" y="155"/>
                                </a:lnTo>
                                <a:lnTo>
                                  <a:pt x="6217" y="121"/>
                                </a:lnTo>
                                <a:lnTo>
                                  <a:pt x="6162" y="90"/>
                                </a:lnTo>
                                <a:lnTo>
                                  <a:pt x="6166" y="92"/>
                                </a:lnTo>
                                <a:lnTo>
                                  <a:pt x="6109" y="70"/>
                                </a:lnTo>
                                <a:lnTo>
                                  <a:pt x="6116" y="72"/>
                                </a:lnTo>
                                <a:lnTo>
                                  <a:pt x="6055" y="64"/>
                                </a:lnTo>
                                <a:lnTo>
                                  <a:pt x="6063" y="64"/>
                                </a:lnTo>
                                <a:lnTo>
                                  <a:pt x="5997" y="72"/>
                                </a:lnTo>
                                <a:lnTo>
                                  <a:pt x="6003" y="71"/>
                                </a:lnTo>
                                <a:lnTo>
                                  <a:pt x="5935" y="92"/>
                                </a:lnTo>
                                <a:lnTo>
                                  <a:pt x="5863" y="123"/>
                                </a:lnTo>
                                <a:lnTo>
                                  <a:pt x="5789" y="159"/>
                                </a:lnTo>
                                <a:lnTo>
                                  <a:pt x="5714" y="195"/>
                                </a:lnTo>
                                <a:lnTo>
                                  <a:pt x="5638" y="228"/>
                                </a:lnTo>
                                <a:lnTo>
                                  <a:pt x="5567" y="250"/>
                                </a:lnTo>
                                <a:cubicBezTo>
                                  <a:pt x="5565" y="251"/>
                                  <a:pt x="5563" y="251"/>
                                  <a:pt x="5561" y="251"/>
                                </a:cubicBezTo>
                                <a:lnTo>
                                  <a:pt x="5495" y="259"/>
                                </a:lnTo>
                                <a:cubicBezTo>
                                  <a:pt x="5493" y="260"/>
                                  <a:pt x="5490" y="260"/>
                                  <a:pt x="5487" y="259"/>
                                </a:cubicBezTo>
                                <a:lnTo>
                                  <a:pt x="5426" y="251"/>
                                </a:lnTo>
                                <a:cubicBezTo>
                                  <a:pt x="5424" y="251"/>
                                  <a:pt x="5421" y="250"/>
                                  <a:pt x="5419" y="249"/>
                                </a:cubicBezTo>
                                <a:lnTo>
                                  <a:pt x="5362" y="227"/>
                                </a:lnTo>
                                <a:cubicBezTo>
                                  <a:pt x="5360" y="227"/>
                                  <a:pt x="5359" y="226"/>
                                  <a:pt x="5357" y="225"/>
                                </a:cubicBezTo>
                                <a:lnTo>
                                  <a:pt x="5301" y="192"/>
                                </a:lnTo>
                                <a:lnTo>
                                  <a:pt x="5248" y="157"/>
                                </a:lnTo>
                                <a:lnTo>
                                  <a:pt x="5197" y="122"/>
                                </a:lnTo>
                                <a:lnTo>
                                  <a:pt x="5144" y="90"/>
                                </a:lnTo>
                                <a:lnTo>
                                  <a:pt x="5149" y="92"/>
                                </a:lnTo>
                                <a:lnTo>
                                  <a:pt x="5093" y="70"/>
                                </a:lnTo>
                                <a:lnTo>
                                  <a:pt x="5100" y="72"/>
                                </a:lnTo>
                                <a:lnTo>
                                  <a:pt x="5040" y="64"/>
                                </a:lnTo>
                                <a:lnTo>
                                  <a:pt x="5048" y="64"/>
                                </a:lnTo>
                                <a:lnTo>
                                  <a:pt x="4984" y="72"/>
                                </a:lnTo>
                                <a:lnTo>
                                  <a:pt x="4990" y="71"/>
                                </a:lnTo>
                                <a:lnTo>
                                  <a:pt x="4927" y="92"/>
                                </a:lnTo>
                                <a:lnTo>
                                  <a:pt x="4859" y="122"/>
                                </a:lnTo>
                                <a:lnTo>
                                  <a:pt x="4789" y="157"/>
                                </a:lnTo>
                                <a:lnTo>
                                  <a:pt x="4716" y="194"/>
                                </a:lnTo>
                                <a:lnTo>
                                  <a:pt x="4643" y="226"/>
                                </a:lnTo>
                                <a:lnTo>
                                  <a:pt x="4574" y="249"/>
                                </a:lnTo>
                                <a:cubicBezTo>
                                  <a:pt x="4572" y="249"/>
                                  <a:pt x="4570" y="250"/>
                                  <a:pt x="4568" y="250"/>
                                </a:cubicBezTo>
                                <a:lnTo>
                                  <a:pt x="4501" y="259"/>
                                </a:lnTo>
                                <a:cubicBezTo>
                                  <a:pt x="4498" y="260"/>
                                  <a:pt x="4496" y="260"/>
                                  <a:pt x="4493" y="259"/>
                                </a:cubicBezTo>
                                <a:lnTo>
                                  <a:pt x="4428" y="252"/>
                                </a:lnTo>
                                <a:cubicBezTo>
                                  <a:pt x="4426" y="252"/>
                                  <a:pt x="4424" y="252"/>
                                  <a:pt x="4421" y="251"/>
                                </a:cubicBezTo>
                                <a:lnTo>
                                  <a:pt x="4354" y="229"/>
                                </a:lnTo>
                                <a:lnTo>
                                  <a:pt x="4288" y="199"/>
                                </a:lnTo>
                                <a:lnTo>
                                  <a:pt x="4226" y="165"/>
                                </a:lnTo>
                                <a:lnTo>
                                  <a:pt x="4165" y="132"/>
                                </a:lnTo>
                                <a:lnTo>
                                  <a:pt x="4105" y="104"/>
                                </a:lnTo>
                                <a:lnTo>
                                  <a:pt x="4042" y="83"/>
                                </a:lnTo>
                                <a:lnTo>
                                  <a:pt x="4048" y="84"/>
                                </a:lnTo>
                                <a:lnTo>
                                  <a:pt x="3984" y="76"/>
                                </a:lnTo>
                                <a:lnTo>
                                  <a:pt x="3992" y="76"/>
                                </a:lnTo>
                                <a:lnTo>
                                  <a:pt x="3928" y="84"/>
                                </a:lnTo>
                                <a:lnTo>
                                  <a:pt x="3934" y="83"/>
                                </a:lnTo>
                                <a:lnTo>
                                  <a:pt x="3874" y="103"/>
                                </a:lnTo>
                                <a:lnTo>
                                  <a:pt x="3810" y="131"/>
                                </a:lnTo>
                                <a:lnTo>
                                  <a:pt x="3746" y="165"/>
                                </a:lnTo>
                                <a:lnTo>
                                  <a:pt x="3681" y="200"/>
                                </a:lnTo>
                                <a:lnTo>
                                  <a:pt x="3615" y="230"/>
                                </a:lnTo>
                                <a:lnTo>
                                  <a:pt x="3553" y="251"/>
                                </a:lnTo>
                                <a:cubicBezTo>
                                  <a:pt x="3551" y="252"/>
                                  <a:pt x="3548" y="252"/>
                                  <a:pt x="3546" y="252"/>
                                </a:cubicBezTo>
                                <a:lnTo>
                                  <a:pt x="3485" y="259"/>
                                </a:lnTo>
                                <a:cubicBezTo>
                                  <a:pt x="3482" y="260"/>
                                  <a:pt x="3479" y="260"/>
                                  <a:pt x="3477" y="259"/>
                                </a:cubicBezTo>
                                <a:lnTo>
                                  <a:pt x="3419" y="250"/>
                                </a:lnTo>
                                <a:cubicBezTo>
                                  <a:pt x="3416" y="250"/>
                                  <a:pt x="3414" y="249"/>
                                  <a:pt x="3411" y="248"/>
                                </a:cubicBezTo>
                                <a:lnTo>
                                  <a:pt x="3352" y="223"/>
                                </a:lnTo>
                                <a:lnTo>
                                  <a:pt x="3294" y="191"/>
                                </a:lnTo>
                                <a:lnTo>
                                  <a:pt x="3242" y="155"/>
                                </a:lnTo>
                                <a:lnTo>
                                  <a:pt x="3190" y="121"/>
                                </a:lnTo>
                                <a:lnTo>
                                  <a:pt x="3139" y="92"/>
                                </a:lnTo>
                                <a:lnTo>
                                  <a:pt x="3082" y="70"/>
                                </a:lnTo>
                                <a:lnTo>
                                  <a:pt x="3089" y="72"/>
                                </a:lnTo>
                                <a:lnTo>
                                  <a:pt x="3030" y="64"/>
                                </a:lnTo>
                                <a:lnTo>
                                  <a:pt x="3039" y="64"/>
                                </a:lnTo>
                                <a:lnTo>
                                  <a:pt x="2977" y="73"/>
                                </a:lnTo>
                                <a:lnTo>
                                  <a:pt x="2983" y="72"/>
                                </a:lnTo>
                                <a:lnTo>
                                  <a:pt x="2924" y="92"/>
                                </a:lnTo>
                                <a:lnTo>
                                  <a:pt x="2860" y="123"/>
                                </a:lnTo>
                                <a:lnTo>
                                  <a:pt x="2793" y="161"/>
                                </a:lnTo>
                                <a:lnTo>
                                  <a:pt x="2724" y="197"/>
                                </a:lnTo>
                                <a:lnTo>
                                  <a:pt x="2654" y="231"/>
                                </a:lnTo>
                                <a:lnTo>
                                  <a:pt x="2586" y="255"/>
                                </a:lnTo>
                                <a:cubicBezTo>
                                  <a:pt x="2584" y="255"/>
                                  <a:pt x="2582" y="256"/>
                                  <a:pt x="2580" y="256"/>
                                </a:cubicBezTo>
                                <a:lnTo>
                                  <a:pt x="2512" y="265"/>
                                </a:lnTo>
                                <a:cubicBezTo>
                                  <a:pt x="2509" y="266"/>
                                  <a:pt x="2507" y="266"/>
                                  <a:pt x="2504" y="265"/>
                                </a:cubicBezTo>
                                <a:lnTo>
                                  <a:pt x="2436" y="258"/>
                                </a:lnTo>
                                <a:cubicBezTo>
                                  <a:pt x="2434" y="258"/>
                                  <a:pt x="2432" y="258"/>
                                  <a:pt x="2431" y="257"/>
                                </a:cubicBezTo>
                                <a:lnTo>
                                  <a:pt x="2357" y="236"/>
                                </a:lnTo>
                                <a:lnTo>
                                  <a:pt x="2285" y="206"/>
                                </a:lnTo>
                                <a:lnTo>
                                  <a:pt x="2216" y="172"/>
                                </a:lnTo>
                                <a:lnTo>
                                  <a:pt x="2148" y="139"/>
                                </a:lnTo>
                                <a:lnTo>
                                  <a:pt x="2082" y="110"/>
                                </a:lnTo>
                                <a:lnTo>
                                  <a:pt x="2015" y="89"/>
                                </a:lnTo>
                                <a:lnTo>
                                  <a:pt x="2021" y="90"/>
                                </a:lnTo>
                                <a:lnTo>
                                  <a:pt x="1955" y="82"/>
                                </a:lnTo>
                                <a:lnTo>
                                  <a:pt x="1962" y="82"/>
                                </a:lnTo>
                                <a:lnTo>
                                  <a:pt x="1898" y="89"/>
                                </a:lnTo>
                                <a:lnTo>
                                  <a:pt x="1904" y="88"/>
                                </a:lnTo>
                                <a:lnTo>
                                  <a:pt x="1846" y="107"/>
                                </a:lnTo>
                                <a:lnTo>
                                  <a:pt x="1787" y="134"/>
                                </a:lnTo>
                                <a:lnTo>
                                  <a:pt x="1727" y="166"/>
                                </a:lnTo>
                                <a:lnTo>
                                  <a:pt x="1665" y="199"/>
                                </a:lnTo>
                                <a:lnTo>
                                  <a:pt x="1603" y="229"/>
                                </a:lnTo>
                                <a:lnTo>
                                  <a:pt x="1543" y="250"/>
                                </a:lnTo>
                                <a:cubicBezTo>
                                  <a:pt x="1541" y="250"/>
                                  <a:pt x="1539" y="251"/>
                                  <a:pt x="1537" y="251"/>
                                </a:cubicBezTo>
                                <a:lnTo>
                                  <a:pt x="1476" y="259"/>
                                </a:lnTo>
                                <a:cubicBezTo>
                                  <a:pt x="1473" y="260"/>
                                  <a:pt x="1471" y="260"/>
                                  <a:pt x="1468" y="259"/>
                                </a:cubicBezTo>
                                <a:lnTo>
                                  <a:pt x="1407" y="253"/>
                                </a:lnTo>
                                <a:cubicBezTo>
                                  <a:pt x="1405" y="253"/>
                                  <a:pt x="1403" y="253"/>
                                  <a:pt x="1401" y="252"/>
                                </a:cubicBezTo>
                                <a:lnTo>
                                  <a:pt x="1337" y="232"/>
                                </a:lnTo>
                                <a:lnTo>
                                  <a:pt x="1274" y="205"/>
                                </a:lnTo>
                                <a:lnTo>
                                  <a:pt x="1214" y="175"/>
                                </a:lnTo>
                                <a:lnTo>
                                  <a:pt x="1155" y="145"/>
                                </a:lnTo>
                                <a:lnTo>
                                  <a:pt x="1097" y="120"/>
                                </a:lnTo>
                                <a:lnTo>
                                  <a:pt x="1036" y="101"/>
                                </a:lnTo>
                                <a:lnTo>
                                  <a:pt x="1042" y="102"/>
                                </a:lnTo>
                                <a:lnTo>
                                  <a:pt x="981" y="95"/>
                                </a:lnTo>
                                <a:lnTo>
                                  <a:pt x="988" y="95"/>
                                </a:lnTo>
                                <a:lnTo>
                                  <a:pt x="927" y="102"/>
                                </a:lnTo>
                                <a:lnTo>
                                  <a:pt x="932" y="101"/>
                                </a:lnTo>
                                <a:lnTo>
                                  <a:pt x="874" y="117"/>
                                </a:lnTo>
                                <a:lnTo>
                                  <a:pt x="815" y="140"/>
                                </a:lnTo>
                                <a:lnTo>
                                  <a:pt x="755" y="169"/>
                                </a:lnTo>
                                <a:lnTo>
                                  <a:pt x="693" y="199"/>
                                </a:lnTo>
                                <a:lnTo>
                                  <a:pt x="629" y="227"/>
                                </a:lnTo>
                                <a:lnTo>
                                  <a:pt x="564" y="248"/>
                                </a:lnTo>
                                <a:lnTo>
                                  <a:pt x="503" y="259"/>
                                </a:lnTo>
                                <a:cubicBezTo>
                                  <a:pt x="501" y="259"/>
                                  <a:pt x="499" y="259"/>
                                  <a:pt x="497" y="259"/>
                                </a:cubicBezTo>
                                <a:lnTo>
                                  <a:pt x="375" y="258"/>
                                </a:lnTo>
                                <a:cubicBezTo>
                                  <a:pt x="374" y="258"/>
                                  <a:pt x="372" y="258"/>
                                  <a:pt x="371" y="258"/>
                                </a:cubicBezTo>
                                <a:lnTo>
                                  <a:pt x="246" y="239"/>
                                </a:lnTo>
                                <a:lnTo>
                                  <a:pt x="122" y="209"/>
                                </a:lnTo>
                                <a:lnTo>
                                  <a:pt x="0" y="173"/>
                                </a:lnTo>
                                <a:lnTo>
                                  <a:pt x="19" y="112"/>
                                </a:lnTo>
                                <a:close/>
                              </a:path>
                            </a:pathLst>
                          </a:custGeom>
                          <a:solidFill>
                            <a:srgbClr val="CC6600"/>
                          </a:solidFill>
                          <a:ln w="0" cap="flat">
                            <a:solidFill>
                              <a:srgbClr val="CC6600"/>
                            </a:solidFill>
                            <a:prstDash val="solid"/>
                            <a:round/>
                            <a:headEnd/>
                            <a:tailEnd/>
                          </a:ln>
                        </wps:spPr>
                        <wps:bodyPr rot="0" vert="horz" wrap="square" lIns="91440" tIns="45720" rIns="91440" bIns="45720" anchor="t" anchorCtr="0" upright="1">
                          <a:noAutofit/>
                        </wps:bodyPr>
                      </wps:wsp>
                      <pic:pic xmlns:pic="http://schemas.openxmlformats.org/drawingml/2006/picture">
                        <pic:nvPicPr>
                          <pic:cNvPr id="412" name="Picture 2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680210" y="602615"/>
                            <a:ext cx="1532890" cy="7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3" name="Freeform 269"/>
                        <wps:cNvSpPr>
                          <a:spLocks noEditPoints="1"/>
                        </wps:cNvSpPr>
                        <wps:spPr bwMode="auto">
                          <a:xfrm>
                            <a:off x="1677670" y="600710"/>
                            <a:ext cx="1537335" cy="82550"/>
                          </a:xfrm>
                          <a:custGeom>
                            <a:avLst/>
                            <a:gdLst>
                              <a:gd name="T0" fmla="*/ 0 w 2421"/>
                              <a:gd name="T1" fmla="*/ 0 h 130"/>
                              <a:gd name="T2" fmla="*/ 2421 w 2421"/>
                              <a:gd name="T3" fmla="*/ 0 h 130"/>
                              <a:gd name="T4" fmla="*/ 2421 w 2421"/>
                              <a:gd name="T5" fmla="*/ 130 h 130"/>
                              <a:gd name="T6" fmla="*/ 0 w 2421"/>
                              <a:gd name="T7" fmla="*/ 130 h 130"/>
                              <a:gd name="T8" fmla="*/ 0 w 2421"/>
                              <a:gd name="T9" fmla="*/ 0 h 130"/>
                              <a:gd name="T10" fmla="*/ 7 w 2421"/>
                              <a:gd name="T11" fmla="*/ 126 h 130"/>
                              <a:gd name="T12" fmla="*/ 4 w 2421"/>
                              <a:gd name="T13" fmla="*/ 123 h 130"/>
                              <a:gd name="T14" fmla="*/ 2418 w 2421"/>
                              <a:gd name="T15" fmla="*/ 123 h 130"/>
                              <a:gd name="T16" fmla="*/ 2415 w 2421"/>
                              <a:gd name="T17" fmla="*/ 126 h 130"/>
                              <a:gd name="T18" fmla="*/ 2415 w 2421"/>
                              <a:gd name="T19" fmla="*/ 3 h 130"/>
                              <a:gd name="T20" fmla="*/ 2418 w 2421"/>
                              <a:gd name="T21" fmla="*/ 7 h 130"/>
                              <a:gd name="T22" fmla="*/ 4 w 2421"/>
                              <a:gd name="T23" fmla="*/ 7 h 130"/>
                              <a:gd name="T24" fmla="*/ 7 w 2421"/>
                              <a:gd name="T25" fmla="*/ 3 h 130"/>
                              <a:gd name="T26" fmla="*/ 7 w 2421"/>
                              <a:gd name="T27" fmla="*/ 126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421" h="130">
                                <a:moveTo>
                                  <a:pt x="0" y="0"/>
                                </a:moveTo>
                                <a:lnTo>
                                  <a:pt x="2421" y="0"/>
                                </a:lnTo>
                                <a:lnTo>
                                  <a:pt x="2421" y="130"/>
                                </a:lnTo>
                                <a:lnTo>
                                  <a:pt x="0" y="130"/>
                                </a:lnTo>
                                <a:lnTo>
                                  <a:pt x="0" y="0"/>
                                </a:lnTo>
                                <a:close/>
                                <a:moveTo>
                                  <a:pt x="7" y="126"/>
                                </a:moveTo>
                                <a:lnTo>
                                  <a:pt x="4" y="123"/>
                                </a:lnTo>
                                <a:lnTo>
                                  <a:pt x="2418" y="123"/>
                                </a:lnTo>
                                <a:lnTo>
                                  <a:pt x="2415" y="126"/>
                                </a:lnTo>
                                <a:lnTo>
                                  <a:pt x="2415" y="3"/>
                                </a:lnTo>
                                <a:lnTo>
                                  <a:pt x="2418" y="7"/>
                                </a:lnTo>
                                <a:lnTo>
                                  <a:pt x="4" y="7"/>
                                </a:lnTo>
                                <a:lnTo>
                                  <a:pt x="7" y="3"/>
                                </a:lnTo>
                                <a:lnTo>
                                  <a:pt x="7" y="126"/>
                                </a:lnTo>
                                <a:close/>
                              </a:path>
                            </a:pathLst>
                          </a:custGeom>
                          <a:solidFill>
                            <a:srgbClr val="FF9900"/>
                          </a:solidFill>
                          <a:ln w="0" cap="flat">
                            <a:solidFill>
                              <a:srgbClr val="FF9900"/>
                            </a:solidFill>
                            <a:prstDash val="solid"/>
                            <a:round/>
                            <a:headEnd/>
                            <a:tailEnd/>
                          </a:ln>
                        </wps:spPr>
                        <wps:bodyPr rot="0" vert="horz" wrap="square" lIns="91440" tIns="45720" rIns="91440" bIns="45720" anchor="t" anchorCtr="0" upright="1">
                          <a:noAutofit/>
                        </wps:bodyPr>
                      </wps:wsp>
                      <pic:pic xmlns:pic="http://schemas.openxmlformats.org/drawingml/2006/picture">
                        <pic:nvPicPr>
                          <pic:cNvPr id="418" name="Picture 27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973580" y="841375"/>
                            <a:ext cx="1239520" cy="90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 name="Freeform 271"/>
                        <wps:cNvSpPr>
                          <a:spLocks noEditPoints="1"/>
                        </wps:cNvSpPr>
                        <wps:spPr bwMode="auto">
                          <a:xfrm>
                            <a:off x="1971675" y="839470"/>
                            <a:ext cx="1243330" cy="95250"/>
                          </a:xfrm>
                          <a:custGeom>
                            <a:avLst/>
                            <a:gdLst>
                              <a:gd name="T0" fmla="*/ 0 w 1958"/>
                              <a:gd name="T1" fmla="*/ 0 h 150"/>
                              <a:gd name="T2" fmla="*/ 1958 w 1958"/>
                              <a:gd name="T3" fmla="*/ 0 h 150"/>
                              <a:gd name="T4" fmla="*/ 1958 w 1958"/>
                              <a:gd name="T5" fmla="*/ 150 h 150"/>
                              <a:gd name="T6" fmla="*/ 0 w 1958"/>
                              <a:gd name="T7" fmla="*/ 150 h 150"/>
                              <a:gd name="T8" fmla="*/ 0 w 1958"/>
                              <a:gd name="T9" fmla="*/ 0 h 150"/>
                              <a:gd name="T10" fmla="*/ 7 w 1958"/>
                              <a:gd name="T11" fmla="*/ 146 h 150"/>
                              <a:gd name="T12" fmla="*/ 3 w 1958"/>
                              <a:gd name="T13" fmla="*/ 143 h 150"/>
                              <a:gd name="T14" fmla="*/ 1955 w 1958"/>
                              <a:gd name="T15" fmla="*/ 143 h 150"/>
                              <a:gd name="T16" fmla="*/ 1952 w 1958"/>
                              <a:gd name="T17" fmla="*/ 146 h 150"/>
                              <a:gd name="T18" fmla="*/ 1952 w 1958"/>
                              <a:gd name="T19" fmla="*/ 3 h 150"/>
                              <a:gd name="T20" fmla="*/ 1955 w 1958"/>
                              <a:gd name="T21" fmla="*/ 6 h 150"/>
                              <a:gd name="T22" fmla="*/ 3 w 1958"/>
                              <a:gd name="T23" fmla="*/ 6 h 150"/>
                              <a:gd name="T24" fmla="*/ 7 w 1958"/>
                              <a:gd name="T25" fmla="*/ 3 h 150"/>
                              <a:gd name="T26" fmla="*/ 7 w 1958"/>
                              <a:gd name="T27" fmla="*/ 146 h 1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58" h="150">
                                <a:moveTo>
                                  <a:pt x="0" y="0"/>
                                </a:moveTo>
                                <a:lnTo>
                                  <a:pt x="1958" y="0"/>
                                </a:lnTo>
                                <a:lnTo>
                                  <a:pt x="1958" y="150"/>
                                </a:lnTo>
                                <a:lnTo>
                                  <a:pt x="0" y="150"/>
                                </a:lnTo>
                                <a:lnTo>
                                  <a:pt x="0" y="0"/>
                                </a:lnTo>
                                <a:close/>
                                <a:moveTo>
                                  <a:pt x="7" y="146"/>
                                </a:moveTo>
                                <a:lnTo>
                                  <a:pt x="3" y="143"/>
                                </a:lnTo>
                                <a:lnTo>
                                  <a:pt x="1955" y="143"/>
                                </a:lnTo>
                                <a:lnTo>
                                  <a:pt x="1952" y="146"/>
                                </a:lnTo>
                                <a:lnTo>
                                  <a:pt x="1952" y="3"/>
                                </a:lnTo>
                                <a:lnTo>
                                  <a:pt x="1955" y="6"/>
                                </a:lnTo>
                                <a:lnTo>
                                  <a:pt x="3" y="6"/>
                                </a:lnTo>
                                <a:lnTo>
                                  <a:pt x="7" y="3"/>
                                </a:lnTo>
                                <a:lnTo>
                                  <a:pt x="7" y="146"/>
                                </a:lnTo>
                                <a:close/>
                              </a:path>
                            </a:pathLst>
                          </a:custGeom>
                          <a:solidFill>
                            <a:srgbClr val="FF9900"/>
                          </a:solidFill>
                          <a:ln w="0" cap="flat">
                            <a:solidFill>
                              <a:srgbClr val="FF9900"/>
                            </a:solidFill>
                            <a:prstDash val="solid"/>
                            <a:round/>
                            <a:headEnd/>
                            <a:tailEnd/>
                          </a:ln>
                        </wps:spPr>
                        <wps:bodyPr rot="0" vert="horz" wrap="square" lIns="91440" tIns="45720" rIns="91440" bIns="45720" anchor="t" anchorCtr="0" upright="1">
                          <a:noAutofit/>
                        </wps:bodyPr>
                      </wps:wsp>
                      <pic:pic xmlns:pic="http://schemas.openxmlformats.org/drawingml/2006/picture">
                        <pic:nvPicPr>
                          <pic:cNvPr id="420" name="Picture 2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639445" y="229870"/>
                            <a:ext cx="2578100" cy="7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1" name="Freeform 273"/>
                        <wps:cNvSpPr>
                          <a:spLocks noEditPoints="1"/>
                        </wps:cNvSpPr>
                        <wps:spPr bwMode="auto">
                          <a:xfrm>
                            <a:off x="636905" y="227965"/>
                            <a:ext cx="2582545" cy="81915"/>
                          </a:xfrm>
                          <a:custGeom>
                            <a:avLst/>
                            <a:gdLst>
                              <a:gd name="T0" fmla="*/ 0 w 4067"/>
                              <a:gd name="T1" fmla="*/ 0 h 129"/>
                              <a:gd name="T2" fmla="*/ 4067 w 4067"/>
                              <a:gd name="T3" fmla="*/ 0 h 129"/>
                              <a:gd name="T4" fmla="*/ 4067 w 4067"/>
                              <a:gd name="T5" fmla="*/ 129 h 129"/>
                              <a:gd name="T6" fmla="*/ 0 w 4067"/>
                              <a:gd name="T7" fmla="*/ 129 h 129"/>
                              <a:gd name="T8" fmla="*/ 0 w 4067"/>
                              <a:gd name="T9" fmla="*/ 0 h 129"/>
                              <a:gd name="T10" fmla="*/ 7 w 4067"/>
                              <a:gd name="T11" fmla="*/ 126 h 129"/>
                              <a:gd name="T12" fmla="*/ 4 w 4067"/>
                              <a:gd name="T13" fmla="*/ 122 h 129"/>
                              <a:gd name="T14" fmla="*/ 4064 w 4067"/>
                              <a:gd name="T15" fmla="*/ 122 h 129"/>
                              <a:gd name="T16" fmla="*/ 4060 w 4067"/>
                              <a:gd name="T17" fmla="*/ 126 h 129"/>
                              <a:gd name="T18" fmla="*/ 4060 w 4067"/>
                              <a:gd name="T19" fmla="*/ 3 h 129"/>
                              <a:gd name="T20" fmla="*/ 4064 w 4067"/>
                              <a:gd name="T21" fmla="*/ 6 h 129"/>
                              <a:gd name="T22" fmla="*/ 4 w 4067"/>
                              <a:gd name="T23" fmla="*/ 6 h 129"/>
                              <a:gd name="T24" fmla="*/ 7 w 4067"/>
                              <a:gd name="T25" fmla="*/ 3 h 129"/>
                              <a:gd name="T26" fmla="*/ 7 w 4067"/>
                              <a:gd name="T27" fmla="*/ 126 h 1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067" h="129">
                                <a:moveTo>
                                  <a:pt x="0" y="0"/>
                                </a:moveTo>
                                <a:lnTo>
                                  <a:pt x="4067" y="0"/>
                                </a:lnTo>
                                <a:lnTo>
                                  <a:pt x="4067" y="129"/>
                                </a:lnTo>
                                <a:lnTo>
                                  <a:pt x="0" y="129"/>
                                </a:lnTo>
                                <a:lnTo>
                                  <a:pt x="0" y="0"/>
                                </a:lnTo>
                                <a:close/>
                                <a:moveTo>
                                  <a:pt x="7" y="126"/>
                                </a:moveTo>
                                <a:lnTo>
                                  <a:pt x="4" y="122"/>
                                </a:lnTo>
                                <a:lnTo>
                                  <a:pt x="4064" y="122"/>
                                </a:lnTo>
                                <a:lnTo>
                                  <a:pt x="4060" y="126"/>
                                </a:lnTo>
                                <a:lnTo>
                                  <a:pt x="4060" y="3"/>
                                </a:lnTo>
                                <a:lnTo>
                                  <a:pt x="4064" y="6"/>
                                </a:lnTo>
                                <a:lnTo>
                                  <a:pt x="4" y="6"/>
                                </a:lnTo>
                                <a:lnTo>
                                  <a:pt x="7" y="3"/>
                                </a:lnTo>
                                <a:lnTo>
                                  <a:pt x="7" y="126"/>
                                </a:lnTo>
                                <a:close/>
                              </a:path>
                            </a:pathLst>
                          </a:custGeom>
                          <a:solidFill>
                            <a:srgbClr val="FF9900"/>
                          </a:solidFill>
                          <a:ln w="0" cap="flat">
                            <a:solidFill>
                              <a:srgbClr val="FF9900"/>
                            </a:solidFill>
                            <a:prstDash val="solid"/>
                            <a:round/>
                            <a:headEnd/>
                            <a:tailEnd/>
                          </a:ln>
                        </wps:spPr>
                        <wps:bodyPr rot="0" vert="horz" wrap="square" lIns="91440" tIns="45720" rIns="91440" bIns="45720" anchor="t" anchorCtr="0" upright="1">
                          <a:noAutofit/>
                        </wps:bodyPr>
                      </wps:wsp>
                      <wps:wsp>
                        <wps:cNvPr id="422" name="Rectangle 274"/>
                        <wps:cNvSpPr>
                          <a:spLocks noChangeArrowheads="1"/>
                        </wps:cNvSpPr>
                        <wps:spPr bwMode="auto">
                          <a:xfrm>
                            <a:off x="2251709" y="29210"/>
                            <a:ext cx="887095"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ahoma" w:hAnsi="Tahoma" w:cs="Tahoma"/>
                                  <w:color w:val="000000"/>
                                  <w:sz w:val="16"/>
                                  <w:szCs w:val="16"/>
                                  <w:lang w:val="en-US"/>
                                </w:rPr>
                                <w:t>FTTH: EPON, GPON</w:t>
                              </w:r>
                            </w:p>
                          </w:txbxContent>
                        </wps:txbx>
                        <wps:bodyPr rot="0" vert="horz" wrap="none" lIns="0" tIns="0" rIns="0" bIns="0" anchor="t" anchorCtr="0">
                          <a:spAutoFit/>
                        </wps:bodyPr>
                      </wps:wsp>
                      <wps:wsp>
                        <wps:cNvPr id="431" name="Rectangle 275"/>
                        <wps:cNvSpPr>
                          <a:spLocks noChangeArrowheads="1"/>
                        </wps:cNvSpPr>
                        <wps:spPr bwMode="auto">
                          <a:xfrm>
                            <a:off x="1969562" y="343868"/>
                            <a:ext cx="120523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ahoma" w:hAnsi="Tahoma" w:cs="Tahoma"/>
                                  <w:color w:val="000000"/>
                                  <w:sz w:val="16"/>
                                  <w:szCs w:val="16"/>
                                  <w:lang w:val="en-US"/>
                                </w:rPr>
                                <w:t>FTTC/B: FLC, EPON, GPON</w:t>
                              </w:r>
                            </w:p>
                          </w:txbxContent>
                        </wps:txbx>
                        <wps:bodyPr rot="0" vert="horz" wrap="none" lIns="0" tIns="0" rIns="0" bIns="0" anchor="t" anchorCtr="0">
                          <a:spAutoFit/>
                        </wps:bodyPr>
                      </wps:wsp>
                      <wps:wsp>
                        <wps:cNvPr id="432" name="Rectangle 276"/>
                        <wps:cNvSpPr>
                          <a:spLocks noChangeArrowheads="1"/>
                        </wps:cNvSpPr>
                        <wps:spPr bwMode="auto">
                          <a:xfrm>
                            <a:off x="685152" y="343813"/>
                            <a:ext cx="88265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color w:val="000000"/>
                                  <w:sz w:val="16"/>
                                  <w:szCs w:val="16"/>
                                  <w:lang w:val="en-US"/>
                                </w:rPr>
                                <w:t>100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VDSL2</w:t>
                              </w:r>
                            </w:p>
                          </w:txbxContent>
                        </wps:txbx>
                        <wps:bodyPr rot="0" vert="horz" wrap="none" lIns="0" tIns="0" rIns="0" bIns="0" anchor="t" anchorCtr="0">
                          <a:spAutoFit/>
                        </wps:bodyPr>
                      </wps:wsp>
                      <wps:wsp>
                        <wps:cNvPr id="433" name="Rectangle 277"/>
                        <wps:cNvSpPr>
                          <a:spLocks noChangeArrowheads="1"/>
                        </wps:cNvSpPr>
                        <wps:spPr bwMode="auto">
                          <a:xfrm>
                            <a:off x="2063887" y="621696"/>
                            <a:ext cx="1113155"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ahoma" w:hAnsi="Tahoma" w:cs="Tahoma"/>
                                  <w:color w:val="000000"/>
                                  <w:sz w:val="16"/>
                                  <w:szCs w:val="16"/>
                                  <w:lang w:val="en-US"/>
                                </w:rPr>
                                <w:t>FTTN: FLC, EPON, GPON</w:t>
                              </w:r>
                            </w:p>
                          </w:txbxContent>
                        </wps:txbx>
                        <wps:bodyPr rot="0" vert="horz" wrap="none" lIns="0" tIns="0" rIns="0" bIns="0" anchor="t" anchorCtr="0">
                          <a:spAutoFit/>
                        </wps:bodyPr>
                      </wps:wsp>
                      <wps:wsp>
                        <wps:cNvPr id="434" name="Rectangle 278"/>
                        <wps:cNvSpPr>
                          <a:spLocks noChangeArrowheads="1"/>
                        </wps:cNvSpPr>
                        <wps:spPr bwMode="auto">
                          <a:xfrm>
                            <a:off x="687334" y="608361"/>
                            <a:ext cx="122428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color w:val="000000"/>
                                  <w:sz w:val="16"/>
                                  <w:szCs w:val="16"/>
                                  <w:lang w:val="en-US"/>
                                </w:rPr>
                                <w:t>20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:VDSL2, ADSL2+</w:t>
                              </w:r>
                            </w:p>
                          </w:txbxContent>
                        </wps:txbx>
                        <wps:bodyPr rot="0" vert="horz" wrap="none" lIns="0" tIns="0" rIns="0" bIns="0" anchor="t" anchorCtr="0">
                          <a:spAutoFit/>
                        </wps:bodyPr>
                      </wps:wsp>
                      <wps:wsp>
                        <wps:cNvPr id="435" name="Rectangle 279"/>
                        <wps:cNvSpPr>
                          <a:spLocks noChangeArrowheads="1"/>
                        </wps:cNvSpPr>
                        <wps:spPr bwMode="auto">
                          <a:xfrm>
                            <a:off x="667385" y="1090295"/>
                            <a:ext cx="1127125"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color w:val="000000"/>
                                  <w:sz w:val="16"/>
                                  <w:szCs w:val="16"/>
                                  <w:lang w:val="en-US"/>
                                </w:rPr>
                                <w:t>10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VDSL, ADSL2</w:t>
                              </w:r>
                            </w:p>
                          </w:txbxContent>
                        </wps:txbx>
                        <wps:bodyPr rot="0" vert="horz" wrap="none" lIns="0" tIns="0" rIns="0" bIns="0" anchor="t" anchorCtr="0">
                          <a:spAutoFit/>
                        </wps:bodyPr>
                      </wps:wsp>
                      <pic:pic xmlns:pic="http://schemas.openxmlformats.org/drawingml/2006/picture">
                        <pic:nvPicPr>
                          <pic:cNvPr id="436" name="Picture 2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310765" y="1010285"/>
                            <a:ext cx="90233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7" name="Freeform 281"/>
                        <wps:cNvSpPr>
                          <a:spLocks noEditPoints="1"/>
                        </wps:cNvSpPr>
                        <wps:spPr bwMode="auto">
                          <a:xfrm>
                            <a:off x="2308225" y="1008380"/>
                            <a:ext cx="906780" cy="95250"/>
                          </a:xfrm>
                          <a:custGeom>
                            <a:avLst/>
                            <a:gdLst>
                              <a:gd name="T0" fmla="*/ 0 w 1428"/>
                              <a:gd name="T1" fmla="*/ 0 h 150"/>
                              <a:gd name="T2" fmla="*/ 1428 w 1428"/>
                              <a:gd name="T3" fmla="*/ 0 h 150"/>
                              <a:gd name="T4" fmla="*/ 1428 w 1428"/>
                              <a:gd name="T5" fmla="*/ 150 h 150"/>
                              <a:gd name="T6" fmla="*/ 0 w 1428"/>
                              <a:gd name="T7" fmla="*/ 150 h 150"/>
                              <a:gd name="T8" fmla="*/ 0 w 1428"/>
                              <a:gd name="T9" fmla="*/ 0 h 150"/>
                              <a:gd name="T10" fmla="*/ 7 w 1428"/>
                              <a:gd name="T11" fmla="*/ 147 h 150"/>
                              <a:gd name="T12" fmla="*/ 4 w 1428"/>
                              <a:gd name="T13" fmla="*/ 143 h 150"/>
                              <a:gd name="T14" fmla="*/ 1425 w 1428"/>
                              <a:gd name="T15" fmla="*/ 143 h 150"/>
                              <a:gd name="T16" fmla="*/ 1422 w 1428"/>
                              <a:gd name="T17" fmla="*/ 147 h 150"/>
                              <a:gd name="T18" fmla="*/ 1422 w 1428"/>
                              <a:gd name="T19" fmla="*/ 3 h 150"/>
                              <a:gd name="T20" fmla="*/ 1425 w 1428"/>
                              <a:gd name="T21" fmla="*/ 7 h 150"/>
                              <a:gd name="T22" fmla="*/ 4 w 1428"/>
                              <a:gd name="T23" fmla="*/ 7 h 150"/>
                              <a:gd name="T24" fmla="*/ 7 w 1428"/>
                              <a:gd name="T25" fmla="*/ 3 h 150"/>
                              <a:gd name="T26" fmla="*/ 7 w 1428"/>
                              <a:gd name="T27" fmla="*/ 147 h 1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28" h="150">
                                <a:moveTo>
                                  <a:pt x="0" y="0"/>
                                </a:moveTo>
                                <a:lnTo>
                                  <a:pt x="1428" y="0"/>
                                </a:lnTo>
                                <a:lnTo>
                                  <a:pt x="1428" y="150"/>
                                </a:lnTo>
                                <a:lnTo>
                                  <a:pt x="0" y="150"/>
                                </a:lnTo>
                                <a:lnTo>
                                  <a:pt x="0" y="0"/>
                                </a:lnTo>
                                <a:close/>
                                <a:moveTo>
                                  <a:pt x="7" y="147"/>
                                </a:moveTo>
                                <a:lnTo>
                                  <a:pt x="4" y="143"/>
                                </a:lnTo>
                                <a:lnTo>
                                  <a:pt x="1425" y="143"/>
                                </a:lnTo>
                                <a:lnTo>
                                  <a:pt x="1422" y="147"/>
                                </a:lnTo>
                                <a:lnTo>
                                  <a:pt x="1422" y="3"/>
                                </a:lnTo>
                                <a:lnTo>
                                  <a:pt x="1425" y="7"/>
                                </a:lnTo>
                                <a:lnTo>
                                  <a:pt x="4" y="7"/>
                                </a:lnTo>
                                <a:lnTo>
                                  <a:pt x="7" y="3"/>
                                </a:lnTo>
                                <a:lnTo>
                                  <a:pt x="7" y="147"/>
                                </a:lnTo>
                                <a:close/>
                              </a:path>
                            </a:pathLst>
                          </a:custGeom>
                          <a:solidFill>
                            <a:srgbClr val="FF9900"/>
                          </a:solidFill>
                          <a:ln w="0" cap="flat">
                            <a:solidFill>
                              <a:srgbClr val="FF9900"/>
                            </a:solidFill>
                            <a:prstDash val="solid"/>
                            <a:round/>
                            <a:headEnd/>
                            <a:tailEnd/>
                          </a:ln>
                        </wps:spPr>
                        <wps:bodyPr rot="0" vert="horz" wrap="square" lIns="91440" tIns="45720" rIns="91440" bIns="45720" anchor="t" anchorCtr="0" upright="1">
                          <a:noAutofit/>
                        </wps:bodyPr>
                      </wps:wsp>
                      <wps:wsp>
                        <wps:cNvPr id="438" name="Freeform 282"/>
                        <wps:cNvSpPr>
                          <a:spLocks/>
                        </wps:cNvSpPr>
                        <wps:spPr bwMode="auto">
                          <a:xfrm>
                            <a:off x="634365" y="1378585"/>
                            <a:ext cx="2043430" cy="72390"/>
                          </a:xfrm>
                          <a:custGeom>
                            <a:avLst/>
                            <a:gdLst>
                              <a:gd name="T0" fmla="*/ 497 w 7570"/>
                              <a:gd name="T1" fmla="*/ 6 h 266"/>
                              <a:gd name="T2" fmla="*/ 755 w 7570"/>
                              <a:gd name="T3" fmla="*/ 97 h 266"/>
                              <a:gd name="T4" fmla="*/ 988 w 7570"/>
                              <a:gd name="T5" fmla="*/ 171 h 266"/>
                              <a:gd name="T6" fmla="*/ 1155 w 7570"/>
                              <a:gd name="T7" fmla="*/ 121 h 266"/>
                              <a:gd name="T8" fmla="*/ 1407 w 7570"/>
                              <a:gd name="T9" fmla="*/ 13 h 266"/>
                              <a:gd name="T10" fmla="*/ 1603 w 7570"/>
                              <a:gd name="T11" fmla="*/ 37 h 266"/>
                              <a:gd name="T12" fmla="*/ 1904 w 7570"/>
                              <a:gd name="T13" fmla="*/ 177 h 266"/>
                              <a:gd name="T14" fmla="*/ 2015 w 7570"/>
                              <a:gd name="T15" fmla="*/ 176 h 266"/>
                              <a:gd name="T16" fmla="*/ 2357 w 7570"/>
                              <a:gd name="T17" fmla="*/ 30 h 266"/>
                              <a:gd name="T18" fmla="*/ 2580 w 7570"/>
                              <a:gd name="T19" fmla="*/ 10 h 266"/>
                              <a:gd name="T20" fmla="*/ 2860 w 7570"/>
                              <a:gd name="T21" fmla="*/ 142 h 266"/>
                              <a:gd name="T22" fmla="*/ 3030 w 7570"/>
                              <a:gd name="T23" fmla="*/ 202 h 266"/>
                              <a:gd name="T24" fmla="*/ 3190 w 7570"/>
                              <a:gd name="T25" fmla="*/ 145 h 266"/>
                              <a:gd name="T26" fmla="*/ 3419 w 7570"/>
                              <a:gd name="T27" fmla="*/ 16 h 266"/>
                              <a:gd name="T28" fmla="*/ 3615 w 7570"/>
                              <a:gd name="T29" fmla="*/ 36 h 266"/>
                              <a:gd name="T30" fmla="*/ 3934 w 7570"/>
                              <a:gd name="T31" fmla="*/ 183 h 266"/>
                              <a:gd name="T32" fmla="*/ 4042 w 7570"/>
                              <a:gd name="T33" fmla="*/ 183 h 266"/>
                              <a:gd name="T34" fmla="*/ 4354 w 7570"/>
                              <a:gd name="T35" fmla="*/ 37 h 266"/>
                              <a:gd name="T36" fmla="*/ 4568 w 7570"/>
                              <a:gd name="T37" fmla="*/ 16 h 266"/>
                              <a:gd name="T38" fmla="*/ 4859 w 7570"/>
                              <a:gd name="T39" fmla="*/ 144 h 266"/>
                              <a:gd name="T40" fmla="*/ 5040 w 7570"/>
                              <a:gd name="T41" fmla="*/ 202 h 266"/>
                              <a:gd name="T42" fmla="*/ 5197 w 7570"/>
                              <a:gd name="T43" fmla="*/ 144 h 266"/>
                              <a:gd name="T44" fmla="*/ 5419 w 7570"/>
                              <a:gd name="T45" fmla="*/ 17 h 266"/>
                              <a:gd name="T46" fmla="*/ 5567 w 7570"/>
                              <a:gd name="T47" fmla="*/ 16 h 266"/>
                              <a:gd name="T48" fmla="*/ 5935 w 7570"/>
                              <a:gd name="T49" fmla="*/ 174 h 266"/>
                              <a:gd name="T50" fmla="*/ 6116 w 7570"/>
                              <a:gd name="T51" fmla="*/ 194 h 266"/>
                              <a:gd name="T52" fmla="*/ 6267 w 7570"/>
                              <a:gd name="T53" fmla="*/ 111 h 266"/>
                              <a:gd name="T54" fmla="*/ 6502 w 7570"/>
                              <a:gd name="T55" fmla="*/ 7 h 266"/>
                              <a:gd name="T56" fmla="*/ 6718 w 7570"/>
                              <a:gd name="T57" fmla="*/ 60 h 266"/>
                              <a:gd name="T58" fmla="*/ 6993 w 7570"/>
                              <a:gd name="T59" fmla="*/ 172 h 266"/>
                              <a:gd name="T60" fmla="*/ 7335 w 7570"/>
                              <a:gd name="T61" fmla="*/ 142 h 266"/>
                              <a:gd name="T62" fmla="*/ 7570 w 7570"/>
                              <a:gd name="T63" fmla="*/ 142 h 266"/>
                              <a:gd name="T64" fmla="*/ 7199 w 7570"/>
                              <a:gd name="T65" fmla="*/ 238 h 266"/>
                              <a:gd name="T66" fmla="*/ 6978 w 7570"/>
                              <a:gd name="T67" fmla="*/ 234 h 266"/>
                              <a:gd name="T68" fmla="*/ 6629 w 7570"/>
                              <a:gd name="T69" fmla="*/ 94 h 266"/>
                              <a:gd name="T70" fmla="*/ 6451 w 7570"/>
                              <a:gd name="T71" fmla="*/ 79 h 266"/>
                              <a:gd name="T72" fmla="*/ 6248 w 7570"/>
                              <a:gd name="T73" fmla="*/ 200 h 266"/>
                              <a:gd name="T74" fmla="*/ 6064 w 7570"/>
                              <a:gd name="T75" fmla="*/ 265 h 266"/>
                              <a:gd name="T76" fmla="*/ 5836 w 7570"/>
                              <a:gd name="T77" fmla="*/ 200 h 266"/>
                              <a:gd name="T78" fmla="*/ 5554 w 7570"/>
                              <a:gd name="T79" fmla="*/ 78 h 266"/>
                              <a:gd name="T80" fmla="*/ 5385 w 7570"/>
                              <a:gd name="T81" fmla="*/ 98 h 266"/>
                              <a:gd name="T82" fmla="*/ 5177 w 7570"/>
                              <a:gd name="T83" fmla="*/ 231 h 266"/>
                              <a:gd name="T84" fmla="*/ 5040 w 7570"/>
                              <a:gd name="T85" fmla="*/ 265 h 266"/>
                              <a:gd name="T86" fmla="*/ 4760 w 7570"/>
                              <a:gd name="T87" fmla="*/ 166 h 266"/>
                              <a:gd name="T88" fmla="*/ 4492 w 7570"/>
                              <a:gd name="T89" fmla="*/ 70 h 266"/>
                              <a:gd name="T90" fmla="*/ 4319 w 7570"/>
                              <a:gd name="T91" fmla="*/ 124 h 266"/>
                              <a:gd name="T92" fmla="*/ 4056 w 7570"/>
                              <a:gd name="T93" fmla="*/ 245 h 266"/>
                              <a:gd name="T94" fmla="*/ 3847 w 7570"/>
                              <a:gd name="T95" fmla="*/ 222 h 266"/>
                              <a:gd name="T96" fmla="*/ 3532 w 7570"/>
                              <a:gd name="T97" fmla="*/ 76 h 266"/>
                              <a:gd name="T98" fmla="*/ 3436 w 7570"/>
                              <a:gd name="T99" fmla="*/ 77 h 266"/>
                              <a:gd name="T100" fmla="*/ 3166 w 7570"/>
                              <a:gd name="T101" fmla="*/ 231 h 266"/>
                              <a:gd name="T102" fmla="*/ 3030 w 7570"/>
                              <a:gd name="T103" fmla="*/ 265 h 266"/>
                              <a:gd name="T104" fmla="*/ 2762 w 7570"/>
                              <a:gd name="T105" fmla="*/ 162 h 266"/>
                              <a:gd name="T106" fmla="*/ 2503 w 7570"/>
                              <a:gd name="T107" fmla="*/ 64 h 266"/>
                              <a:gd name="T108" fmla="*/ 2314 w 7570"/>
                              <a:gd name="T109" fmla="*/ 117 h 266"/>
                              <a:gd name="T110" fmla="*/ 2028 w 7570"/>
                              <a:gd name="T111" fmla="*/ 238 h 266"/>
                              <a:gd name="T112" fmla="*/ 1820 w 7570"/>
                              <a:gd name="T113" fmla="*/ 217 h 266"/>
                              <a:gd name="T114" fmla="*/ 1522 w 7570"/>
                              <a:gd name="T115" fmla="*/ 77 h 266"/>
                              <a:gd name="T116" fmla="*/ 1420 w 7570"/>
                              <a:gd name="T117" fmla="*/ 75 h 266"/>
                              <a:gd name="T118" fmla="*/ 1116 w 7570"/>
                              <a:gd name="T119" fmla="*/ 207 h 266"/>
                              <a:gd name="T120" fmla="*/ 920 w 7570"/>
                              <a:gd name="T121" fmla="*/ 227 h 266"/>
                              <a:gd name="T122" fmla="*/ 668 w 7570"/>
                              <a:gd name="T123" fmla="*/ 126 h 266"/>
                              <a:gd name="T124" fmla="*/ 380 w 7570"/>
                              <a:gd name="T125" fmla="*/ 71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570" h="266">
                                <a:moveTo>
                                  <a:pt x="0" y="93"/>
                                </a:moveTo>
                                <a:lnTo>
                                  <a:pt x="122" y="57"/>
                                </a:lnTo>
                                <a:lnTo>
                                  <a:pt x="246" y="26"/>
                                </a:lnTo>
                                <a:lnTo>
                                  <a:pt x="371" y="8"/>
                                </a:lnTo>
                                <a:lnTo>
                                  <a:pt x="497" y="6"/>
                                </a:lnTo>
                                <a:cubicBezTo>
                                  <a:pt x="499" y="6"/>
                                  <a:pt x="501" y="7"/>
                                  <a:pt x="503" y="7"/>
                                </a:cubicBezTo>
                                <a:lnTo>
                                  <a:pt x="564" y="18"/>
                                </a:lnTo>
                                <a:lnTo>
                                  <a:pt x="629" y="39"/>
                                </a:lnTo>
                                <a:lnTo>
                                  <a:pt x="693" y="67"/>
                                </a:lnTo>
                                <a:lnTo>
                                  <a:pt x="755" y="97"/>
                                </a:lnTo>
                                <a:lnTo>
                                  <a:pt x="815" y="126"/>
                                </a:lnTo>
                                <a:lnTo>
                                  <a:pt x="874" y="149"/>
                                </a:lnTo>
                                <a:lnTo>
                                  <a:pt x="932" y="165"/>
                                </a:lnTo>
                                <a:lnTo>
                                  <a:pt x="927" y="164"/>
                                </a:lnTo>
                                <a:lnTo>
                                  <a:pt x="988" y="171"/>
                                </a:lnTo>
                                <a:lnTo>
                                  <a:pt x="981" y="171"/>
                                </a:lnTo>
                                <a:lnTo>
                                  <a:pt x="1042" y="164"/>
                                </a:lnTo>
                                <a:lnTo>
                                  <a:pt x="1036" y="165"/>
                                </a:lnTo>
                                <a:lnTo>
                                  <a:pt x="1097" y="146"/>
                                </a:lnTo>
                                <a:lnTo>
                                  <a:pt x="1155" y="121"/>
                                </a:lnTo>
                                <a:lnTo>
                                  <a:pt x="1214" y="91"/>
                                </a:lnTo>
                                <a:lnTo>
                                  <a:pt x="1274" y="61"/>
                                </a:lnTo>
                                <a:lnTo>
                                  <a:pt x="1337" y="34"/>
                                </a:lnTo>
                                <a:lnTo>
                                  <a:pt x="1401" y="14"/>
                                </a:lnTo>
                                <a:cubicBezTo>
                                  <a:pt x="1403" y="13"/>
                                  <a:pt x="1405" y="13"/>
                                  <a:pt x="1407" y="13"/>
                                </a:cubicBezTo>
                                <a:lnTo>
                                  <a:pt x="1468" y="7"/>
                                </a:lnTo>
                                <a:cubicBezTo>
                                  <a:pt x="1471" y="6"/>
                                  <a:pt x="1473" y="6"/>
                                  <a:pt x="1476" y="7"/>
                                </a:cubicBezTo>
                                <a:lnTo>
                                  <a:pt x="1537" y="15"/>
                                </a:lnTo>
                                <a:cubicBezTo>
                                  <a:pt x="1539" y="15"/>
                                  <a:pt x="1541" y="16"/>
                                  <a:pt x="1543" y="16"/>
                                </a:cubicBezTo>
                                <a:lnTo>
                                  <a:pt x="1603" y="37"/>
                                </a:lnTo>
                                <a:lnTo>
                                  <a:pt x="1665" y="67"/>
                                </a:lnTo>
                                <a:lnTo>
                                  <a:pt x="1727" y="100"/>
                                </a:lnTo>
                                <a:lnTo>
                                  <a:pt x="1787" y="132"/>
                                </a:lnTo>
                                <a:lnTo>
                                  <a:pt x="1845" y="158"/>
                                </a:lnTo>
                                <a:lnTo>
                                  <a:pt x="1904" y="177"/>
                                </a:lnTo>
                                <a:lnTo>
                                  <a:pt x="1898" y="176"/>
                                </a:lnTo>
                                <a:lnTo>
                                  <a:pt x="1962" y="183"/>
                                </a:lnTo>
                                <a:lnTo>
                                  <a:pt x="1955" y="183"/>
                                </a:lnTo>
                                <a:lnTo>
                                  <a:pt x="2021" y="175"/>
                                </a:lnTo>
                                <a:lnTo>
                                  <a:pt x="2015" y="176"/>
                                </a:lnTo>
                                <a:lnTo>
                                  <a:pt x="2082" y="155"/>
                                </a:lnTo>
                                <a:lnTo>
                                  <a:pt x="2148" y="127"/>
                                </a:lnTo>
                                <a:lnTo>
                                  <a:pt x="2216" y="94"/>
                                </a:lnTo>
                                <a:lnTo>
                                  <a:pt x="2285" y="60"/>
                                </a:lnTo>
                                <a:lnTo>
                                  <a:pt x="2357" y="30"/>
                                </a:lnTo>
                                <a:lnTo>
                                  <a:pt x="2431" y="9"/>
                                </a:lnTo>
                                <a:cubicBezTo>
                                  <a:pt x="2432" y="8"/>
                                  <a:pt x="2434" y="8"/>
                                  <a:pt x="2436" y="8"/>
                                </a:cubicBezTo>
                                <a:lnTo>
                                  <a:pt x="2504" y="1"/>
                                </a:lnTo>
                                <a:cubicBezTo>
                                  <a:pt x="2507" y="0"/>
                                  <a:pt x="2509" y="0"/>
                                  <a:pt x="2512" y="1"/>
                                </a:cubicBezTo>
                                <a:lnTo>
                                  <a:pt x="2580" y="10"/>
                                </a:lnTo>
                                <a:cubicBezTo>
                                  <a:pt x="2582" y="10"/>
                                  <a:pt x="2584" y="11"/>
                                  <a:pt x="2586" y="11"/>
                                </a:cubicBezTo>
                                <a:lnTo>
                                  <a:pt x="2654" y="35"/>
                                </a:lnTo>
                                <a:lnTo>
                                  <a:pt x="2724" y="69"/>
                                </a:lnTo>
                                <a:lnTo>
                                  <a:pt x="2793" y="105"/>
                                </a:lnTo>
                                <a:lnTo>
                                  <a:pt x="2860" y="142"/>
                                </a:lnTo>
                                <a:lnTo>
                                  <a:pt x="2924" y="174"/>
                                </a:lnTo>
                                <a:lnTo>
                                  <a:pt x="2983" y="194"/>
                                </a:lnTo>
                                <a:lnTo>
                                  <a:pt x="2977" y="193"/>
                                </a:lnTo>
                                <a:lnTo>
                                  <a:pt x="3039" y="202"/>
                                </a:lnTo>
                                <a:lnTo>
                                  <a:pt x="3030" y="202"/>
                                </a:lnTo>
                                <a:lnTo>
                                  <a:pt x="3089" y="194"/>
                                </a:lnTo>
                                <a:lnTo>
                                  <a:pt x="3082" y="196"/>
                                </a:lnTo>
                                <a:lnTo>
                                  <a:pt x="3139" y="174"/>
                                </a:lnTo>
                                <a:lnTo>
                                  <a:pt x="3135" y="176"/>
                                </a:lnTo>
                                <a:lnTo>
                                  <a:pt x="3190" y="145"/>
                                </a:lnTo>
                                <a:lnTo>
                                  <a:pt x="3242" y="111"/>
                                </a:lnTo>
                                <a:lnTo>
                                  <a:pt x="3294" y="75"/>
                                </a:lnTo>
                                <a:lnTo>
                                  <a:pt x="3352" y="43"/>
                                </a:lnTo>
                                <a:lnTo>
                                  <a:pt x="3411" y="18"/>
                                </a:lnTo>
                                <a:cubicBezTo>
                                  <a:pt x="3414" y="17"/>
                                  <a:pt x="3416" y="16"/>
                                  <a:pt x="3419" y="16"/>
                                </a:cubicBezTo>
                                <a:lnTo>
                                  <a:pt x="3477" y="7"/>
                                </a:lnTo>
                                <a:cubicBezTo>
                                  <a:pt x="3479" y="6"/>
                                  <a:pt x="3482" y="6"/>
                                  <a:pt x="3485" y="7"/>
                                </a:cubicBezTo>
                                <a:lnTo>
                                  <a:pt x="3546" y="14"/>
                                </a:lnTo>
                                <a:cubicBezTo>
                                  <a:pt x="3548" y="14"/>
                                  <a:pt x="3551" y="14"/>
                                  <a:pt x="3553" y="15"/>
                                </a:cubicBezTo>
                                <a:lnTo>
                                  <a:pt x="3615" y="36"/>
                                </a:lnTo>
                                <a:lnTo>
                                  <a:pt x="3681" y="66"/>
                                </a:lnTo>
                                <a:lnTo>
                                  <a:pt x="3746" y="101"/>
                                </a:lnTo>
                                <a:lnTo>
                                  <a:pt x="3810" y="135"/>
                                </a:lnTo>
                                <a:lnTo>
                                  <a:pt x="3874" y="163"/>
                                </a:lnTo>
                                <a:lnTo>
                                  <a:pt x="3934" y="183"/>
                                </a:lnTo>
                                <a:lnTo>
                                  <a:pt x="3928" y="182"/>
                                </a:lnTo>
                                <a:lnTo>
                                  <a:pt x="3992" y="190"/>
                                </a:lnTo>
                                <a:lnTo>
                                  <a:pt x="3984" y="190"/>
                                </a:lnTo>
                                <a:lnTo>
                                  <a:pt x="4048" y="182"/>
                                </a:lnTo>
                                <a:lnTo>
                                  <a:pt x="4042" y="183"/>
                                </a:lnTo>
                                <a:lnTo>
                                  <a:pt x="4105" y="162"/>
                                </a:lnTo>
                                <a:lnTo>
                                  <a:pt x="4165" y="134"/>
                                </a:lnTo>
                                <a:lnTo>
                                  <a:pt x="4226" y="101"/>
                                </a:lnTo>
                                <a:lnTo>
                                  <a:pt x="4288" y="67"/>
                                </a:lnTo>
                                <a:lnTo>
                                  <a:pt x="4354" y="37"/>
                                </a:lnTo>
                                <a:lnTo>
                                  <a:pt x="4421" y="15"/>
                                </a:lnTo>
                                <a:cubicBezTo>
                                  <a:pt x="4424" y="14"/>
                                  <a:pt x="4426" y="14"/>
                                  <a:pt x="4428" y="14"/>
                                </a:cubicBezTo>
                                <a:lnTo>
                                  <a:pt x="4493" y="7"/>
                                </a:lnTo>
                                <a:cubicBezTo>
                                  <a:pt x="4496" y="6"/>
                                  <a:pt x="4498" y="6"/>
                                  <a:pt x="4501" y="7"/>
                                </a:cubicBezTo>
                                <a:lnTo>
                                  <a:pt x="4568" y="16"/>
                                </a:lnTo>
                                <a:cubicBezTo>
                                  <a:pt x="4570" y="16"/>
                                  <a:pt x="4572" y="16"/>
                                  <a:pt x="4574" y="17"/>
                                </a:cubicBezTo>
                                <a:lnTo>
                                  <a:pt x="4643" y="40"/>
                                </a:lnTo>
                                <a:lnTo>
                                  <a:pt x="4716" y="72"/>
                                </a:lnTo>
                                <a:lnTo>
                                  <a:pt x="4789" y="109"/>
                                </a:lnTo>
                                <a:lnTo>
                                  <a:pt x="4859" y="144"/>
                                </a:lnTo>
                                <a:lnTo>
                                  <a:pt x="4927" y="174"/>
                                </a:lnTo>
                                <a:lnTo>
                                  <a:pt x="4990" y="195"/>
                                </a:lnTo>
                                <a:lnTo>
                                  <a:pt x="4984" y="194"/>
                                </a:lnTo>
                                <a:lnTo>
                                  <a:pt x="5048" y="202"/>
                                </a:lnTo>
                                <a:lnTo>
                                  <a:pt x="5040" y="202"/>
                                </a:lnTo>
                                <a:lnTo>
                                  <a:pt x="5100" y="194"/>
                                </a:lnTo>
                                <a:lnTo>
                                  <a:pt x="5093" y="196"/>
                                </a:lnTo>
                                <a:lnTo>
                                  <a:pt x="5149" y="174"/>
                                </a:lnTo>
                                <a:lnTo>
                                  <a:pt x="5144" y="176"/>
                                </a:lnTo>
                                <a:lnTo>
                                  <a:pt x="5197" y="144"/>
                                </a:lnTo>
                                <a:lnTo>
                                  <a:pt x="5249" y="110"/>
                                </a:lnTo>
                                <a:lnTo>
                                  <a:pt x="5300" y="74"/>
                                </a:lnTo>
                                <a:lnTo>
                                  <a:pt x="5357" y="41"/>
                                </a:lnTo>
                                <a:cubicBezTo>
                                  <a:pt x="5359" y="40"/>
                                  <a:pt x="5360" y="39"/>
                                  <a:pt x="5362" y="39"/>
                                </a:cubicBezTo>
                                <a:lnTo>
                                  <a:pt x="5419" y="17"/>
                                </a:lnTo>
                                <a:cubicBezTo>
                                  <a:pt x="5421" y="16"/>
                                  <a:pt x="5424" y="15"/>
                                  <a:pt x="5426" y="15"/>
                                </a:cubicBezTo>
                                <a:lnTo>
                                  <a:pt x="5487" y="7"/>
                                </a:lnTo>
                                <a:cubicBezTo>
                                  <a:pt x="5490" y="6"/>
                                  <a:pt x="5493" y="6"/>
                                  <a:pt x="5495" y="7"/>
                                </a:cubicBezTo>
                                <a:lnTo>
                                  <a:pt x="5561" y="15"/>
                                </a:lnTo>
                                <a:cubicBezTo>
                                  <a:pt x="5563" y="15"/>
                                  <a:pt x="5565" y="15"/>
                                  <a:pt x="5567" y="16"/>
                                </a:cubicBezTo>
                                <a:lnTo>
                                  <a:pt x="5638" y="38"/>
                                </a:lnTo>
                                <a:lnTo>
                                  <a:pt x="5714" y="71"/>
                                </a:lnTo>
                                <a:lnTo>
                                  <a:pt x="5789" y="108"/>
                                </a:lnTo>
                                <a:lnTo>
                                  <a:pt x="5863" y="143"/>
                                </a:lnTo>
                                <a:lnTo>
                                  <a:pt x="5935" y="174"/>
                                </a:lnTo>
                                <a:lnTo>
                                  <a:pt x="6003" y="195"/>
                                </a:lnTo>
                                <a:lnTo>
                                  <a:pt x="5997" y="194"/>
                                </a:lnTo>
                                <a:lnTo>
                                  <a:pt x="6063" y="202"/>
                                </a:lnTo>
                                <a:lnTo>
                                  <a:pt x="6055" y="202"/>
                                </a:lnTo>
                                <a:lnTo>
                                  <a:pt x="6116" y="194"/>
                                </a:lnTo>
                                <a:lnTo>
                                  <a:pt x="6109" y="196"/>
                                </a:lnTo>
                                <a:lnTo>
                                  <a:pt x="6166" y="174"/>
                                </a:lnTo>
                                <a:lnTo>
                                  <a:pt x="6162" y="176"/>
                                </a:lnTo>
                                <a:lnTo>
                                  <a:pt x="6217" y="145"/>
                                </a:lnTo>
                                <a:lnTo>
                                  <a:pt x="6267" y="111"/>
                                </a:lnTo>
                                <a:lnTo>
                                  <a:pt x="6319" y="75"/>
                                </a:lnTo>
                                <a:lnTo>
                                  <a:pt x="6374" y="43"/>
                                </a:lnTo>
                                <a:lnTo>
                                  <a:pt x="6434" y="18"/>
                                </a:lnTo>
                                <a:cubicBezTo>
                                  <a:pt x="6437" y="17"/>
                                  <a:pt x="6439" y="16"/>
                                  <a:pt x="6442" y="16"/>
                                </a:cubicBezTo>
                                <a:lnTo>
                                  <a:pt x="6502" y="7"/>
                                </a:lnTo>
                                <a:cubicBezTo>
                                  <a:pt x="6504" y="6"/>
                                  <a:pt x="6507" y="6"/>
                                  <a:pt x="6509" y="7"/>
                                </a:cubicBezTo>
                                <a:lnTo>
                                  <a:pt x="6573" y="13"/>
                                </a:lnTo>
                                <a:cubicBezTo>
                                  <a:pt x="6575" y="13"/>
                                  <a:pt x="6577" y="13"/>
                                  <a:pt x="6579" y="14"/>
                                </a:cubicBezTo>
                                <a:lnTo>
                                  <a:pt x="6646" y="33"/>
                                </a:lnTo>
                                <a:lnTo>
                                  <a:pt x="6718" y="60"/>
                                </a:lnTo>
                                <a:lnTo>
                                  <a:pt x="6789" y="91"/>
                                </a:lnTo>
                                <a:lnTo>
                                  <a:pt x="6861" y="123"/>
                                </a:lnTo>
                                <a:lnTo>
                                  <a:pt x="6931" y="152"/>
                                </a:lnTo>
                                <a:lnTo>
                                  <a:pt x="6997" y="173"/>
                                </a:lnTo>
                                <a:lnTo>
                                  <a:pt x="6993" y="172"/>
                                </a:lnTo>
                                <a:lnTo>
                                  <a:pt x="7060" y="183"/>
                                </a:lnTo>
                                <a:lnTo>
                                  <a:pt x="7054" y="182"/>
                                </a:lnTo>
                                <a:lnTo>
                                  <a:pt x="7123" y="182"/>
                                </a:lnTo>
                                <a:lnTo>
                                  <a:pt x="7192" y="175"/>
                                </a:lnTo>
                                <a:lnTo>
                                  <a:pt x="7335" y="142"/>
                                </a:lnTo>
                                <a:lnTo>
                                  <a:pt x="7402" y="124"/>
                                </a:lnTo>
                                <a:lnTo>
                                  <a:pt x="7462" y="106"/>
                                </a:lnTo>
                                <a:lnTo>
                                  <a:pt x="7515" y="91"/>
                                </a:lnTo>
                                <a:lnTo>
                                  <a:pt x="7553" y="81"/>
                                </a:lnTo>
                                <a:lnTo>
                                  <a:pt x="7570" y="142"/>
                                </a:lnTo>
                                <a:lnTo>
                                  <a:pt x="7532" y="152"/>
                                </a:lnTo>
                                <a:lnTo>
                                  <a:pt x="7481" y="167"/>
                                </a:lnTo>
                                <a:lnTo>
                                  <a:pt x="7419" y="185"/>
                                </a:lnTo>
                                <a:lnTo>
                                  <a:pt x="7349" y="205"/>
                                </a:lnTo>
                                <a:lnTo>
                                  <a:pt x="7199" y="238"/>
                                </a:lnTo>
                                <a:lnTo>
                                  <a:pt x="7123" y="246"/>
                                </a:lnTo>
                                <a:lnTo>
                                  <a:pt x="7054" y="246"/>
                                </a:lnTo>
                                <a:cubicBezTo>
                                  <a:pt x="7053" y="246"/>
                                  <a:pt x="7051" y="246"/>
                                  <a:pt x="7049" y="246"/>
                                </a:cubicBezTo>
                                <a:lnTo>
                                  <a:pt x="6982" y="235"/>
                                </a:lnTo>
                                <a:cubicBezTo>
                                  <a:pt x="6981" y="235"/>
                                  <a:pt x="6979" y="234"/>
                                  <a:pt x="6978" y="234"/>
                                </a:cubicBezTo>
                                <a:lnTo>
                                  <a:pt x="6906" y="211"/>
                                </a:lnTo>
                                <a:lnTo>
                                  <a:pt x="6834" y="182"/>
                                </a:lnTo>
                                <a:lnTo>
                                  <a:pt x="6764" y="150"/>
                                </a:lnTo>
                                <a:lnTo>
                                  <a:pt x="6695" y="119"/>
                                </a:lnTo>
                                <a:lnTo>
                                  <a:pt x="6629" y="94"/>
                                </a:lnTo>
                                <a:lnTo>
                                  <a:pt x="6562" y="75"/>
                                </a:lnTo>
                                <a:lnTo>
                                  <a:pt x="6567" y="76"/>
                                </a:lnTo>
                                <a:lnTo>
                                  <a:pt x="6503" y="70"/>
                                </a:lnTo>
                                <a:lnTo>
                                  <a:pt x="6511" y="70"/>
                                </a:lnTo>
                                <a:lnTo>
                                  <a:pt x="6451" y="79"/>
                                </a:lnTo>
                                <a:lnTo>
                                  <a:pt x="6459" y="77"/>
                                </a:lnTo>
                                <a:lnTo>
                                  <a:pt x="6407" y="98"/>
                                </a:lnTo>
                                <a:lnTo>
                                  <a:pt x="6355" y="128"/>
                                </a:lnTo>
                                <a:lnTo>
                                  <a:pt x="6302" y="164"/>
                                </a:lnTo>
                                <a:lnTo>
                                  <a:pt x="6248" y="200"/>
                                </a:lnTo>
                                <a:lnTo>
                                  <a:pt x="6193" y="231"/>
                                </a:lnTo>
                                <a:cubicBezTo>
                                  <a:pt x="6192" y="232"/>
                                  <a:pt x="6190" y="233"/>
                                  <a:pt x="6189" y="233"/>
                                </a:cubicBezTo>
                                <a:lnTo>
                                  <a:pt x="6132" y="255"/>
                                </a:lnTo>
                                <a:cubicBezTo>
                                  <a:pt x="6130" y="256"/>
                                  <a:pt x="6127" y="257"/>
                                  <a:pt x="6125" y="257"/>
                                </a:cubicBezTo>
                                <a:lnTo>
                                  <a:pt x="6064" y="265"/>
                                </a:lnTo>
                                <a:cubicBezTo>
                                  <a:pt x="6061" y="266"/>
                                  <a:pt x="6058" y="266"/>
                                  <a:pt x="6056" y="265"/>
                                </a:cubicBezTo>
                                <a:lnTo>
                                  <a:pt x="5990" y="257"/>
                                </a:lnTo>
                                <a:cubicBezTo>
                                  <a:pt x="5988" y="257"/>
                                  <a:pt x="5986" y="257"/>
                                  <a:pt x="5984" y="256"/>
                                </a:cubicBezTo>
                                <a:lnTo>
                                  <a:pt x="5910" y="233"/>
                                </a:lnTo>
                                <a:lnTo>
                                  <a:pt x="5836" y="200"/>
                                </a:lnTo>
                                <a:lnTo>
                                  <a:pt x="5761" y="165"/>
                                </a:lnTo>
                                <a:lnTo>
                                  <a:pt x="5689" y="130"/>
                                </a:lnTo>
                                <a:lnTo>
                                  <a:pt x="5619" y="99"/>
                                </a:lnTo>
                                <a:lnTo>
                                  <a:pt x="5548" y="77"/>
                                </a:lnTo>
                                <a:lnTo>
                                  <a:pt x="5554" y="78"/>
                                </a:lnTo>
                                <a:lnTo>
                                  <a:pt x="5488" y="70"/>
                                </a:lnTo>
                                <a:lnTo>
                                  <a:pt x="5496" y="70"/>
                                </a:lnTo>
                                <a:lnTo>
                                  <a:pt x="5435" y="78"/>
                                </a:lnTo>
                                <a:lnTo>
                                  <a:pt x="5442" y="76"/>
                                </a:lnTo>
                                <a:lnTo>
                                  <a:pt x="5385" y="98"/>
                                </a:lnTo>
                                <a:lnTo>
                                  <a:pt x="5390" y="96"/>
                                </a:lnTo>
                                <a:lnTo>
                                  <a:pt x="5337" y="127"/>
                                </a:lnTo>
                                <a:lnTo>
                                  <a:pt x="5284" y="163"/>
                                </a:lnTo>
                                <a:lnTo>
                                  <a:pt x="5230" y="199"/>
                                </a:lnTo>
                                <a:lnTo>
                                  <a:pt x="5177" y="231"/>
                                </a:lnTo>
                                <a:cubicBezTo>
                                  <a:pt x="5175" y="232"/>
                                  <a:pt x="5174" y="233"/>
                                  <a:pt x="5172" y="233"/>
                                </a:cubicBezTo>
                                <a:lnTo>
                                  <a:pt x="5116" y="255"/>
                                </a:lnTo>
                                <a:cubicBezTo>
                                  <a:pt x="5114" y="256"/>
                                  <a:pt x="5111" y="257"/>
                                  <a:pt x="5109" y="257"/>
                                </a:cubicBezTo>
                                <a:lnTo>
                                  <a:pt x="5049" y="265"/>
                                </a:lnTo>
                                <a:cubicBezTo>
                                  <a:pt x="5046" y="266"/>
                                  <a:pt x="5043" y="266"/>
                                  <a:pt x="5040" y="265"/>
                                </a:cubicBezTo>
                                <a:lnTo>
                                  <a:pt x="4976" y="257"/>
                                </a:lnTo>
                                <a:cubicBezTo>
                                  <a:pt x="4974" y="257"/>
                                  <a:pt x="4972" y="257"/>
                                  <a:pt x="4970" y="256"/>
                                </a:cubicBezTo>
                                <a:lnTo>
                                  <a:pt x="4900" y="233"/>
                                </a:lnTo>
                                <a:lnTo>
                                  <a:pt x="4830" y="201"/>
                                </a:lnTo>
                                <a:lnTo>
                                  <a:pt x="4760" y="166"/>
                                </a:lnTo>
                                <a:lnTo>
                                  <a:pt x="4691" y="131"/>
                                </a:lnTo>
                                <a:lnTo>
                                  <a:pt x="4622" y="101"/>
                                </a:lnTo>
                                <a:lnTo>
                                  <a:pt x="4553" y="78"/>
                                </a:lnTo>
                                <a:lnTo>
                                  <a:pt x="4559" y="79"/>
                                </a:lnTo>
                                <a:lnTo>
                                  <a:pt x="4492" y="70"/>
                                </a:lnTo>
                                <a:lnTo>
                                  <a:pt x="4500" y="70"/>
                                </a:lnTo>
                                <a:lnTo>
                                  <a:pt x="4435" y="77"/>
                                </a:lnTo>
                                <a:lnTo>
                                  <a:pt x="4441" y="76"/>
                                </a:lnTo>
                                <a:lnTo>
                                  <a:pt x="4381" y="96"/>
                                </a:lnTo>
                                <a:lnTo>
                                  <a:pt x="4319" y="124"/>
                                </a:lnTo>
                                <a:lnTo>
                                  <a:pt x="4257" y="158"/>
                                </a:lnTo>
                                <a:lnTo>
                                  <a:pt x="4192" y="193"/>
                                </a:lnTo>
                                <a:lnTo>
                                  <a:pt x="4126" y="223"/>
                                </a:lnTo>
                                <a:lnTo>
                                  <a:pt x="4063" y="244"/>
                                </a:lnTo>
                                <a:cubicBezTo>
                                  <a:pt x="4061" y="244"/>
                                  <a:pt x="4059" y="245"/>
                                  <a:pt x="4056" y="245"/>
                                </a:cubicBezTo>
                                <a:lnTo>
                                  <a:pt x="3992" y="253"/>
                                </a:lnTo>
                                <a:cubicBezTo>
                                  <a:pt x="3990" y="254"/>
                                  <a:pt x="3987" y="254"/>
                                  <a:pt x="3984" y="253"/>
                                </a:cubicBezTo>
                                <a:lnTo>
                                  <a:pt x="3920" y="245"/>
                                </a:lnTo>
                                <a:cubicBezTo>
                                  <a:pt x="3918" y="245"/>
                                  <a:pt x="3916" y="245"/>
                                  <a:pt x="3914" y="244"/>
                                </a:cubicBezTo>
                                <a:lnTo>
                                  <a:pt x="3847" y="222"/>
                                </a:lnTo>
                                <a:lnTo>
                                  <a:pt x="3780" y="192"/>
                                </a:lnTo>
                                <a:lnTo>
                                  <a:pt x="3716" y="158"/>
                                </a:lnTo>
                                <a:lnTo>
                                  <a:pt x="3654" y="125"/>
                                </a:lnTo>
                                <a:lnTo>
                                  <a:pt x="3594" y="97"/>
                                </a:lnTo>
                                <a:lnTo>
                                  <a:pt x="3532" y="76"/>
                                </a:lnTo>
                                <a:lnTo>
                                  <a:pt x="3539" y="77"/>
                                </a:lnTo>
                                <a:lnTo>
                                  <a:pt x="3478" y="70"/>
                                </a:lnTo>
                                <a:lnTo>
                                  <a:pt x="3486" y="70"/>
                                </a:lnTo>
                                <a:lnTo>
                                  <a:pt x="3428" y="79"/>
                                </a:lnTo>
                                <a:lnTo>
                                  <a:pt x="3436" y="77"/>
                                </a:lnTo>
                                <a:lnTo>
                                  <a:pt x="3383" y="98"/>
                                </a:lnTo>
                                <a:lnTo>
                                  <a:pt x="3330" y="128"/>
                                </a:lnTo>
                                <a:lnTo>
                                  <a:pt x="3277" y="164"/>
                                </a:lnTo>
                                <a:lnTo>
                                  <a:pt x="3221" y="200"/>
                                </a:lnTo>
                                <a:lnTo>
                                  <a:pt x="3166" y="231"/>
                                </a:lnTo>
                                <a:cubicBezTo>
                                  <a:pt x="3165" y="232"/>
                                  <a:pt x="3163" y="233"/>
                                  <a:pt x="3162" y="233"/>
                                </a:cubicBezTo>
                                <a:lnTo>
                                  <a:pt x="3105" y="255"/>
                                </a:lnTo>
                                <a:cubicBezTo>
                                  <a:pt x="3103" y="256"/>
                                  <a:pt x="3100" y="257"/>
                                  <a:pt x="3098" y="257"/>
                                </a:cubicBezTo>
                                <a:lnTo>
                                  <a:pt x="3039" y="265"/>
                                </a:lnTo>
                                <a:cubicBezTo>
                                  <a:pt x="3036" y="266"/>
                                  <a:pt x="3033" y="266"/>
                                  <a:pt x="3030" y="265"/>
                                </a:cubicBezTo>
                                <a:lnTo>
                                  <a:pt x="2968" y="256"/>
                                </a:lnTo>
                                <a:cubicBezTo>
                                  <a:pt x="2966" y="256"/>
                                  <a:pt x="2964" y="255"/>
                                  <a:pt x="2962" y="255"/>
                                </a:cubicBezTo>
                                <a:lnTo>
                                  <a:pt x="2895" y="231"/>
                                </a:lnTo>
                                <a:lnTo>
                                  <a:pt x="2829" y="198"/>
                                </a:lnTo>
                                <a:lnTo>
                                  <a:pt x="2762" y="162"/>
                                </a:lnTo>
                                <a:lnTo>
                                  <a:pt x="2697" y="126"/>
                                </a:lnTo>
                                <a:lnTo>
                                  <a:pt x="2633" y="96"/>
                                </a:lnTo>
                                <a:lnTo>
                                  <a:pt x="2565" y="72"/>
                                </a:lnTo>
                                <a:lnTo>
                                  <a:pt x="2571" y="73"/>
                                </a:lnTo>
                                <a:lnTo>
                                  <a:pt x="2503" y="64"/>
                                </a:lnTo>
                                <a:lnTo>
                                  <a:pt x="2511" y="64"/>
                                </a:lnTo>
                                <a:lnTo>
                                  <a:pt x="2443" y="71"/>
                                </a:lnTo>
                                <a:lnTo>
                                  <a:pt x="2448" y="70"/>
                                </a:lnTo>
                                <a:lnTo>
                                  <a:pt x="2382" y="89"/>
                                </a:lnTo>
                                <a:lnTo>
                                  <a:pt x="2314" y="117"/>
                                </a:lnTo>
                                <a:lnTo>
                                  <a:pt x="2244" y="151"/>
                                </a:lnTo>
                                <a:lnTo>
                                  <a:pt x="2173" y="186"/>
                                </a:lnTo>
                                <a:lnTo>
                                  <a:pt x="2101" y="216"/>
                                </a:lnTo>
                                <a:lnTo>
                                  <a:pt x="2034" y="237"/>
                                </a:lnTo>
                                <a:cubicBezTo>
                                  <a:pt x="2032" y="238"/>
                                  <a:pt x="2030" y="238"/>
                                  <a:pt x="2028" y="238"/>
                                </a:cubicBezTo>
                                <a:lnTo>
                                  <a:pt x="1962" y="246"/>
                                </a:lnTo>
                                <a:cubicBezTo>
                                  <a:pt x="1960" y="247"/>
                                  <a:pt x="1957" y="247"/>
                                  <a:pt x="1955" y="246"/>
                                </a:cubicBezTo>
                                <a:lnTo>
                                  <a:pt x="1891" y="239"/>
                                </a:lnTo>
                                <a:cubicBezTo>
                                  <a:pt x="1889" y="239"/>
                                  <a:pt x="1887" y="239"/>
                                  <a:pt x="1885" y="238"/>
                                </a:cubicBezTo>
                                <a:lnTo>
                                  <a:pt x="1820" y="217"/>
                                </a:lnTo>
                                <a:lnTo>
                                  <a:pt x="1756" y="189"/>
                                </a:lnTo>
                                <a:lnTo>
                                  <a:pt x="1696" y="157"/>
                                </a:lnTo>
                                <a:lnTo>
                                  <a:pt x="1638" y="124"/>
                                </a:lnTo>
                                <a:lnTo>
                                  <a:pt x="1582" y="98"/>
                                </a:lnTo>
                                <a:lnTo>
                                  <a:pt x="1522" y="77"/>
                                </a:lnTo>
                                <a:lnTo>
                                  <a:pt x="1528" y="78"/>
                                </a:lnTo>
                                <a:lnTo>
                                  <a:pt x="1467" y="70"/>
                                </a:lnTo>
                                <a:lnTo>
                                  <a:pt x="1475" y="70"/>
                                </a:lnTo>
                                <a:lnTo>
                                  <a:pt x="1414" y="76"/>
                                </a:lnTo>
                                <a:lnTo>
                                  <a:pt x="1420" y="75"/>
                                </a:lnTo>
                                <a:lnTo>
                                  <a:pt x="1362" y="93"/>
                                </a:lnTo>
                                <a:lnTo>
                                  <a:pt x="1303" y="118"/>
                                </a:lnTo>
                                <a:lnTo>
                                  <a:pt x="1243" y="148"/>
                                </a:lnTo>
                                <a:lnTo>
                                  <a:pt x="1180" y="180"/>
                                </a:lnTo>
                                <a:lnTo>
                                  <a:pt x="1116" y="207"/>
                                </a:lnTo>
                                <a:lnTo>
                                  <a:pt x="1055" y="226"/>
                                </a:lnTo>
                                <a:cubicBezTo>
                                  <a:pt x="1053" y="227"/>
                                  <a:pt x="1051" y="227"/>
                                  <a:pt x="1049" y="227"/>
                                </a:cubicBezTo>
                                <a:lnTo>
                                  <a:pt x="988" y="234"/>
                                </a:lnTo>
                                <a:cubicBezTo>
                                  <a:pt x="986" y="235"/>
                                  <a:pt x="983" y="235"/>
                                  <a:pt x="981" y="234"/>
                                </a:cubicBezTo>
                                <a:lnTo>
                                  <a:pt x="920" y="227"/>
                                </a:lnTo>
                                <a:cubicBezTo>
                                  <a:pt x="918" y="227"/>
                                  <a:pt x="916" y="227"/>
                                  <a:pt x="915" y="226"/>
                                </a:cubicBezTo>
                                <a:lnTo>
                                  <a:pt x="851" y="208"/>
                                </a:lnTo>
                                <a:lnTo>
                                  <a:pt x="788" y="183"/>
                                </a:lnTo>
                                <a:lnTo>
                                  <a:pt x="728" y="154"/>
                                </a:lnTo>
                                <a:lnTo>
                                  <a:pt x="668" y="126"/>
                                </a:lnTo>
                                <a:lnTo>
                                  <a:pt x="609" y="100"/>
                                </a:lnTo>
                                <a:lnTo>
                                  <a:pt x="553" y="81"/>
                                </a:lnTo>
                                <a:lnTo>
                                  <a:pt x="492" y="70"/>
                                </a:lnTo>
                                <a:lnTo>
                                  <a:pt x="498" y="70"/>
                                </a:lnTo>
                                <a:lnTo>
                                  <a:pt x="380" y="71"/>
                                </a:lnTo>
                                <a:lnTo>
                                  <a:pt x="261" y="89"/>
                                </a:lnTo>
                                <a:lnTo>
                                  <a:pt x="141" y="118"/>
                                </a:lnTo>
                                <a:lnTo>
                                  <a:pt x="19" y="154"/>
                                </a:lnTo>
                                <a:lnTo>
                                  <a:pt x="0" y="93"/>
                                </a:lnTo>
                                <a:close/>
                              </a:path>
                            </a:pathLst>
                          </a:custGeom>
                          <a:solidFill>
                            <a:srgbClr val="3399FF"/>
                          </a:solidFill>
                          <a:ln w="0" cap="flat">
                            <a:solidFill>
                              <a:srgbClr val="3399FF"/>
                            </a:solidFill>
                            <a:prstDash val="solid"/>
                            <a:round/>
                            <a:headEnd/>
                            <a:tailEnd/>
                          </a:ln>
                        </wps:spPr>
                        <wps:bodyPr rot="0" vert="horz" wrap="square" lIns="91440" tIns="45720" rIns="91440" bIns="45720" anchor="t" anchorCtr="0" upright="1">
                          <a:noAutofit/>
                        </wps:bodyPr>
                      </wps:wsp>
                      <wps:wsp>
                        <wps:cNvPr id="439" name="Freeform 283"/>
                        <wps:cNvSpPr>
                          <a:spLocks/>
                        </wps:cNvSpPr>
                        <wps:spPr bwMode="auto">
                          <a:xfrm>
                            <a:off x="630555" y="1372870"/>
                            <a:ext cx="2042795" cy="76200"/>
                          </a:xfrm>
                          <a:custGeom>
                            <a:avLst/>
                            <a:gdLst>
                              <a:gd name="T0" fmla="*/ 496 w 7570"/>
                              <a:gd name="T1" fmla="*/ 210 h 281"/>
                              <a:gd name="T2" fmla="*/ 727 w 7570"/>
                              <a:gd name="T3" fmla="*/ 120 h 281"/>
                              <a:gd name="T4" fmla="*/ 989 w 7570"/>
                              <a:gd name="T5" fmla="*/ 34 h 281"/>
                              <a:gd name="T6" fmla="*/ 1304 w 7570"/>
                              <a:gd name="T7" fmla="*/ 159 h 281"/>
                              <a:gd name="T8" fmla="*/ 1528 w 7570"/>
                              <a:gd name="T9" fmla="*/ 202 h 281"/>
                              <a:gd name="T10" fmla="*/ 1818 w 7570"/>
                              <a:gd name="T11" fmla="*/ 53 h 281"/>
                              <a:gd name="T12" fmla="*/ 2034 w 7570"/>
                              <a:gd name="T13" fmla="*/ 31 h 281"/>
                              <a:gd name="T14" fmla="*/ 2449 w 7570"/>
                              <a:gd name="T15" fmla="*/ 210 h 281"/>
                              <a:gd name="T16" fmla="*/ 2632 w 7570"/>
                              <a:gd name="T17" fmla="*/ 183 h 281"/>
                              <a:gd name="T18" fmla="*/ 2968 w 7570"/>
                              <a:gd name="T19" fmla="*/ 10 h 281"/>
                              <a:gd name="T20" fmla="*/ 3167 w 7570"/>
                              <a:gd name="T21" fmla="*/ 37 h 281"/>
                              <a:gd name="T22" fmla="*/ 3436 w 7570"/>
                              <a:gd name="T23" fmla="*/ 203 h 281"/>
                              <a:gd name="T24" fmla="*/ 3594 w 7570"/>
                              <a:gd name="T25" fmla="*/ 182 h 281"/>
                              <a:gd name="T26" fmla="*/ 3920 w 7570"/>
                              <a:gd name="T27" fmla="*/ 23 h 281"/>
                              <a:gd name="T28" fmla="*/ 4193 w 7570"/>
                              <a:gd name="T29" fmla="*/ 80 h 281"/>
                              <a:gd name="T30" fmla="*/ 4500 w 7570"/>
                              <a:gd name="T31" fmla="*/ 211 h 281"/>
                              <a:gd name="T32" fmla="*/ 4759 w 7570"/>
                              <a:gd name="T33" fmla="*/ 108 h 281"/>
                              <a:gd name="T34" fmla="*/ 5049 w 7570"/>
                              <a:gd name="T35" fmla="*/ 1 h 281"/>
                              <a:gd name="T36" fmla="*/ 5285 w 7570"/>
                              <a:gd name="T37" fmla="*/ 112 h 281"/>
                              <a:gd name="T38" fmla="*/ 5496 w 7570"/>
                              <a:gd name="T39" fmla="*/ 211 h 281"/>
                              <a:gd name="T40" fmla="*/ 5761 w 7570"/>
                              <a:gd name="T41" fmla="*/ 109 h 281"/>
                              <a:gd name="T42" fmla="*/ 6064 w 7570"/>
                              <a:gd name="T43" fmla="*/ 1 h 281"/>
                              <a:gd name="T44" fmla="*/ 6304 w 7570"/>
                              <a:gd name="T45" fmla="*/ 111 h 281"/>
                              <a:gd name="T46" fmla="*/ 6512 w 7570"/>
                              <a:gd name="T47" fmla="*/ 211 h 281"/>
                              <a:gd name="T48" fmla="*/ 6762 w 7570"/>
                              <a:gd name="T49" fmla="*/ 125 h 281"/>
                              <a:gd name="T50" fmla="*/ 7054 w 7570"/>
                              <a:gd name="T51" fmla="*/ 20 h 281"/>
                              <a:gd name="T52" fmla="*/ 7481 w 7570"/>
                              <a:gd name="T53" fmla="*/ 107 h 281"/>
                              <a:gd name="T54" fmla="*/ 7401 w 7570"/>
                              <a:gd name="T55" fmla="*/ 148 h 281"/>
                              <a:gd name="T56" fmla="*/ 7060 w 7570"/>
                              <a:gd name="T57" fmla="*/ 84 h 281"/>
                              <a:gd name="T58" fmla="*/ 6718 w 7570"/>
                              <a:gd name="T59" fmla="*/ 217 h 281"/>
                              <a:gd name="T60" fmla="*/ 6441 w 7570"/>
                              <a:gd name="T61" fmla="*/ 264 h 281"/>
                              <a:gd name="T62" fmla="*/ 6216 w 7570"/>
                              <a:gd name="T63" fmla="*/ 125 h 281"/>
                              <a:gd name="T64" fmla="*/ 6064 w 7570"/>
                              <a:gd name="T65" fmla="*/ 64 h 281"/>
                              <a:gd name="T66" fmla="*/ 5715 w 7570"/>
                              <a:gd name="T67" fmla="*/ 206 h 281"/>
                              <a:gd name="T68" fmla="*/ 5426 w 7570"/>
                              <a:gd name="T69" fmla="*/ 265 h 281"/>
                              <a:gd name="T70" fmla="*/ 5197 w 7570"/>
                              <a:gd name="T71" fmla="*/ 126 h 281"/>
                              <a:gd name="T72" fmla="*/ 5049 w 7570"/>
                              <a:gd name="T73" fmla="*/ 64 h 281"/>
                              <a:gd name="T74" fmla="*/ 4717 w 7570"/>
                              <a:gd name="T75" fmla="*/ 203 h 281"/>
                              <a:gd name="T76" fmla="*/ 4428 w 7570"/>
                              <a:gd name="T77" fmla="*/ 266 h 281"/>
                              <a:gd name="T78" fmla="*/ 4105 w 7570"/>
                              <a:gd name="T79" fmla="*/ 107 h 281"/>
                              <a:gd name="T80" fmla="*/ 3935 w 7570"/>
                              <a:gd name="T81" fmla="*/ 85 h 281"/>
                              <a:gd name="T82" fmla="*/ 3553 w 7570"/>
                              <a:gd name="T83" fmla="*/ 265 h 281"/>
                              <a:gd name="T84" fmla="*/ 3355 w 7570"/>
                              <a:gd name="T85" fmla="*/ 238 h 281"/>
                              <a:gd name="T86" fmla="*/ 3138 w 7570"/>
                              <a:gd name="T87" fmla="*/ 94 h 281"/>
                              <a:gd name="T88" fmla="*/ 2984 w 7570"/>
                              <a:gd name="T89" fmla="*/ 71 h 281"/>
                              <a:gd name="T90" fmla="*/ 2587 w 7570"/>
                              <a:gd name="T91" fmla="*/ 268 h 281"/>
                              <a:gd name="T92" fmla="*/ 2357 w 7570"/>
                              <a:gd name="T93" fmla="*/ 249 h 281"/>
                              <a:gd name="T94" fmla="*/ 2020 w 7570"/>
                              <a:gd name="T95" fmla="*/ 93 h 281"/>
                              <a:gd name="T96" fmla="*/ 1788 w 7570"/>
                              <a:gd name="T97" fmla="*/ 139 h 281"/>
                              <a:gd name="T98" fmla="*/ 1476 w 7570"/>
                              <a:gd name="T99" fmla="*/ 274 h 281"/>
                              <a:gd name="T100" fmla="*/ 1214 w 7570"/>
                              <a:gd name="T101" fmla="*/ 183 h 281"/>
                              <a:gd name="T102" fmla="*/ 988 w 7570"/>
                              <a:gd name="T103" fmla="*/ 97 h 281"/>
                              <a:gd name="T104" fmla="*/ 694 w 7570"/>
                              <a:gd name="T105" fmla="*/ 210 h 281"/>
                              <a:gd name="T106" fmla="*/ 435 w 7570"/>
                              <a:gd name="T107" fmla="*/ 276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570" h="281">
                                <a:moveTo>
                                  <a:pt x="19" y="120"/>
                                </a:moveTo>
                                <a:lnTo>
                                  <a:pt x="141" y="159"/>
                                </a:lnTo>
                                <a:lnTo>
                                  <a:pt x="262" y="191"/>
                                </a:lnTo>
                                <a:lnTo>
                                  <a:pt x="381" y="210"/>
                                </a:lnTo>
                                <a:lnTo>
                                  <a:pt x="438" y="213"/>
                                </a:lnTo>
                                <a:lnTo>
                                  <a:pt x="496" y="210"/>
                                </a:lnTo>
                                <a:lnTo>
                                  <a:pt x="491" y="211"/>
                                </a:lnTo>
                                <a:lnTo>
                                  <a:pt x="552" y="199"/>
                                </a:lnTo>
                                <a:lnTo>
                                  <a:pt x="548" y="200"/>
                                </a:lnTo>
                                <a:lnTo>
                                  <a:pt x="609" y="178"/>
                                </a:lnTo>
                                <a:lnTo>
                                  <a:pt x="667" y="151"/>
                                </a:lnTo>
                                <a:lnTo>
                                  <a:pt x="727" y="120"/>
                                </a:lnTo>
                                <a:lnTo>
                                  <a:pt x="787" y="89"/>
                                </a:lnTo>
                                <a:lnTo>
                                  <a:pt x="850" y="62"/>
                                </a:lnTo>
                                <a:lnTo>
                                  <a:pt x="914" y="42"/>
                                </a:lnTo>
                                <a:cubicBezTo>
                                  <a:pt x="916" y="41"/>
                                  <a:pt x="918" y="41"/>
                                  <a:pt x="920" y="41"/>
                                </a:cubicBezTo>
                                <a:lnTo>
                                  <a:pt x="981" y="34"/>
                                </a:lnTo>
                                <a:cubicBezTo>
                                  <a:pt x="983" y="33"/>
                                  <a:pt x="986" y="33"/>
                                  <a:pt x="989" y="34"/>
                                </a:cubicBezTo>
                                <a:lnTo>
                                  <a:pt x="1050" y="42"/>
                                </a:lnTo>
                                <a:cubicBezTo>
                                  <a:pt x="1052" y="42"/>
                                  <a:pt x="1054" y="42"/>
                                  <a:pt x="1055" y="43"/>
                                </a:cubicBezTo>
                                <a:lnTo>
                                  <a:pt x="1116" y="63"/>
                                </a:lnTo>
                                <a:lnTo>
                                  <a:pt x="1181" y="94"/>
                                </a:lnTo>
                                <a:lnTo>
                                  <a:pt x="1243" y="126"/>
                                </a:lnTo>
                                <a:lnTo>
                                  <a:pt x="1304" y="159"/>
                                </a:lnTo>
                                <a:lnTo>
                                  <a:pt x="1363" y="186"/>
                                </a:lnTo>
                                <a:lnTo>
                                  <a:pt x="1420" y="205"/>
                                </a:lnTo>
                                <a:lnTo>
                                  <a:pt x="1414" y="204"/>
                                </a:lnTo>
                                <a:lnTo>
                                  <a:pt x="1475" y="211"/>
                                </a:lnTo>
                                <a:lnTo>
                                  <a:pt x="1467" y="211"/>
                                </a:lnTo>
                                <a:lnTo>
                                  <a:pt x="1528" y="202"/>
                                </a:lnTo>
                                <a:lnTo>
                                  <a:pt x="1521" y="203"/>
                                </a:lnTo>
                                <a:lnTo>
                                  <a:pt x="1581" y="181"/>
                                </a:lnTo>
                                <a:lnTo>
                                  <a:pt x="1637" y="152"/>
                                </a:lnTo>
                                <a:lnTo>
                                  <a:pt x="1696" y="119"/>
                                </a:lnTo>
                                <a:lnTo>
                                  <a:pt x="1755" y="84"/>
                                </a:lnTo>
                                <a:lnTo>
                                  <a:pt x="1818" y="53"/>
                                </a:lnTo>
                                <a:lnTo>
                                  <a:pt x="1884" y="30"/>
                                </a:lnTo>
                                <a:cubicBezTo>
                                  <a:pt x="1886" y="29"/>
                                  <a:pt x="1888" y="29"/>
                                  <a:pt x="1890" y="29"/>
                                </a:cubicBezTo>
                                <a:lnTo>
                                  <a:pt x="1954" y="21"/>
                                </a:lnTo>
                                <a:cubicBezTo>
                                  <a:pt x="1957" y="20"/>
                                  <a:pt x="1960" y="20"/>
                                  <a:pt x="1963" y="21"/>
                                </a:cubicBezTo>
                                <a:lnTo>
                                  <a:pt x="2029" y="30"/>
                                </a:lnTo>
                                <a:cubicBezTo>
                                  <a:pt x="2031" y="30"/>
                                  <a:pt x="2033" y="30"/>
                                  <a:pt x="2034" y="31"/>
                                </a:cubicBezTo>
                                <a:lnTo>
                                  <a:pt x="2101" y="53"/>
                                </a:lnTo>
                                <a:lnTo>
                                  <a:pt x="2174" y="86"/>
                                </a:lnTo>
                                <a:lnTo>
                                  <a:pt x="2245" y="124"/>
                                </a:lnTo>
                                <a:lnTo>
                                  <a:pt x="2314" y="160"/>
                                </a:lnTo>
                                <a:lnTo>
                                  <a:pt x="2382" y="190"/>
                                </a:lnTo>
                                <a:lnTo>
                                  <a:pt x="2449" y="210"/>
                                </a:lnTo>
                                <a:lnTo>
                                  <a:pt x="2443" y="209"/>
                                </a:lnTo>
                                <a:lnTo>
                                  <a:pt x="2511" y="217"/>
                                </a:lnTo>
                                <a:lnTo>
                                  <a:pt x="2503" y="217"/>
                                </a:lnTo>
                                <a:lnTo>
                                  <a:pt x="2571" y="207"/>
                                </a:lnTo>
                                <a:lnTo>
                                  <a:pt x="2564" y="208"/>
                                </a:lnTo>
                                <a:lnTo>
                                  <a:pt x="2632" y="183"/>
                                </a:lnTo>
                                <a:lnTo>
                                  <a:pt x="2696" y="151"/>
                                </a:lnTo>
                                <a:lnTo>
                                  <a:pt x="2761" y="112"/>
                                </a:lnTo>
                                <a:lnTo>
                                  <a:pt x="2828" y="73"/>
                                </a:lnTo>
                                <a:lnTo>
                                  <a:pt x="2895" y="38"/>
                                </a:lnTo>
                                <a:lnTo>
                                  <a:pt x="2961" y="12"/>
                                </a:lnTo>
                                <a:cubicBezTo>
                                  <a:pt x="2963" y="11"/>
                                  <a:pt x="2965" y="10"/>
                                  <a:pt x="2968" y="10"/>
                                </a:cubicBezTo>
                                <a:lnTo>
                                  <a:pt x="3030" y="1"/>
                                </a:lnTo>
                                <a:cubicBezTo>
                                  <a:pt x="3033" y="0"/>
                                  <a:pt x="3036" y="0"/>
                                  <a:pt x="3039" y="1"/>
                                </a:cubicBezTo>
                                <a:lnTo>
                                  <a:pt x="3098" y="10"/>
                                </a:lnTo>
                                <a:cubicBezTo>
                                  <a:pt x="3101" y="10"/>
                                  <a:pt x="3103" y="11"/>
                                  <a:pt x="3105" y="12"/>
                                </a:cubicBezTo>
                                <a:lnTo>
                                  <a:pt x="3162" y="35"/>
                                </a:lnTo>
                                <a:cubicBezTo>
                                  <a:pt x="3164" y="35"/>
                                  <a:pt x="3165" y="36"/>
                                  <a:pt x="3167" y="37"/>
                                </a:cubicBezTo>
                                <a:lnTo>
                                  <a:pt x="3222" y="70"/>
                                </a:lnTo>
                                <a:lnTo>
                                  <a:pt x="3278" y="111"/>
                                </a:lnTo>
                                <a:lnTo>
                                  <a:pt x="3331" y="148"/>
                                </a:lnTo>
                                <a:lnTo>
                                  <a:pt x="3384" y="181"/>
                                </a:lnTo>
                                <a:lnTo>
                                  <a:pt x="3380" y="179"/>
                                </a:lnTo>
                                <a:lnTo>
                                  <a:pt x="3436" y="203"/>
                                </a:lnTo>
                                <a:lnTo>
                                  <a:pt x="3429" y="201"/>
                                </a:lnTo>
                                <a:lnTo>
                                  <a:pt x="3487" y="211"/>
                                </a:lnTo>
                                <a:lnTo>
                                  <a:pt x="3477" y="211"/>
                                </a:lnTo>
                                <a:lnTo>
                                  <a:pt x="3538" y="203"/>
                                </a:lnTo>
                                <a:lnTo>
                                  <a:pt x="3532" y="204"/>
                                </a:lnTo>
                                <a:lnTo>
                                  <a:pt x="3594" y="182"/>
                                </a:lnTo>
                                <a:lnTo>
                                  <a:pt x="3653" y="153"/>
                                </a:lnTo>
                                <a:lnTo>
                                  <a:pt x="3715" y="117"/>
                                </a:lnTo>
                                <a:lnTo>
                                  <a:pt x="3780" y="81"/>
                                </a:lnTo>
                                <a:lnTo>
                                  <a:pt x="3846" y="48"/>
                                </a:lnTo>
                                <a:lnTo>
                                  <a:pt x="3914" y="24"/>
                                </a:lnTo>
                                <a:cubicBezTo>
                                  <a:pt x="3916" y="24"/>
                                  <a:pt x="3918" y="23"/>
                                  <a:pt x="3920" y="23"/>
                                </a:cubicBezTo>
                                <a:lnTo>
                                  <a:pt x="3984" y="14"/>
                                </a:lnTo>
                                <a:cubicBezTo>
                                  <a:pt x="3987" y="13"/>
                                  <a:pt x="3990" y="13"/>
                                  <a:pt x="3993" y="14"/>
                                </a:cubicBezTo>
                                <a:lnTo>
                                  <a:pt x="4057" y="23"/>
                                </a:lnTo>
                                <a:cubicBezTo>
                                  <a:pt x="4059" y="23"/>
                                  <a:pt x="4061" y="24"/>
                                  <a:pt x="4063" y="24"/>
                                </a:cubicBezTo>
                                <a:lnTo>
                                  <a:pt x="4126" y="46"/>
                                </a:lnTo>
                                <a:lnTo>
                                  <a:pt x="4193" y="80"/>
                                </a:lnTo>
                                <a:lnTo>
                                  <a:pt x="4257" y="117"/>
                                </a:lnTo>
                                <a:lnTo>
                                  <a:pt x="4320" y="154"/>
                                </a:lnTo>
                                <a:lnTo>
                                  <a:pt x="4381" y="184"/>
                                </a:lnTo>
                                <a:lnTo>
                                  <a:pt x="4442" y="204"/>
                                </a:lnTo>
                                <a:lnTo>
                                  <a:pt x="4435" y="203"/>
                                </a:lnTo>
                                <a:lnTo>
                                  <a:pt x="4500" y="211"/>
                                </a:lnTo>
                                <a:lnTo>
                                  <a:pt x="4492" y="211"/>
                                </a:lnTo>
                                <a:lnTo>
                                  <a:pt x="4559" y="201"/>
                                </a:lnTo>
                                <a:lnTo>
                                  <a:pt x="4553" y="202"/>
                                </a:lnTo>
                                <a:lnTo>
                                  <a:pt x="4622" y="178"/>
                                </a:lnTo>
                                <a:lnTo>
                                  <a:pt x="4690" y="146"/>
                                </a:lnTo>
                                <a:lnTo>
                                  <a:pt x="4759" y="108"/>
                                </a:lnTo>
                                <a:lnTo>
                                  <a:pt x="4829" y="70"/>
                                </a:lnTo>
                                <a:lnTo>
                                  <a:pt x="4899" y="36"/>
                                </a:lnTo>
                                <a:lnTo>
                                  <a:pt x="4970" y="11"/>
                                </a:lnTo>
                                <a:cubicBezTo>
                                  <a:pt x="4972" y="11"/>
                                  <a:pt x="4974" y="10"/>
                                  <a:pt x="4976" y="10"/>
                                </a:cubicBezTo>
                                <a:lnTo>
                                  <a:pt x="5040" y="1"/>
                                </a:lnTo>
                                <a:cubicBezTo>
                                  <a:pt x="5043" y="0"/>
                                  <a:pt x="5046" y="0"/>
                                  <a:pt x="5049" y="1"/>
                                </a:cubicBezTo>
                                <a:lnTo>
                                  <a:pt x="5109" y="10"/>
                                </a:lnTo>
                                <a:cubicBezTo>
                                  <a:pt x="5112" y="10"/>
                                  <a:pt x="5115" y="11"/>
                                  <a:pt x="5117" y="12"/>
                                </a:cubicBezTo>
                                <a:lnTo>
                                  <a:pt x="5173" y="36"/>
                                </a:lnTo>
                                <a:cubicBezTo>
                                  <a:pt x="5175" y="37"/>
                                  <a:pt x="5176" y="37"/>
                                  <a:pt x="5177" y="38"/>
                                </a:cubicBezTo>
                                <a:lnTo>
                                  <a:pt x="5230" y="71"/>
                                </a:lnTo>
                                <a:lnTo>
                                  <a:pt x="5285" y="112"/>
                                </a:lnTo>
                                <a:lnTo>
                                  <a:pt x="5338" y="151"/>
                                </a:lnTo>
                                <a:lnTo>
                                  <a:pt x="5390" y="182"/>
                                </a:lnTo>
                                <a:lnTo>
                                  <a:pt x="5386" y="180"/>
                                </a:lnTo>
                                <a:lnTo>
                                  <a:pt x="5443" y="204"/>
                                </a:lnTo>
                                <a:lnTo>
                                  <a:pt x="5435" y="202"/>
                                </a:lnTo>
                                <a:lnTo>
                                  <a:pt x="5496" y="211"/>
                                </a:lnTo>
                                <a:lnTo>
                                  <a:pt x="5487" y="211"/>
                                </a:lnTo>
                                <a:lnTo>
                                  <a:pt x="5553" y="202"/>
                                </a:lnTo>
                                <a:lnTo>
                                  <a:pt x="5547" y="203"/>
                                </a:lnTo>
                                <a:lnTo>
                                  <a:pt x="5618" y="179"/>
                                </a:lnTo>
                                <a:lnTo>
                                  <a:pt x="5688" y="147"/>
                                </a:lnTo>
                                <a:lnTo>
                                  <a:pt x="5761" y="109"/>
                                </a:lnTo>
                                <a:lnTo>
                                  <a:pt x="5835" y="70"/>
                                </a:lnTo>
                                <a:lnTo>
                                  <a:pt x="5909" y="36"/>
                                </a:lnTo>
                                <a:lnTo>
                                  <a:pt x="5983" y="11"/>
                                </a:lnTo>
                                <a:cubicBezTo>
                                  <a:pt x="5985" y="10"/>
                                  <a:pt x="5987" y="10"/>
                                  <a:pt x="5989" y="10"/>
                                </a:cubicBezTo>
                                <a:lnTo>
                                  <a:pt x="6055" y="1"/>
                                </a:lnTo>
                                <a:cubicBezTo>
                                  <a:pt x="6058" y="0"/>
                                  <a:pt x="6061" y="0"/>
                                  <a:pt x="6064" y="1"/>
                                </a:cubicBezTo>
                                <a:lnTo>
                                  <a:pt x="6125" y="10"/>
                                </a:lnTo>
                                <a:cubicBezTo>
                                  <a:pt x="6128" y="10"/>
                                  <a:pt x="6130" y="11"/>
                                  <a:pt x="6132" y="12"/>
                                </a:cubicBezTo>
                                <a:lnTo>
                                  <a:pt x="6189" y="35"/>
                                </a:lnTo>
                                <a:cubicBezTo>
                                  <a:pt x="6191" y="35"/>
                                  <a:pt x="6192" y="36"/>
                                  <a:pt x="6194" y="37"/>
                                </a:cubicBezTo>
                                <a:lnTo>
                                  <a:pt x="6249" y="70"/>
                                </a:lnTo>
                                <a:lnTo>
                                  <a:pt x="6304" y="111"/>
                                </a:lnTo>
                                <a:lnTo>
                                  <a:pt x="6356" y="148"/>
                                </a:lnTo>
                                <a:lnTo>
                                  <a:pt x="6408" y="182"/>
                                </a:lnTo>
                                <a:lnTo>
                                  <a:pt x="6403" y="179"/>
                                </a:lnTo>
                                <a:lnTo>
                                  <a:pt x="6459" y="203"/>
                                </a:lnTo>
                                <a:lnTo>
                                  <a:pt x="6452" y="201"/>
                                </a:lnTo>
                                <a:lnTo>
                                  <a:pt x="6512" y="211"/>
                                </a:lnTo>
                                <a:lnTo>
                                  <a:pt x="6503" y="211"/>
                                </a:lnTo>
                                <a:lnTo>
                                  <a:pt x="6567" y="204"/>
                                </a:lnTo>
                                <a:lnTo>
                                  <a:pt x="6561" y="205"/>
                                </a:lnTo>
                                <a:lnTo>
                                  <a:pt x="6628" y="185"/>
                                </a:lnTo>
                                <a:lnTo>
                                  <a:pt x="6694" y="158"/>
                                </a:lnTo>
                                <a:lnTo>
                                  <a:pt x="6762" y="125"/>
                                </a:lnTo>
                                <a:lnTo>
                                  <a:pt x="6834" y="91"/>
                                </a:lnTo>
                                <a:lnTo>
                                  <a:pt x="6906" y="59"/>
                                </a:lnTo>
                                <a:lnTo>
                                  <a:pt x="6977" y="34"/>
                                </a:lnTo>
                                <a:cubicBezTo>
                                  <a:pt x="6979" y="34"/>
                                  <a:pt x="6980" y="33"/>
                                  <a:pt x="6982" y="33"/>
                                </a:cubicBezTo>
                                <a:lnTo>
                                  <a:pt x="7049" y="21"/>
                                </a:lnTo>
                                <a:cubicBezTo>
                                  <a:pt x="7051" y="21"/>
                                  <a:pt x="7053" y="20"/>
                                  <a:pt x="7054" y="20"/>
                                </a:cubicBezTo>
                                <a:lnTo>
                                  <a:pt x="7123" y="20"/>
                                </a:lnTo>
                                <a:lnTo>
                                  <a:pt x="7199" y="30"/>
                                </a:lnTo>
                                <a:lnTo>
                                  <a:pt x="7276" y="46"/>
                                </a:lnTo>
                                <a:lnTo>
                                  <a:pt x="7351" y="65"/>
                                </a:lnTo>
                                <a:lnTo>
                                  <a:pt x="7420" y="87"/>
                                </a:lnTo>
                                <a:lnTo>
                                  <a:pt x="7481" y="107"/>
                                </a:lnTo>
                                <a:lnTo>
                                  <a:pt x="7533" y="123"/>
                                </a:lnTo>
                                <a:lnTo>
                                  <a:pt x="7570" y="133"/>
                                </a:lnTo>
                                <a:lnTo>
                                  <a:pt x="7553" y="194"/>
                                </a:lnTo>
                                <a:lnTo>
                                  <a:pt x="7514" y="184"/>
                                </a:lnTo>
                                <a:lnTo>
                                  <a:pt x="7461" y="168"/>
                                </a:lnTo>
                                <a:lnTo>
                                  <a:pt x="7401" y="148"/>
                                </a:lnTo>
                                <a:lnTo>
                                  <a:pt x="7334" y="127"/>
                                </a:lnTo>
                                <a:lnTo>
                                  <a:pt x="7263" y="109"/>
                                </a:lnTo>
                                <a:lnTo>
                                  <a:pt x="7191" y="93"/>
                                </a:lnTo>
                                <a:lnTo>
                                  <a:pt x="7123" y="84"/>
                                </a:lnTo>
                                <a:lnTo>
                                  <a:pt x="7054" y="84"/>
                                </a:lnTo>
                                <a:lnTo>
                                  <a:pt x="7060" y="84"/>
                                </a:lnTo>
                                <a:lnTo>
                                  <a:pt x="6993" y="96"/>
                                </a:lnTo>
                                <a:lnTo>
                                  <a:pt x="6998" y="95"/>
                                </a:lnTo>
                                <a:lnTo>
                                  <a:pt x="6931" y="118"/>
                                </a:lnTo>
                                <a:lnTo>
                                  <a:pt x="6861" y="148"/>
                                </a:lnTo>
                                <a:lnTo>
                                  <a:pt x="6790" y="182"/>
                                </a:lnTo>
                                <a:lnTo>
                                  <a:pt x="6718" y="217"/>
                                </a:lnTo>
                                <a:lnTo>
                                  <a:pt x="6647" y="246"/>
                                </a:lnTo>
                                <a:lnTo>
                                  <a:pt x="6580" y="266"/>
                                </a:lnTo>
                                <a:cubicBezTo>
                                  <a:pt x="6578" y="267"/>
                                  <a:pt x="6576" y="267"/>
                                  <a:pt x="6574" y="267"/>
                                </a:cubicBezTo>
                                <a:lnTo>
                                  <a:pt x="6510" y="274"/>
                                </a:lnTo>
                                <a:cubicBezTo>
                                  <a:pt x="6507" y="275"/>
                                  <a:pt x="6504" y="275"/>
                                  <a:pt x="6501" y="274"/>
                                </a:cubicBezTo>
                                <a:lnTo>
                                  <a:pt x="6441" y="264"/>
                                </a:lnTo>
                                <a:cubicBezTo>
                                  <a:pt x="6439" y="264"/>
                                  <a:pt x="6436" y="263"/>
                                  <a:pt x="6434" y="262"/>
                                </a:cubicBezTo>
                                <a:lnTo>
                                  <a:pt x="6378" y="238"/>
                                </a:lnTo>
                                <a:cubicBezTo>
                                  <a:pt x="6376" y="237"/>
                                  <a:pt x="6375" y="236"/>
                                  <a:pt x="6373" y="235"/>
                                </a:cubicBezTo>
                                <a:lnTo>
                                  <a:pt x="6319" y="200"/>
                                </a:lnTo>
                                <a:lnTo>
                                  <a:pt x="6265" y="162"/>
                                </a:lnTo>
                                <a:lnTo>
                                  <a:pt x="6216" y="125"/>
                                </a:lnTo>
                                <a:lnTo>
                                  <a:pt x="6161" y="92"/>
                                </a:lnTo>
                                <a:lnTo>
                                  <a:pt x="6165" y="94"/>
                                </a:lnTo>
                                <a:lnTo>
                                  <a:pt x="6108" y="71"/>
                                </a:lnTo>
                                <a:lnTo>
                                  <a:pt x="6116" y="73"/>
                                </a:lnTo>
                                <a:lnTo>
                                  <a:pt x="6055" y="64"/>
                                </a:lnTo>
                                <a:lnTo>
                                  <a:pt x="6064" y="64"/>
                                </a:lnTo>
                                <a:lnTo>
                                  <a:pt x="5998" y="73"/>
                                </a:lnTo>
                                <a:lnTo>
                                  <a:pt x="6004" y="72"/>
                                </a:lnTo>
                                <a:lnTo>
                                  <a:pt x="5936" y="95"/>
                                </a:lnTo>
                                <a:lnTo>
                                  <a:pt x="5864" y="127"/>
                                </a:lnTo>
                                <a:lnTo>
                                  <a:pt x="5790" y="166"/>
                                </a:lnTo>
                                <a:lnTo>
                                  <a:pt x="5715" y="206"/>
                                </a:lnTo>
                                <a:lnTo>
                                  <a:pt x="5639" y="240"/>
                                </a:lnTo>
                                <a:lnTo>
                                  <a:pt x="5568" y="264"/>
                                </a:lnTo>
                                <a:cubicBezTo>
                                  <a:pt x="5566" y="264"/>
                                  <a:pt x="5564" y="265"/>
                                  <a:pt x="5562" y="265"/>
                                </a:cubicBezTo>
                                <a:lnTo>
                                  <a:pt x="5496" y="274"/>
                                </a:lnTo>
                                <a:cubicBezTo>
                                  <a:pt x="5493" y="275"/>
                                  <a:pt x="5490" y="275"/>
                                  <a:pt x="5487" y="274"/>
                                </a:cubicBezTo>
                                <a:lnTo>
                                  <a:pt x="5426" y="265"/>
                                </a:lnTo>
                                <a:cubicBezTo>
                                  <a:pt x="5423" y="265"/>
                                  <a:pt x="5421" y="264"/>
                                  <a:pt x="5418" y="263"/>
                                </a:cubicBezTo>
                                <a:lnTo>
                                  <a:pt x="5361" y="239"/>
                                </a:lnTo>
                                <a:cubicBezTo>
                                  <a:pt x="5360" y="238"/>
                                  <a:pt x="5358" y="238"/>
                                  <a:pt x="5357" y="237"/>
                                </a:cubicBezTo>
                                <a:lnTo>
                                  <a:pt x="5299" y="202"/>
                                </a:lnTo>
                                <a:lnTo>
                                  <a:pt x="5247" y="163"/>
                                </a:lnTo>
                                <a:lnTo>
                                  <a:pt x="5197" y="126"/>
                                </a:lnTo>
                                <a:lnTo>
                                  <a:pt x="5144" y="93"/>
                                </a:lnTo>
                                <a:lnTo>
                                  <a:pt x="5148" y="95"/>
                                </a:lnTo>
                                <a:lnTo>
                                  <a:pt x="5092" y="71"/>
                                </a:lnTo>
                                <a:lnTo>
                                  <a:pt x="5100" y="73"/>
                                </a:lnTo>
                                <a:lnTo>
                                  <a:pt x="5040" y="64"/>
                                </a:lnTo>
                                <a:lnTo>
                                  <a:pt x="5049" y="64"/>
                                </a:lnTo>
                                <a:lnTo>
                                  <a:pt x="4985" y="73"/>
                                </a:lnTo>
                                <a:lnTo>
                                  <a:pt x="4991" y="72"/>
                                </a:lnTo>
                                <a:lnTo>
                                  <a:pt x="4928" y="93"/>
                                </a:lnTo>
                                <a:lnTo>
                                  <a:pt x="4860" y="127"/>
                                </a:lnTo>
                                <a:lnTo>
                                  <a:pt x="4790" y="165"/>
                                </a:lnTo>
                                <a:lnTo>
                                  <a:pt x="4717" y="203"/>
                                </a:lnTo>
                                <a:lnTo>
                                  <a:pt x="4643" y="239"/>
                                </a:lnTo>
                                <a:lnTo>
                                  <a:pt x="4574" y="263"/>
                                </a:lnTo>
                                <a:cubicBezTo>
                                  <a:pt x="4572" y="263"/>
                                  <a:pt x="4570" y="264"/>
                                  <a:pt x="4568" y="264"/>
                                </a:cubicBezTo>
                                <a:lnTo>
                                  <a:pt x="4501" y="274"/>
                                </a:lnTo>
                                <a:cubicBezTo>
                                  <a:pt x="4498" y="275"/>
                                  <a:pt x="4495" y="275"/>
                                  <a:pt x="4493" y="274"/>
                                </a:cubicBezTo>
                                <a:lnTo>
                                  <a:pt x="4428" y="266"/>
                                </a:lnTo>
                                <a:cubicBezTo>
                                  <a:pt x="4425" y="266"/>
                                  <a:pt x="4423" y="265"/>
                                  <a:pt x="4421" y="265"/>
                                </a:cubicBezTo>
                                <a:lnTo>
                                  <a:pt x="4354" y="241"/>
                                </a:lnTo>
                                <a:lnTo>
                                  <a:pt x="4287" y="209"/>
                                </a:lnTo>
                                <a:lnTo>
                                  <a:pt x="4226" y="172"/>
                                </a:lnTo>
                                <a:lnTo>
                                  <a:pt x="4164" y="137"/>
                                </a:lnTo>
                                <a:lnTo>
                                  <a:pt x="4105" y="107"/>
                                </a:lnTo>
                                <a:lnTo>
                                  <a:pt x="4042" y="85"/>
                                </a:lnTo>
                                <a:lnTo>
                                  <a:pt x="4048" y="86"/>
                                </a:lnTo>
                                <a:lnTo>
                                  <a:pt x="3984" y="77"/>
                                </a:lnTo>
                                <a:lnTo>
                                  <a:pt x="3993" y="77"/>
                                </a:lnTo>
                                <a:lnTo>
                                  <a:pt x="3929" y="86"/>
                                </a:lnTo>
                                <a:lnTo>
                                  <a:pt x="3935" y="85"/>
                                </a:lnTo>
                                <a:lnTo>
                                  <a:pt x="3875" y="105"/>
                                </a:lnTo>
                                <a:lnTo>
                                  <a:pt x="3811" y="136"/>
                                </a:lnTo>
                                <a:lnTo>
                                  <a:pt x="3747" y="172"/>
                                </a:lnTo>
                                <a:lnTo>
                                  <a:pt x="3682" y="210"/>
                                </a:lnTo>
                                <a:lnTo>
                                  <a:pt x="3615" y="243"/>
                                </a:lnTo>
                                <a:lnTo>
                                  <a:pt x="3553" y="265"/>
                                </a:lnTo>
                                <a:cubicBezTo>
                                  <a:pt x="3551" y="265"/>
                                  <a:pt x="3549" y="266"/>
                                  <a:pt x="3547" y="266"/>
                                </a:cubicBezTo>
                                <a:lnTo>
                                  <a:pt x="3486" y="274"/>
                                </a:lnTo>
                                <a:cubicBezTo>
                                  <a:pt x="3482" y="275"/>
                                  <a:pt x="3479" y="275"/>
                                  <a:pt x="3476" y="274"/>
                                </a:cubicBezTo>
                                <a:lnTo>
                                  <a:pt x="3418" y="264"/>
                                </a:lnTo>
                                <a:cubicBezTo>
                                  <a:pt x="3416" y="264"/>
                                  <a:pt x="3413" y="263"/>
                                  <a:pt x="3411" y="262"/>
                                </a:cubicBezTo>
                                <a:lnTo>
                                  <a:pt x="3355" y="238"/>
                                </a:lnTo>
                                <a:cubicBezTo>
                                  <a:pt x="3353" y="237"/>
                                  <a:pt x="3352" y="237"/>
                                  <a:pt x="3351" y="236"/>
                                </a:cubicBezTo>
                                <a:lnTo>
                                  <a:pt x="3294" y="200"/>
                                </a:lnTo>
                                <a:lnTo>
                                  <a:pt x="3241" y="162"/>
                                </a:lnTo>
                                <a:lnTo>
                                  <a:pt x="3189" y="125"/>
                                </a:lnTo>
                                <a:lnTo>
                                  <a:pt x="3134" y="92"/>
                                </a:lnTo>
                                <a:lnTo>
                                  <a:pt x="3138" y="94"/>
                                </a:lnTo>
                                <a:lnTo>
                                  <a:pt x="3081" y="71"/>
                                </a:lnTo>
                                <a:lnTo>
                                  <a:pt x="3089" y="73"/>
                                </a:lnTo>
                                <a:lnTo>
                                  <a:pt x="3030" y="64"/>
                                </a:lnTo>
                                <a:lnTo>
                                  <a:pt x="3039" y="64"/>
                                </a:lnTo>
                                <a:lnTo>
                                  <a:pt x="2977" y="73"/>
                                </a:lnTo>
                                <a:lnTo>
                                  <a:pt x="2984" y="71"/>
                                </a:lnTo>
                                <a:lnTo>
                                  <a:pt x="2924" y="95"/>
                                </a:lnTo>
                                <a:lnTo>
                                  <a:pt x="2861" y="128"/>
                                </a:lnTo>
                                <a:lnTo>
                                  <a:pt x="2794" y="167"/>
                                </a:lnTo>
                                <a:lnTo>
                                  <a:pt x="2725" y="208"/>
                                </a:lnTo>
                                <a:lnTo>
                                  <a:pt x="2655" y="243"/>
                                </a:lnTo>
                                <a:lnTo>
                                  <a:pt x="2587" y="268"/>
                                </a:lnTo>
                                <a:cubicBezTo>
                                  <a:pt x="2584" y="269"/>
                                  <a:pt x="2582" y="270"/>
                                  <a:pt x="2580" y="270"/>
                                </a:cubicBezTo>
                                <a:lnTo>
                                  <a:pt x="2512" y="280"/>
                                </a:lnTo>
                                <a:cubicBezTo>
                                  <a:pt x="2509" y="281"/>
                                  <a:pt x="2507" y="281"/>
                                  <a:pt x="2504" y="280"/>
                                </a:cubicBezTo>
                                <a:lnTo>
                                  <a:pt x="2436" y="272"/>
                                </a:lnTo>
                                <a:cubicBezTo>
                                  <a:pt x="2434" y="272"/>
                                  <a:pt x="2432" y="272"/>
                                  <a:pt x="2430" y="271"/>
                                </a:cubicBezTo>
                                <a:lnTo>
                                  <a:pt x="2357" y="249"/>
                                </a:lnTo>
                                <a:lnTo>
                                  <a:pt x="2285" y="217"/>
                                </a:lnTo>
                                <a:lnTo>
                                  <a:pt x="2216" y="181"/>
                                </a:lnTo>
                                <a:lnTo>
                                  <a:pt x="2147" y="144"/>
                                </a:lnTo>
                                <a:lnTo>
                                  <a:pt x="2081" y="114"/>
                                </a:lnTo>
                                <a:lnTo>
                                  <a:pt x="2014" y="92"/>
                                </a:lnTo>
                                <a:lnTo>
                                  <a:pt x="2020" y="93"/>
                                </a:lnTo>
                                <a:lnTo>
                                  <a:pt x="1954" y="84"/>
                                </a:lnTo>
                                <a:lnTo>
                                  <a:pt x="1962" y="84"/>
                                </a:lnTo>
                                <a:lnTo>
                                  <a:pt x="1898" y="92"/>
                                </a:lnTo>
                                <a:lnTo>
                                  <a:pt x="1905" y="91"/>
                                </a:lnTo>
                                <a:lnTo>
                                  <a:pt x="1847" y="110"/>
                                </a:lnTo>
                                <a:lnTo>
                                  <a:pt x="1788" y="139"/>
                                </a:lnTo>
                                <a:lnTo>
                                  <a:pt x="1727" y="174"/>
                                </a:lnTo>
                                <a:lnTo>
                                  <a:pt x="1666" y="209"/>
                                </a:lnTo>
                                <a:lnTo>
                                  <a:pt x="1603" y="242"/>
                                </a:lnTo>
                                <a:lnTo>
                                  <a:pt x="1543" y="264"/>
                                </a:lnTo>
                                <a:cubicBezTo>
                                  <a:pt x="1541" y="264"/>
                                  <a:pt x="1539" y="265"/>
                                  <a:pt x="1537" y="265"/>
                                </a:cubicBezTo>
                                <a:lnTo>
                                  <a:pt x="1476" y="274"/>
                                </a:lnTo>
                                <a:cubicBezTo>
                                  <a:pt x="1473" y="275"/>
                                  <a:pt x="1471" y="275"/>
                                  <a:pt x="1468" y="274"/>
                                </a:cubicBezTo>
                                <a:lnTo>
                                  <a:pt x="1407" y="267"/>
                                </a:lnTo>
                                <a:cubicBezTo>
                                  <a:pt x="1405" y="267"/>
                                  <a:pt x="1403" y="267"/>
                                  <a:pt x="1400" y="266"/>
                                </a:cubicBezTo>
                                <a:lnTo>
                                  <a:pt x="1336" y="245"/>
                                </a:lnTo>
                                <a:lnTo>
                                  <a:pt x="1273" y="216"/>
                                </a:lnTo>
                                <a:lnTo>
                                  <a:pt x="1214" y="183"/>
                                </a:lnTo>
                                <a:lnTo>
                                  <a:pt x="1154" y="151"/>
                                </a:lnTo>
                                <a:lnTo>
                                  <a:pt x="1096" y="124"/>
                                </a:lnTo>
                                <a:lnTo>
                                  <a:pt x="1035" y="104"/>
                                </a:lnTo>
                                <a:lnTo>
                                  <a:pt x="1041" y="105"/>
                                </a:lnTo>
                                <a:lnTo>
                                  <a:pt x="980" y="97"/>
                                </a:lnTo>
                                <a:lnTo>
                                  <a:pt x="988" y="97"/>
                                </a:lnTo>
                                <a:lnTo>
                                  <a:pt x="927" y="104"/>
                                </a:lnTo>
                                <a:lnTo>
                                  <a:pt x="933" y="103"/>
                                </a:lnTo>
                                <a:lnTo>
                                  <a:pt x="875" y="121"/>
                                </a:lnTo>
                                <a:lnTo>
                                  <a:pt x="816" y="146"/>
                                </a:lnTo>
                                <a:lnTo>
                                  <a:pt x="756" y="177"/>
                                </a:lnTo>
                                <a:lnTo>
                                  <a:pt x="694" y="210"/>
                                </a:lnTo>
                                <a:lnTo>
                                  <a:pt x="630" y="239"/>
                                </a:lnTo>
                                <a:lnTo>
                                  <a:pt x="569" y="261"/>
                                </a:lnTo>
                                <a:cubicBezTo>
                                  <a:pt x="568" y="261"/>
                                  <a:pt x="566" y="262"/>
                                  <a:pt x="565" y="262"/>
                                </a:cubicBezTo>
                                <a:lnTo>
                                  <a:pt x="504" y="274"/>
                                </a:lnTo>
                                <a:cubicBezTo>
                                  <a:pt x="502" y="274"/>
                                  <a:pt x="500" y="274"/>
                                  <a:pt x="499" y="274"/>
                                </a:cubicBezTo>
                                <a:lnTo>
                                  <a:pt x="435" y="276"/>
                                </a:lnTo>
                                <a:lnTo>
                                  <a:pt x="370" y="273"/>
                                </a:lnTo>
                                <a:lnTo>
                                  <a:pt x="245" y="252"/>
                                </a:lnTo>
                                <a:lnTo>
                                  <a:pt x="122" y="220"/>
                                </a:lnTo>
                                <a:lnTo>
                                  <a:pt x="0" y="181"/>
                                </a:lnTo>
                                <a:lnTo>
                                  <a:pt x="19" y="120"/>
                                </a:lnTo>
                                <a:close/>
                              </a:path>
                            </a:pathLst>
                          </a:custGeom>
                          <a:solidFill>
                            <a:srgbClr val="CC6600"/>
                          </a:solidFill>
                          <a:ln w="0" cap="flat">
                            <a:solidFill>
                              <a:srgbClr val="CC6600"/>
                            </a:solidFill>
                            <a:prstDash val="solid"/>
                            <a:round/>
                            <a:headEnd/>
                            <a:tailEnd/>
                          </a:ln>
                        </wps:spPr>
                        <wps:bodyPr rot="0" vert="horz" wrap="square" lIns="91440" tIns="45720" rIns="91440" bIns="45720" anchor="t" anchorCtr="0" upright="1">
                          <a:noAutofit/>
                        </wps:bodyPr>
                      </wps:wsp>
                      <wps:wsp>
                        <wps:cNvPr id="440" name="Rectangle 284"/>
                        <wps:cNvSpPr>
                          <a:spLocks noChangeArrowheads="1"/>
                        </wps:cNvSpPr>
                        <wps:spPr bwMode="auto">
                          <a:xfrm>
                            <a:off x="685165" y="1449070"/>
                            <a:ext cx="716915"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347960">
                              <w:r>
                                <w:rPr>
                                  <w:rFonts w:ascii="Tahoma" w:hAnsi="Tahoma" w:cs="Tahoma"/>
                                  <w:color w:val="000000"/>
                                  <w:sz w:val="16"/>
                                  <w:szCs w:val="16"/>
                                  <w:lang w:val="en-US"/>
                                </w:rPr>
                                <w:t>1</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ADSL</w:t>
                              </w:r>
                            </w:p>
                          </w:txbxContent>
                        </wps:txbx>
                        <wps:bodyPr rot="0" vert="horz" wrap="none" lIns="0" tIns="0" rIns="0" bIns="0" anchor="t" anchorCtr="0">
                          <a:spAutoFit/>
                        </wps:bodyPr>
                      </wps:wsp>
                      <wps:wsp>
                        <wps:cNvPr id="441" name="Rectangle 285"/>
                        <wps:cNvSpPr>
                          <a:spLocks noChangeArrowheads="1"/>
                        </wps:cNvSpPr>
                        <wps:spPr bwMode="auto">
                          <a:xfrm>
                            <a:off x="3517265" y="281305"/>
                            <a:ext cx="425519" cy="890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rsidP="00874C83">
                              <w:pPr>
                                <w:rPr>
                                  <w:lang w:val="ru-RU"/>
                                </w:rPr>
                              </w:pPr>
                              <w:r>
                                <w:rPr>
                                  <w:rFonts w:ascii="Tahoma" w:hAnsi="Tahoma" w:cs="Tahoma"/>
                                  <w:i/>
                                  <w:iCs/>
                                  <w:color w:val="000000"/>
                                  <w:sz w:val="16"/>
                                  <w:szCs w:val="16"/>
                                  <w:lang w:val="ru-RU"/>
                                </w:rPr>
                                <w:t>Пакет из трех услуг</w:t>
                              </w:r>
                            </w:p>
                          </w:txbxContent>
                        </wps:txbx>
                        <wps:bodyPr rot="0" vert="horz" wrap="square" lIns="0" tIns="0" rIns="0" bIns="0" anchor="t" anchorCtr="0">
                          <a:noAutofit/>
                        </wps:bodyPr>
                      </wps:wsp>
                      <wps:wsp>
                        <wps:cNvPr id="444" name="Freeform 288"/>
                        <wps:cNvSpPr>
                          <a:spLocks/>
                        </wps:cNvSpPr>
                        <wps:spPr bwMode="auto">
                          <a:xfrm>
                            <a:off x="3284220" y="80010"/>
                            <a:ext cx="190500" cy="885190"/>
                          </a:xfrm>
                          <a:custGeom>
                            <a:avLst/>
                            <a:gdLst>
                              <a:gd name="T0" fmla="*/ 0 w 300"/>
                              <a:gd name="T1" fmla="*/ 0 h 1394"/>
                              <a:gd name="T2" fmla="*/ 300 w 300"/>
                              <a:gd name="T3" fmla="*/ 697 h 1394"/>
                              <a:gd name="T4" fmla="*/ 0 w 300"/>
                              <a:gd name="T5" fmla="*/ 1394 h 1394"/>
                              <a:gd name="T6" fmla="*/ 0 w 300"/>
                              <a:gd name="T7" fmla="*/ 0 h 1394"/>
                            </a:gdLst>
                            <a:ahLst/>
                            <a:cxnLst>
                              <a:cxn ang="0">
                                <a:pos x="T0" y="T1"/>
                              </a:cxn>
                              <a:cxn ang="0">
                                <a:pos x="T2" y="T3"/>
                              </a:cxn>
                              <a:cxn ang="0">
                                <a:pos x="T4" y="T5"/>
                              </a:cxn>
                              <a:cxn ang="0">
                                <a:pos x="T6" y="T7"/>
                              </a:cxn>
                            </a:cxnLst>
                            <a:rect l="0" t="0" r="r" b="b"/>
                            <a:pathLst>
                              <a:path w="300" h="1394">
                                <a:moveTo>
                                  <a:pt x="0" y="0"/>
                                </a:moveTo>
                                <a:lnTo>
                                  <a:pt x="300" y="697"/>
                                </a:lnTo>
                                <a:lnTo>
                                  <a:pt x="0" y="1394"/>
                                </a:lnTo>
                                <a:lnTo>
                                  <a:pt x="0" y="0"/>
                                </a:lnTo>
                                <a:close/>
                              </a:path>
                            </a:pathLst>
                          </a:custGeom>
                          <a:solidFill>
                            <a:srgbClr val="00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292"/>
                        <wps:cNvSpPr>
                          <a:spLocks/>
                        </wps:cNvSpPr>
                        <wps:spPr bwMode="auto">
                          <a:xfrm>
                            <a:off x="3308350" y="1064895"/>
                            <a:ext cx="140335" cy="697865"/>
                          </a:xfrm>
                          <a:custGeom>
                            <a:avLst/>
                            <a:gdLst>
                              <a:gd name="T0" fmla="*/ 55 w 520"/>
                              <a:gd name="T1" fmla="*/ 5 h 2576"/>
                              <a:gd name="T2" fmla="*/ 147 w 520"/>
                              <a:gd name="T3" fmla="*/ 38 h 2576"/>
                              <a:gd name="T4" fmla="*/ 187 w 520"/>
                              <a:gd name="T5" fmla="*/ 66 h 2576"/>
                              <a:gd name="T6" fmla="*/ 243 w 520"/>
                              <a:gd name="T7" fmla="*/ 135 h 2576"/>
                              <a:gd name="T8" fmla="*/ 259 w 520"/>
                              <a:gd name="T9" fmla="*/ 179 h 2576"/>
                              <a:gd name="T10" fmla="*/ 269 w 520"/>
                              <a:gd name="T11" fmla="*/ 1118 h 2576"/>
                              <a:gd name="T12" fmla="*/ 283 w 520"/>
                              <a:gd name="T13" fmla="*/ 1154 h 2576"/>
                              <a:gd name="T14" fmla="*/ 337 w 520"/>
                              <a:gd name="T15" fmla="*/ 1221 h 2576"/>
                              <a:gd name="T16" fmla="*/ 373 w 520"/>
                              <a:gd name="T17" fmla="*/ 1245 h 2576"/>
                              <a:gd name="T18" fmla="*/ 464 w 520"/>
                              <a:gd name="T19" fmla="*/ 1277 h 2576"/>
                              <a:gd name="T20" fmla="*/ 520 w 520"/>
                              <a:gd name="T21" fmla="*/ 1288 h 2576"/>
                              <a:gd name="T22" fmla="*/ 464 w 520"/>
                              <a:gd name="T23" fmla="*/ 1300 h 2576"/>
                              <a:gd name="T24" fmla="*/ 373 w 520"/>
                              <a:gd name="T25" fmla="*/ 1333 h 2576"/>
                              <a:gd name="T26" fmla="*/ 337 w 520"/>
                              <a:gd name="T27" fmla="*/ 1357 h 2576"/>
                              <a:gd name="T28" fmla="*/ 283 w 520"/>
                              <a:gd name="T29" fmla="*/ 1424 h 2576"/>
                              <a:gd name="T30" fmla="*/ 269 w 520"/>
                              <a:gd name="T31" fmla="*/ 1460 h 2576"/>
                              <a:gd name="T32" fmla="*/ 259 w 520"/>
                              <a:gd name="T33" fmla="*/ 2399 h 2576"/>
                              <a:gd name="T34" fmla="*/ 243 w 520"/>
                              <a:gd name="T35" fmla="*/ 2443 h 2576"/>
                              <a:gd name="T36" fmla="*/ 187 w 520"/>
                              <a:gd name="T37" fmla="*/ 2512 h 2576"/>
                              <a:gd name="T38" fmla="*/ 147 w 520"/>
                              <a:gd name="T39" fmla="*/ 2540 h 2576"/>
                              <a:gd name="T40" fmla="*/ 55 w 520"/>
                              <a:gd name="T41" fmla="*/ 2572 h 2576"/>
                              <a:gd name="T42" fmla="*/ 0 w 520"/>
                              <a:gd name="T43" fmla="*/ 2560 h 2576"/>
                              <a:gd name="T44" fmla="*/ 98 w 520"/>
                              <a:gd name="T45" fmla="*/ 2544 h 2576"/>
                              <a:gd name="T46" fmla="*/ 139 w 520"/>
                              <a:gd name="T47" fmla="*/ 2526 h 2576"/>
                              <a:gd name="T48" fmla="*/ 207 w 520"/>
                              <a:gd name="T49" fmla="*/ 2469 h 2576"/>
                              <a:gd name="T50" fmla="*/ 229 w 520"/>
                              <a:gd name="T51" fmla="*/ 2436 h 2576"/>
                              <a:gd name="T52" fmla="*/ 248 w 520"/>
                              <a:gd name="T53" fmla="*/ 2355 h 2576"/>
                              <a:gd name="T54" fmla="*/ 254 w 520"/>
                              <a:gd name="T55" fmla="*/ 1457 h 2576"/>
                              <a:gd name="T56" fmla="*/ 294 w 520"/>
                              <a:gd name="T57" fmla="*/ 1378 h 2576"/>
                              <a:gd name="T58" fmla="*/ 327 w 520"/>
                              <a:gd name="T59" fmla="*/ 1345 h 2576"/>
                              <a:gd name="T60" fmla="*/ 410 w 520"/>
                              <a:gd name="T61" fmla="*/ 1298 h 2576"/>
                              <a:gd name="T62" fmla="*/ 461 w 520"/>
                              <a:gd name="T63" fmla="*/ 1284 h 2576"/>
                              <a:gd name="T64" fmla="*/ 461 w 520"/>
                              <a:gd name="T65" fmla="*/ 1292 h 2576"/>
                              <a:gd name="T66" fmla="*/ 410 w 520"/>
                              <a:gd name="T67" fmla="*/ 1279 h 2576"/>
                              <a:gd name="T68" fmla="*/ 327 w 520"/>
                              <a:gd name="T69" fmla="*/ 1233 h 2576"/>
                              <a:gd name="T70" fmla="*/ 294 w 520"/>
                              <a:gd name="T71" fmla="*/ 1199 h 2576"/>
                              <a:gd name="T72" fmla="*/ 254 w 520"/>
                              <a:gd name="T73" fmla="*/ 1121 h 2576"/>
                              <a:gd name="T74" fmla="*/ 249 w 520"/>
                              <a:gd name="T75" fmla="*/ 223 h 2576"/>
                              <a:gd name="T76" fmla="*/ 229 w 520"/>
                              <a:gd name="T77" fmla="*/ 142 h 2576"/>
                              <a:gd name="T78" fmla="*/ 207 w 520"/>
                              <a:gd name="T79" fmla="*/ 108 h 2576"/>
                              <a:gd name="T80" fmla="*/ 139 w 520"/>
                              <a:gd name="T81" fmla="*/ 52 h 2576"/>
                              <a:gd name="T82" fmla="*/ 98 w 520"/>
                              <a:gd name="T83" fmla="*/ 33 h 2576"/>
                              <a:gd name="T84" fmla="*/ 0 w 520"/>
                              <a:gd name="T85" fmla="*/ 16 h 25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20" h="2576">
                                <a:moveTo>
                                  <a:pt x="1" y="0"/>
                                </a:moveTo>
                                <a:lnTo>
                                  <a:pt x="53" y="4"/>
                                </a:lnTo>
                                <a:cubicBezTo>
                                  <a:pt x="54" y="5"/>
                                  <a:pt x="54" y="5"/>
                                  <a:pt x="55" y="5"/>
                                </a:cubicBezTo>
                                <a:lnTo>
                                  <a:pt x="103" y="18"/>
                                </a:lnTo>
                                <a:cubicBezTo>
                                  <a:pt x="103" y="18"/>
                                  <a:pt x="103" y="18"/>
                                  <a:pt x="104" y="18"/>
                                </a:cubicBezTo>
                                <a:lnTo>
                                  <a:pt x="147" y="38"/>
                                </a:lnTo>
                                <a:cubicBezTo>
                                  <a:pt x="147" y="38"/>
                                  <a:pt x="148" y="39"/>
                                  <a:pt x="148" y="39"/>
                                </a:cubicBezTo>
                                <a:lnTo>
                                  <a:pt x="186" y="65"/>
                                </a:lnTo>
                                <a:cubicBezTo>
                                  <a:pt x="186" y="65"/>
                                  <a:pt x="187" y="65"/>
                                  <a:pt x="187" y="66"/>
                                </a:cubicBezTo>
                                <a:lnTo>
                                  <a:pt x="218" y="97"/>
                                </a:lnTo>
                                <a:cubicBezTo>
                                  <a:pt x="219" y="97"/>
                                  <a:pt x="219" y="98"/>
                                  <a:pt x="219" y="98"/>
                                </a:cubicBezTo>
                                <a:lnTo>
                                  <a:pt x="243" y="135"/>
                                </a:lnTo>
                                <a:cubicBezTo>
                                  <a:pt x="243" y="136"/>
                                  <a:pt x="244" y="136"/>
                                  <a:pt x="244" y="137"/>
                                </a:cubicBezTo>
                                <a:lnTo>
                                  <a:pt x="259" y="177"/>
                                </a:lnTo>
                                <a:cubicBezTo>
                                  <a:pt x="259" y="177"/>
                                  <a:pt x="259" y="178"/>
                                  <a:pt x="259" y="179"/>
                                </a:cubicBezTo>
                                <a:lnTo>
                                  <a:pt x="264" y="222"/>
                                </a:lnTo>
                                <a:lnTo>
                                  <a:pt x="264" y="1075"/>
                                </a:lnTo>
                                <a:lnTo>
                                  <a:pt x="269" y="1118"/>
                                </a:lnTo>
                                <a:lnTo>
                                  <a:pt x="269" y="1116"/>
                                </a:lnTo>
                                <a:lnTo>
                                  <a:pt x="284" y="1156"/>
                                </a:lnTo>
                                <a:lnTo>
                                  <a:pt x="283" y="1154"/>
                                </a:lnTo>
                                <a:lnTo>
                                  <a:pt x="307" y="1190"/>
                                </a:lnTo>
                                <a:lnTo>
                                  <a:pt x="306" y="1189"/>
                                </a:lnTo>
                                <a:lnTo>
                                  <a:pt x="337" y="1221"/>
                                </a:lnTo>
                                <a:lnTo>
                                  <a:pt x="336" y="1220"/>
                                </a:lnTo>
                                <a:lnTo>
                                  <a:pt x="374" y="1246"/>
                                </a:lnTo>
                                <a:lnTo>
                                  <a:pt x="373" y="1245"/>
                                </a:lnTo>
                                <a:lnTo>
                                  <a:pt x="417" y="1264"/>
                                </a:lnTo>
                                <a:lnTo>
                                  <a:pt x="416" y="1264"/>
                                </a:lnTo>
                                <a:lnTo>
                                  <a:pt x="464" y="1277"/>
                                </a:lnTo>
                                <a:lnTo>
                                  <a:pt x="462" y="1276"/>
                                </a:lnTo>
                                <a:lnTo>
                                  <a:pt x="513" y="1280"/>
                                </a:lnTo>
                                <a:cubicBezTo>
                                  <a:pt x="517" y="1281"/>
                                  <a:pt x="520" y="1284"/>
                                  <a:pt x="520" y="1288"/>
                                </a:cubicBezTo>
                                <a:cubicBezTo>
                                  <a:pt x="520" y="1293"/>
                                  <a:pt x="517" y="1296"/>
                                  <a:pt x="513" y="1296"/>
                                </a:cubicBezTo>
                                <a:lnTo>
                                  <a:pt x="462" y="1300"/>
                                </a:lnTo>
                                <a:lnTo>
                                  <a:pt x="464" y="1300"/>
                                </a:lnTo>
                                <a:lnTo>
                                  <a:pt x="416" y="1313"/>
                                </a:lnTo>
                                <a:lnTo>
                                  <a:pt x="417" y="1313"/>
                                </a:lnTo>
                                <a:lnTo>
                                  <a:pt x="373" y="1333"/>
                                </a:lnTo>
                                <a:lnTo>
                                  <a:pt x="374" y="1332"/>
                                </a:lnTo>
                                <a:lnTo>
                                  <a:pt x="336" y="1358"/>
                                </a:lnTo>
                                <a:lnTo>
                                  <a:pt x="337" y="1357"/>
                                </a:lnTo>
                                <a:lnTo>
                                  <a:pt x="306" y="1388"/>
                                </a:lnTo>
                                <a:lnTo>
                                  <a:pt x="307" y="1387"/>
                                </a:lnTo>
                                <a:lnTo>
                                  <a:pt x="283" y="1424"/>
                                </a:lnTo>
                                <a:lnTo>
                                  <a:pt x="284" y="1422"/>
                                </a:lnTo>
                                <a:lnTo>
                                  <a:pt x="269" y="1462"/>
                                </a:lnTo>
                                <a:lnTo>
                                  <a:pt x="269" y="1460"/>
                                </a:lnTo>
                                <a:lnTo>
                                  <a:pt x="264" y="1503"/>
                                </a:lnTo>
                                <a:lnTo>
                                  <a:pt x="264" y="2355"/>
                                </a:lnTo>
                                <a:lnTo>
                                  <a:pt x="259" y="2399"/>
                                </a:lnTo>
                                <a:cubicBezTo>
                                  <a:pt x="259" y="2400"/>
                                  <a:pt x="259" y="2401"/>
                                  <a:pt x="259" y="2401"/>
                                </a:cubicBezTo>
                                <a:lnTo>
                                  <a:pt x="244" y="2441"/>
                                </a:lnTo>
                                <a:cubicBezTo>
                                  <a:pt x="244" y="2442"/>
                                  <a:pt x="243" y="2442"/>
                                  <a:pt x="243" y="2443"/>
                                </a:cubicBezTo>
                                <a:lnTo>
                                  <a:pt x="219" y="2479"/>
                                </a:lnTo>
                                <a:cubicBezTo>
                                  <a:pt x="219" y="2479"/>
                                  <a:pt x="219" y="2480"/>
                                  <a:pt x="218" y="2480"/>
                                </a:cubicBezTo>
                                <a:lnTo>
                                  <a:pt x="187" y="2512"/>
                                </a:lnTo>
                                <a:cubicBezTo>
                                  <a:pt x="187" y="2512"/>
                                  <a:pt x="186" y="2513"/>
                                  <a:pt x="186" y="2513"/>
                                </a:cubicBezTo>
                                <a:lnTo>
                                  <a:pt x="148" y="2539"/>
                                </a:lnTo>
                                <a:cubicBezTo>
                                  <a:pt x="148" y="2539"/>
                                  <a:pt x="147" y="2540"/>
                                  <a:pt x="147" y="2540"/>
                                </a:cubicBezTo>
                                <a:lnTo>
                                  <a:pt x="104" y="2559"/>
                                </a:lnTo>
                                <a:cubicBezTo>
                                  <a:pt x="103" y="2559"/>
                                  <a:pt x="103" y="2559"/>
                                  <a:pt x="103" y="2559"/>
                                </a:cubicBezTo>
                                <a:lnTo>
                                  <a:pt x="55" y="2572"/>
                                </a:lnTo>
                                <a:cubicBezTo>
                                  <a:pt x="54" y="2572"/>
                                  <a:pt x="54" y="2572"/>
                                  <a:pt x="53" y="2572"/>
                                </a:cubicBezTo>
                                <a:lnTo>
                                  <a:pt x="1" y="2576"/>
                                </a:lnTo>
                                <a:lnTo>
                                  <a:pt x="0" y="2560"/>
                                </a:lnTo>
                                <a:lnTo>
                                  <a:pt x="52" y="2556"/>
                                </a:lnTo>
                                <a:lnTo>
                                  <a:pt x="50" y="2557"/>
                                </a:lnTo>
                                <a:lnTo>
                                  <a:pt x="98" y="2544"/>
                                </a:lnTo>
                                <a:lnTo>
                                  <a:pt x="97" y="2544"/>
                                </a:lnTo>
                                <a:lnTo>
                                  <a:pt x="140" y="2525"/>
                                </a:lnTo>
                                <a:lnTo>
                                  <a:pt x="139" y="2526"/>
                                </a:lnTo>
                                <a:lnTo>
                                  <a:pt x="177" y="2500"/>
                                </a:lnTo>
                                <a:lnTo>
                                  <a:pt x="176" y="2501"/>
                                </a:lnTo>
                                <a:lnTo>
                                  <a:pt x="207" y="2469"/>
                                </a:lnTo>
                                <a:lnTo>
                                  <a:pt x="206" y="2470"/>
                                </a:lnTo>
                                <a:lnTo>
                                  <a:pt x="230" y="2434"/>
                                </a:lnTo>
                                <a:lnTo>
                                  <a:pt x="229" y="2436"/>
                                </a:lnTo>
                                <a:lnTo>
                                  <a:pt x="244" y="2396"/>
                                </a:lnTo>
                                <a:lnTo>
                                  <a:pt x="244" y="2398"/>
                                </a:lnTo>
                                <a:lnTo>
                                  <a:pt x="248" y="2355"/>
                                </a:lnTo>
                                <a:lnTo>
                                  <a:pt x="249" y="1502"/>
                                </a:lnTo>
                                <a:lnTo>
                                  <a:pt x="254" y="1459"/>
                                </a:lnTo>
                                <a:cubicBezTo>
                                  <a:pt x="254" y="1458"/>
                                  <a:pt x="254" y="1457"/>
                                  <a:pt x="254" y="1457"/>
                                </a:cubicBezTo>
                                <a:lnTo>
                                  <a:pt x="269" y="1417"/>
                                </a:lnTo>
                                <a:cubicBezTo>
                                  <a:pt x="269" y="1416"/>
                                  <a:pt x="269" y="1416"/>
                                  <a:pt x="270" y="1415"/>
                                </a:cubicBezTo>
                                <a:lnTo>
                                  <a:pt x="294" y="1378"/>
                                </a:lnTo>
                                <a:cubicBezTo>
                                  <a:pt x="294" y="1378"/>
                                  <a:pt x="294" y="1377"/>
                                  <a:pt x="295" y="1377"/>
                                </a:cubicBezTo>
                                <a:lnTo>
                                  <a:pt x="326" y="1346"/>
                                </a:lnTo>
                                <a:cubicBezTo>
                                  <a:pt x="326" y="1345"/>
                                  <a:pt x="327" y="1345"/>
                                  <a:pt x="327" y="1345"/>
                                </a:cubicBezTo>
                                <a:lnTo>
                                  <a:pt x="365" y="1319"/>
                                </a:lnTo>
                                <a:cubicBezTo>
                                  <a:pt x="365" y="1319"/>
                                  <a:pt x="366" y="1318"/>
                                  <a:pt x="366" y="1318"/>
                                </a:cubicBezTo>
                                <a:lnTo>
                                  <a:pt x="410" y="1298"/>
                                </a:lnTo>
                                <a:cubicBezTo>
                                  <a:pt x="411" y="1298"/>
                                  <a:pt x="411" y="1298"/>
                                  <a:pt x="411" y="1298"/>
                                </a:cubicBezTo>
                                <a:lnTo>
                                  <a:pt x="459" y="1285"/>
                                </a:lnTo>
                                <a:cubicBezTo>
                                  <a:pt x="460" y="1285"/>
                                  <a:pt x="460" y="1285"/>
                                  <a:pt x="461" y="1284"/>
                                </a:cubicBezTo>
                                <a:lnTo>
                                  <a:pt x="512" y="1280"/>
                                </a:lnTo>
                                <a:lnTo>
                                  <a:pt x="512" y="1296"/>
                                </a:lnTo>
                                <a:lnTo>
                                  <a:pt x="461" y="1292"/>
                                </a:lnTo>
                                <a:cubicBezTo>
                                  <a:pt x="460" y="1292"/>
                                  <a:pt x="460" y="1292"/>
                                  <a:pt x="459" y="1292"/>
                                </a:cubicBezTo>
                                <a:lnTo>
                                  <a:pt x="411" y="1279"/>
                                </a:lnTo>
                                <a:cubicBezTo>
                                  <a:pt x="411" y="1279"/>
                                  <a:pt x="411" y="1279"/>
                                  <a:pt x="410" y="1279"/>
                                </a:cubicBezTo>
                                <a:lnTo>
                                  <a:pt x="366" y="1260"/>
                                </a:lnTo>
                                <a:cubicBezTo>
                                  <a:pt x="366" y="1260"/>
                                  <a:pt x="365" y="1259"/>
                                  <a:pt x="365" y="1259"/>
                                </a:cubicBezTo>
                                <a:lnTo>
                                  <a:pt x="327" y="1233"/>
                                </a:lnTo>
                                <a:cubicBezTo>
                                  <a:pt x="326" y="1233"/>
                                  <a:pt x="326" y="1232"/>
                                  <a:pt x="326" y="1232"/>
                                </a:cubicBezTo>
                                <a:lnTo>
                                  <a:pt x="295" y="1200"/>
                                </a:lnTo>
                                <a:cubicBezTo>
                                  <a:pt x="294" y="1200"/>
                                  <a:pt x="294" y="1199"/>
                                  <a:pt x="294" y="1199"/>
                                </a:cubicBezTo>
                                <a:lnTo>
                                  <a:pt x="270" y="1163"/>
                                </a:lnTo>
                                <a:cubicBezTo>
                                  <a:pt x="269" y="1162"/>
                                  <a:pt x="269" y="1162"/>
                                  <a:pt x="269" y="1161"/>
                                </a:cubicBezTo>
                                <a:lnTo>
                                  <a:pt x="254" y="1121"/>
                                </a:lnTo>
                                <a:cubicBezTo>
                                  <a:pt x="254" y="1121"/>
                                  <a:pt x="254" y="1120"/>
                                  <a:pt x="254" y="1119"/>
                                </a:cubicBezTo>
                                <a:lnTo>
                                  <a:pt x="248" y="1075"/>
                                </a:lnTo>
                                <a:lnTo>
                                  <a:pt x="249" y="223"/>
                                </a:lnTo>
                                <a:lnTo>
                                  <a:pt x="244" y="180"/>
                                </a:lnTo>
                                <a:lnTo>
                                  <a:pt x="244" y="182"/>
                                </a:lnTo>
                                <a:lnTo>
                                  <a:pt x="229" y="142"/>
                                </a:lnTo>
                                <a:lnTo>
                                  <a:pt x="230" y="144"/>
                                </a:lnTo>
                                <a:lnTo>
                                  <a:pt x="206" y="107"/>
                                </a:lnTo>
                                <a:lnTo>
                                  <a:pt x="207" y="108"/>
                                </a:lnTo>
                                <a:lnTo>
                                  <a:pt x="176" y="77"/>
                                </a:lnTo>
                                <a:lnTo>
                                  <a:pt x="177" y="78"/>
                                </a:lnTo>
                                <a:lnTo>
                                  <a:pt x="139" y="52"/>
                                </a:lnTo>
                                <a:lnTo>
                                  <a:pt x="140" y="53"/>
                                </a:lnTo>
                                <a:lnTo>
                                  <a:pt x="97" y="33"/>
                                </a:lnTo>
                                <a:lnTo>
                                  <a:pt x="98" y="33"/>
                                </a:lnTo>
                                <a:lnTo>
                                  <a:pt x="50" y="20"/>
                                </a:lnTo>
                                <a:lnTo>
                                  <a:pt x="52" y="20"/>
                                </a:lnTo>
                                <a:lnTo>
                                  <a:pt x="0" y="16"/>
                                </a:lnTo>
                                <a:lnTo>
                                  <a:pt x="1"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57" name="Rectangle 293"/>
                        <wps:cNvSpPr>
                          <a:spLocks noChangeArrowheads="1"/>
                        </wps:cNvSpPr>
                        <wps:spPr bwMode="auto">
                          <a:xfrm>
                            <a:off x="2308225" y="1135380"/>
                            <a:ext cx="22606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pPr>
                                <w:rPr>
                                  <w:lang w:val="ru-RU"/>
                                </w:rPr>
                              </w:pPr>
                              <w:r>
                                <w:rPr>
                                  <w:rFonts w:ascii="Tahoma" w:hAnsi="Tahoma" w:cs="Tahoma"/>
                                  <w:color w:val="000000"/>
                                  <w:sz w:val="16"/>
                                  <w:szCs w:val="16"/>
                                  <w:lang w:val="ru-RU"/>
                                </w:rPr>
                                <w:t>медь</w:t>
                              </w:r>
                            </w:p>
                          </w:txbxContent>
                        </wps:txbx>
                        <wps:bodyPr rot="0" vert="horz" wrap="none" lIns="0" tIns="0" rIns="0" bIns="0" anchor="t" anchorCtr="0">
                          <a:spAutoFit/>
                        </wps:bodyPr>
                      </wps:wsp>
                      <wps:wsp>
                        <wps:cNvPr id="1058" name="Rectangle 294"/>
                        <wps:cNvSpPr>
                          <a:spLocks noChangeArrowheads="1"/>
                        </wps:cNvSpPr>
                        <wps:spPr bwMode="auto">
                          <a:xfrm>
                            <a:off x="2082800" y="1009209"/>
                            <a:ext cx="120142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874C83" w:rsidRDefault="0059726E">
                              <w:pPr>
                                <w:rPr>
                                  <w:lang w:val="ru-RU"/>
                                </w:rPr>
                              </w:pPr>
                              <w:r>
                                <w:rPr>
                                  <w:rFonts w:ascii="Tahoma" w:hAnsi="Tahoma" w:cs="Tahoma"/>
                                  <w:color w:val="000000"/>
                                  <w:sz w:val="16"/>
                                  <w:szCs w:val="16"/>
                                  <w:lang w:val="ru-RU"/>
                                </w:rPr>
                                <w:t>Опто-волоконный кабель</w:t>
                              </w:r>
                            </w:p>
                          </w:txbxContent>
                        </wps:txbx>
                        <wps:bodyPr rot="0" vert="horz" wrap="square" lIns="0" tIns="0" rIns="0" bIns="0" anchor="t" anchorCtr="0">
                          <a:spAutoFit/>
                        </wps:bodyPr>
                      </wps:wsp>
                    </wpc:wpc>
                  </a:graphicData>
                </a:graphic>
              </wp:inline>
            </w:drawing>
          </mc:Choice>
          <mc:Fallback>
            <w:pict>
              <v:group id="Canvas 1059" o:spid="_x0000_s1221" editas="canvas" style="width:345.05pt;height:188.85pt;mso-position-horizontal-relative:char;mso-position-vertical-relative:line" coordsize="43821,23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">
                <v:shape id="_x0000_s1222" type="#_x0000_t75" style="position:absolute;width:43821;height:23977;visibility:visible;mso-wrap-style:square" filled="t" fillcolor="white [3212]">
                  <v:fill o:detectmouseclick="t"/>
                  <v:path o:connecttype="none"/>
                </v:shape>
                <v:rect id="Rectangle 243" o:spid="_x0000_s1223" style="position:absolute;left:6197;top:800;width:26645;height:8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F58YA&#10;AADcAAAADwAAAGRycy9kb3ducmV2LnhtbESPS2vDMBCE74X8B7GBXkoi16V5OFFCGyj0lIcTcl6s&#10;tWVirYylJO6/rwqFHIeZ+YZZrnvbiBt1vnas4HWcgCAunK65UnA6fo1mIHxA1tg4JgU/5GG9Gjwt&#10;MdPuzge65aESEcI+QwUmhDaT0heGLPqxa4mjV7rOYoiyq6Tu8B7htpFpkkykxZrjgsGWNoaKS361&#10;CtKXfZm/TxJX7s6X7W47/2wwNUo9D/uPBYhAfXiE/9vfWsHbbAp/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dF58YAAADcAAAADwAAAAAAAAAAAAAAAACYAgAAZHJz&#10;L2Rvd25yZXYueG1sUEsFBgAAAAAEAAQA9QAAAIsDAAAAAA==&#10;" fillcolor="#cf9" stroked="f"/>
                <v:shape id="Freeform 244" o:spid="_x0000_s1224" style="position:absolute;left:6070;top:431;width:26105;height:17933;visibility:visible;mso-wrap-style:square;v-text-anchor:top" coordsize="9672,6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n0rMYA&#10;AADcAAAADwAAAGRycy9kb3ducmV2LnhtbESP0UoDMRBF34X+Q5iCbzZbS0vdNi2tIBYLBasfMGym&#10;u6ubSUhid/XrnQfBx+HOPTNnvR1cp64UU+vZwHRSgCKuvG25NvD+9nS3BJUyssXOMxn4pgTbzehm&#10;jaX1Pb/S9ZxrJRBOJRpocg6l1qlqyGGa+EAs2cVHh1nGWGsbsRe46/R9USy0w5blQoOBHhuqPs9f&#10;TihHO3tYzMPpY9f/PPf7Q3g5xrkxt+NhtwKVacj/y3/tgzUwW8q3IiMi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5n0rMYAAADcAAAADwAAAAAAAAAAAAAAAACYAgAAZHJz&#10;L2Rvd25yZXYueG1sUEsFBgAAAAAEAAQA9QAAAIsDAAAAAA==&#10;" path="m96,120r,6424l72,6520r9480,l9552,6568r-9480,c59,6568,48,6558,48,6544l48,120r48,xm,144l72,r72,144l,144xm9528,6472r144,72l9528,6616r,-144xe" fillcolor="black" strokeweight="0">
                  <v:path arrowok="t" o:connecttype="custom" o:connectlocs="25911,32526;25911,1773725;19433,1767220;2578097,1767220;2578097,1780230;19433,1780230;12955,1773725;12955,32526;25911,32526;0,39031;19433,0;38866,39031;0,39031;2571619,1754209;2610485,1773725;2571619,1793240;2571619,1754209" o:connectangles="0,0,0,0,0,0,0,0,0,0,0,0,0,0,0,0,0"/>
                  <o:lock v:ext="edit" verticies="t"/>
                </v:shape>
                <v:rect id="Rectangle 245" o:spid="_x0000_s1225" style="position:absolute;left:13925;top:17780;width:133;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b3gsUA&#10;AADcAAAADwAAAGRycy9kb3ducmV2LnhtbESPQWvCQBSE70L/w/IKvemmBtSmriKWFNFT1YPHR/aZ&#10;pGbfhuzWJP56VxB6HGbmG2a+7EwlrtS40rKC91EEgjizuuRcwfGQDmcgnEfWWFkmBT05WC5eBnNM&#10;tG35h657n4sAYZeggsL7OpHSZQUZdCNbEwfvbBuDPsgml7rBNsBNJcdRNJEGSw4LBda0Lii77P+M&#10;gtNuHF/st8zdLbXnr+30t89ON6XeXrvVJwhPnf8PP9sbrSCefcDjTD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veCxQAAANwAAAAPAAAAAAAAAAAAAAAAAJgCAABkcnMv&#10;ZG93bnJldi54bWxQSwUGAAAAAAQABAD1AAAAigMAAAAA&#10;" fillcolor="black" strokeweight="0">
                  <v:stroke joinstyle="round"/>
                </v:rect>
                <v:rect id="Rectangle 246" o:spid="_x0000_s1226" style="position:absolute;left:21742;top:17653;width:133;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IwsMA&#10;AADcAAAADwAAAGRycy9kb3ducmV2LnhtbERPy2rCQBTdC/2H4Rbc1UkN2BozSmmJSF017cLlJXPz&#10;qJk7ITPVJF/fWQguD+ed7gbTigv1rrGs4HkRgSAurG64UvDznT29gnAeWWNrmRSM5GC3fZilmGh7&#10;5S+65L4SIYRdggpq77tESlfUZNAtbEccuNL2Bn2AfSV1j9cQblq5jKKVNNhwaKixo/eainP+ZxSc&#10;jsv4bPeyclNmy4/Pl9+xOE1KzR+Htw0IT4O/i2/ug1YQr8P8cC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XIwsMAAADcAAAADwAAAAAAAAAAAAAAAACYAgAAZHJzL2Rv&#10;d25yZXYueG1sUEsFBgAAAAAEAAQA9QAAAIgDAAAAAA==&#10;" fillcolor="black" strokeweight="0">
                  <v:stroke joinstyle="round"/>
                </v:rect>
                <v:rect id="Rectangle 247" o:spid="_x0000_s1227" style="position:absolute;left:29521;top:17653;width:127;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ltWcQA&#10;AADcAAAADwAAAGRycy9kb3ducmV2LnhtbESPQYvCMBSE7wv+h/AEb5qqsK61qYjisuhp1YPHR/Ns&#10;q81LaaJWf/1GEPY4zMw3TDJvTSVu1LjSsoLhIAJBnFldcq7gsF/3v0A4j6yxskwKHuRgnnY+Eoy1&#10;vfMv3XY+FwHCLkYFhfd1LKXLCjLoBrYmDt7JNgZ9kE0udYP3ADeVHEXRpzRYclgosKZlQdlldzUK&#10;jtvR+GK/Ze6ea3tabSbnR3Z8KtXrtosZCE+t/w+/2z9awXg6hNeZc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JbVnEAAAA3AAAAA8AAAAAAAAAAAAAAAAAmAIAAGRycy9k&#10;b3ducmV2LnhtbFBLBQYAAAAABAAEAPUAAACJAwAAAAA=&#10;" fillcolor="black" strokeweight="0">
                  <v:stroke joinstyle="round"/>
                </v:rect>
                <v:rect id="Rectangle 248" o:spid="_x0000_s1228" style="position:absolute;left:5499;top:18586;width:2468;height:1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syE8YA&#10;AADcAAAADwAAAGRycy9kb3ducmV2LnhtbESPQWvCQBSE74X+h+UVvJS6MULR6CaUguBBKMYe2tsj&#10;+8xGs29DdjWxv94tFHocZuYbZl2MthVX6n3jWMFsmoAgrpxuuFbwedi8LED4gKyxdUwKbuShyB8f&#10;1phpN/CermWoRYSwz1CBCaHLpPSVIYt+6jri6B1dbzFE2ddS9zhEuG1lmiSv0mLDccFgR++GqnN5&#10;sQo2H18N8Y/cPy8XgztV6Xdpdp1Sk6fxbQUi0Bj+w3/trVYwX6bweyYeAZn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syE8YAAADcAAAADwAAAAAAAAAAAAAAAACYAgAAZHJz&#10;L2Rvd25yZXYueG1sUEsFBgAAAAAEAAQA9QAAAIsDAAAAAA==&#10;" filled="f" stroked="f">
                  <v:textbox style="mso-fit-shape-to-text:t" inset="0,0,0,0">
                    <w:txbxContent>
                      <w:p w:rsidR="0059726E" w:rsidRDefault="0059726E" w:rsidP="00347960">
                        <w:r>
                          <w:rPr>
                            <w:rFonts w:ascii="Tahoma" w:hAnsi="Tahoma" w:cs="Tahoma"/>
                            <w:b/>
                            <w:bCs/>
                            <w:color w:val="000000"/>
                            <w:sz w:val="14"/>
                            <w:szCs w:val="14"/>
                            <w:lang w:val="en-US"/>
                          </w:rPr>
                          <w:t>10</w:t>
                        </w:r>
                        <w:r>
                          <w:rPr>
                            <w:rFonts w:ascii="Tahoma" w:hAnsi="Tahoma" w:cs="Tahoma"/>
                            <w:b/>
                            <w:bCs/>
                            <w:color w:val="000000"/>
                            <w:sz w:val="14"/>
                            <w:szCs w:val="14"/>
                            <w:lang w:val="ru-RU"/>
                          </w:rPr>
                          <w:t xml:space="preserve"> м</w:t>
                        </w:r>
                      </w:p>
                    </w:txbxContent>
                  </v:textbox>
                </v:rect>
                <v:rect id="Rectangle 249" o:spid="_x0000_s1229" style="position:absolute;left:12522;top:18465;width:2635;height:18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a/8IA&#10;AADcAAAADwAAAGRycy9kb3ducmV2LnhtbESPzYoCMRCE7wu+Q2jB25pRYX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9r/wgAAANwAAAAPAAAAAAAAAAAAAAAAAJgCAABkcnMvZG93&#10;bnJldi54bWxQSwUGAAAAAAQABAD1AAAAhwMAAAAA&#10;" filled="f" stroked="f">
                  <v:textbox style="mso-fit-shape-to-text:t" inset="0,0,0,0">
                    <w:txbxContent>
                      <w:p w:rsidR="0059726E" w:rsidRDefault="0059726E" w:rsidP="00347960">
                        <w:r>
                          <w:rPr>
                            <w:rFonts w:ascii="Tahoma" w:hAnsi="Tahoma" w:cs="Tahoma"/>
                            <w:b/>
                            <w:bCs/>
                            <w:color w:val="000000"/>
                            <w:sz w:val="14"/>
                            <w:szCs w:val="14"/>
                            <w:lang w:val="en-US"/>
                          </w:rPr>
                          <w:t>100</w:t>
                        </w:r>
                        <w:r>
                          <w:rPr>
                            <w:rFonts w:ascii="Tahoma" w:hAnsi="Tahoma" w:cs="Tahoma"/>
                            <w:b/>
                            <w:bCs/>
                            <w:color w:val="000000"/>
                            <w:sz w:val="14"/>
                            <w:szCs w:val="14"/>
                            <w:lang w:val="ru-RU"/>
                          </w:rPr>
                          <w:t xml:space="preserve"> м</w:t>
                        </w:r>
                      </w:p>
                    </w:txbxContent>
                  </v:textbox>
                </v:rect>
                <v:rect id="Rectangle 250" o:spid="_x0000_s1230" style="position:absolute;left:27901;top:18522;width:2604;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5Ci8IA&#10;AADcAAAADwAAAGRycy9kb3ducmV2LnhtbESP3WoCMRSE7wu+QziCdzWrFt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kKLwgAAANwAAAAPAAAAAAAAAAAAAAAAAJgCAABkcnMvZG93&#10;bnJldi54bWxQSwUGAAAAAAQABAD1AAAAhwMAAAAA&#10;" filled="f" stroked="f">
                  <v:textbox style="mso-fit-shape-to-text:t" inset="0,0,0,0">
                    <w:txbxContent>
                      <w:p w:rsidR="0059726E" w:rsidRPr="00347960" w:rsidRDefault="0059726E" w:rsidP="00347960">
                        <w:pPr>
                          <w:rPr>
                            <w:lang w:val="ru-RU"/>
                          </w:rPr>
                        </w:pPr>
                        <w:r>
                          <w:rPr>
                            <w:rFonts w:ascii="Tahoma" w:hAnsi="Tahoma" w:cs="Tahoma"/>
                            <w:b/>
                            <w:bCs/>
                            <w:color w:val="000000"/>
                            <w:sz w:val="14"/>
                            <w:szCs w:val="14"/>
                            <w:lang w:val="en-US"/>
                          </w:rPr>
                          <w:t>10</w:t>
                        </w:r>
                        <w:r>
                          <w:rPr>
                            <w:rFonts w:ascii="Tahoma" w:hAnsi="Tahoma" w:cs="Tahoma"/>
                            <w:b/>
                            <w:bCs/>
                            <w:color w:val="000000"/>
                            <w:sz w:val="14"/>
                            <w:szCs w:val="14"/>
                            <w:lang w:val="ru-RU"/>
                          </w:rPr>
                          <w:t xml:space="preserve"> км</w:t>
                        </w:r>
                      </w:p>
                    </w:txbxContent>
                  </v:textbox>
                </v:rect>
                <v:rect id="Rectangle 251" o:spid="_x0000_s1231" style="position:absolute;left:20180;top:18522;width:2038;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nEMIA&#10;AADcAAAADwAAAGRycy9kb3ducmV2LnhtbESP3WoCMRSE7wu+QziCdzWrUt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oucQwgAAANwAAAAPAAAAAAAAAAAAAAAAAJgCAABkcnMvZG93&#10;bnJldi54bWxQSwUGAAAAAAQABAD1AAAAhwMAAAAA&#10;" filled="f" stroked="f">
                  <v:textbox style="mso-fit-shape-to-text:t" inset="0,0,0,0">
                    <w:txbxContent>
                      <w:p w:rsidR="0059726E" w:rsidRPr="00347960" w:rsidRDefault="0059726E" w:rsidP="00347960">
                        <w:pPr>
                          <w:rPr>
                            <w:lang w:val="ru-RU"/>
                          </w:rPr>
                        </w:pPr>
                        <w:r>
                          <w:rPr>
                            <w:rFonts w:ascii="Tahoma" w:hAnsi="Tahoma" w:cs="Tahoma"/>
                            <w:b/>
                            <w:bCs/>
                            <w:color w:val="000000"/>
                            <w:sz w:val="14"/>
                            <w:szCs w:val="14"/>
                            <w:lang w:val="en-US"/>
                          </w:rPr>
                          <w:t>1</w:t>
                        </w:r>
                        <w:r>
                          <w:rPr>
                            <w:rFonts w:ascii="Tahoma" w:hAnsi="Tahoma" w:cs="Tahoma"/>
                            <w:b/>
                            <w:bCs/>
                            <w:color w:val="000000"/>
                            <w:sz w:val="14"/>
                            <w:szCs w:val="14"/>
                            <w:lang w:val="ru-RU"/>
                          </w:rPr>
                          <w:t xml:space="preserve"> км</w:t>
                        </w:r>
                      </w:p>
                    </w:txbxContent>
                  </v:textbox>
                </v:rect>
                <v:rect id="Rectangle 252" o:spid="_x0000_s1232" style="position:absolute;left:6394;top:8870;width:343;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1LcQA&#10;AADcAAAADwAAAGRycy9kb3ducmV2LnhtbESPS6vCMBSE9xf8D+EI7q6pCj6qUURRRFc+Fi4PzbGt&#10;NieliVr99Ua4cJfDzHzDTGa1KcSDKpdbVtBpRyCIE6tzThWcjqvfIQjnkTUWlknBixzMpo2fCcba&#10;PnlPj4NPRYCwi1FB5n0ZS+mSjAy6ti2Jg3exlUEfZJVKXeEzwE0hu1HUlwZzDgsZlrTIKLkd7kbB&#10;edft3exapu69spfldnB9Jee3Uq1mPR+D8FT7//Bfe6MV9EZ9+J4JR0BO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9S3EAAAA3AAAAA8AAAAAAAAAAAAAAAAAmAIAAGRycy9k&#10;b3ducmV2LnhtbFBLBQYAAAAABAAEAPUAAACJAwAAAAA=&#10;" fillcolor="black" strokeweight="0">
                  <v:stroke joinstyle="round"/>
                </v:rect>
                <v:rect id="Rectangle 253" o:spid="_x0000_s1233" style="position:absolute;left:6350;top:6311;width:342;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QtsUA&#10;AADcAAAADwAAAGRycy9kb3ducmV2LnhtbESPQWvCQBSE70L/w/IKvemmBrRNXUUsKaKnqgePj+wz&#10;Sc2+DdmtSfz1riB4HGbmG2a26EwlLtS40rKC91EEgjizuuRcwWGfDj9AOI+ssbJMCnpysJi/DGaY&#10;aNvyL112PhcBwi5BBYX3dSKlywoy6Ea2Jg7eyTYGfZBNLnWDbYCbSo6jaCINlhwWCqxpVVB23v0b&#10;BcftOD7bH5m7a2pP35vpX58dr0q9vXbLLxCeOv8MP9prrSD+nML9TD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FC2xQAAANwAAAAPAAAAAAAAAAAAAAAAAJgCAABkcnMv&#10;ZG93bnJldi54bWxQSwUGAAAAAAQABAD1AAAAigMAAAAA&#10;" fillcolor="black" strokeweight="0">
                  <v:stroke joinstyle="round"/>
                </v:rect>
                <v:rect id="Rectangle 254" o:spid="_x0000_s1234" style="position:absolute;left:6350;top:2495;width:342;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xMMA&#10;AADcAAAADwAAAGRycy9kb3ducmV2LnhtbERPy2rCQBTdC/2H4Rbc1UkN2BozSmmJSF017cLlJXPz&#10;qJk7ITPVJF/fWQguD+ed7gbTigv1rrGs4HkRgSAurG64UvDznT29gnAeWWNrmRSM5GC3fZilmGh7&#10;5S+65L4SIYRdggpq77tESlfUZNAtbEccuNL2Bn2AfSV1j9cQblq5jKKVNNhwaKixo/eainP+ZxSc&#10;jsv4bPeyclNmy4/Pl9+xOE1KzR+Htw0IT4O/i2/ug1YQr8PacC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ExMMAAADcAAAADwAAAAAAAAAAAAAAAACYAgAAZHJzL2Rv&#10;d25yZXYueG1sUEsFBgAAAAAEAAQA9QAAAIgDAAAAAA==&#10;" fillcolor="black" strokeweight="0">
                  <v:stroke joinstyle="round"/>
                </v:rect>
                <v:rect id="Rectangle 255" o:spid="_x0000_s1235" style="position:absolute;left:2304;top:9144;width:389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YsUA&#10;AADcAAAADwAAAGRycy9kb3ducmV2LnhtbESPQWvCQBSE70L/w/IKXqRuVBCTukopCB4KYvRgb4/s&#10;azZt9m3Irib117uC4HGYmW+Y5bq3tbhQ6yvHCibjBARx4XTFpYLjYfO2AOEDssbaMSn4Jw/r1ctg&#10;iZl2He/pkodSRAj7DBWYEJpMSl8YsujHriGO3o9rLYYo21LqFrsIt7WcJslcWqw4Lhhs6NNQ8Zef&#10;rYLN7lQRX+V+lC4691tMv3Pz1Sg1fO0/3kEE6sMz/GhvtYJZmsL9TD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6BixQAAANwAAAAPAAAAAAAAAAAAAAAAAJgCAABkcnMv&#10;ZG93bnJldi54bWxQSwUGAAAAAAQABAD1AAAAigMAAAAA&#10;" filled="f" stroked="f">
                  <v:textbox style="mso-fit-shape-to-text:t" inset="0,0,0,0">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10</w:t>
                        </w:r>
                        <w:r w:rsidRPr="00874C83">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v:textbox>
                </v:rect>
                <v:rect id="Rectangle 256" o:spid="_x0000_s1236" style="position:absolute;left:2533;top:6261;width:588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RHcMA&#10;AADcAAAADwAAAGRycy9kb3ducmV2LnhtbERPz2vCMBS+D/wfwhN2GWu6MkbXGUUGwg6DYfXgbo/m&#10;2VSbl9JkbfWvNwdhx4/v92I12VYM1PvGsYKXJAVBXDndcK1gv9s85yB8QNbYOiYFF/KwWs4eFlho&#10;N/KWhjLUIoawL1CBCaErpPSVIYs+cR1x5I6utxgi7GupexxjuG1llqZv0mLDscFgR5+GqnP5ZxVs&#10;fg4N8VVun97z0Z2q7Lc0351Sj/Np/QEi0BT+xXf3l1bwmsb58Uw8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VRHcMAAADcAAAADwAAAAAAAAAAAAAAAACYAgAAZHJzL2Rv&#10;d25yZXYueG1sUEsFBgAAAAAEAAQA9QAAAIgDAAAAAA==&#10;" filled="f" stroked="f">
                  <v:textbox style="mso-fit-shape-to-text:t" inset="0,0,0,0">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100</w:t>
                        </w:r>
                        <w:r>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v:textbox>
                </v:rect>
                <v:rect id="Rectangle 257" o:spid="_x0000_s1237" style="position:absolute;left:3124;top:1568;width:528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n0hsUA&#10;AADcAAAADwAAAGRycy9kb3ducmV2LnhtbESPQWvCQBSE7wX/w/IEL6IbpYhGV5GC4KFQjB709sg+&#10;s9Hs25DdmrS/visIPQ4z8w2z2nS2Eg9qfOlYwWScgCDOnS65UHA67kZzED4ga6wck4If8rBZ995W&#10;mGrX8oEeWShEhLBPUYEJoU6l9Lkhi37sauLoXV1jMUTZFFI32Ea4reQ0SWbSYslxwWBNH4bye/Zt&#10;Fey+ziXxrzwMF/PW3fLpJTOftVKDfrddggjUhf/wq73XCt6TCTzP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fSGxQAAANwAAAAPAAAAAAAAAAAAAAAAAJgCAABkcnMv&#10;ZG93bnJldi54bWxQSwUGAAAAAAQABAD1AAAAigMAAAAA&#10;" filled="f" stroked="f">
                  <v:textbox style="mso-fit-shape-to-text:t" inset="0,0,0,0">
                    <w:txbxContent>
                      <w:p w:rsidR="0059726E" w:rsidRPr="00874C83" w:rsidRDefault="0059726E" w:rsidP="00347960">
                        <w:pPr>
                          <w:rPr>
                            <w:sz w:val="10"/>
                            <w:szCs w:val="10"/>
                            <w:lang w:val="ru-RU"/>
                          </w:rPr>
                        </w:pPr>
                        <w:r w:rsidRPr="00874C83">
                          <w:rPr>
                            <w:rFonts w:ascii="Tahoma" w:hAnsi="Tahoma" w:cs="Tahoma"/>
                            <w:b/>
                            <w:bCs/>
                            <w:color w:val="000000"/>
                            <w:sz w:val="10"/>
                            <w:szCs w:val="10"/>
                            <w:lang w:val="ru-RU"/>
                          </w:rPr>
                          <w:t>1 Гбит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v:textbox>
                </v:rect>
                <v:rect id="Rectangle 258" o:spid="_x0000_s1238" style="position:absolute;left:720;top:3337;width:1630;height:15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YqcQA&#10;AADcAAAADwAAAGRycy9kb3ducmV2LnhtbESPT2sCMRTE7wW/Q3gFbzXroiJbo4hQ8WTxD9LjY/Pc&#10;LN28LJt0s377Rij0OMzMb5jVZrCN6KnztWMF00kGgrh0uuZKwfXy8bYE4QOyxsYxKXiQh8169LLC&#10;QrvIJ+rPoRIJwr5ABSaEtpDSl4Ys+olriZN3d53FkGRXSd1hTHDbyDzLFtJizWnBYEs7Q+X3+ccq&#10;OC3ip+mX+z5Ot/HrHnLi+e2o1Ph12L6DCDSE//Bf+6AVzLIcnm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yWKnEAAAA3AAAAA8AAAAAAAAAAAAAAAAAmAIAAGRycy9k&#10;b3ducmV2LnhtbFBLBQYAAAAABAAEAPUAAACJAwAAAAA=&#10;" filled="f" stroked="f">
                  <v:textbox style="layout-flow:vertical;mso-layout-flow-alt:bottom-to-top" inset="0,0,0,0">
                    <w:txbxContent>
                      <w:p w:rsidR="0059726E" w:rsidRPr="00874C83" w:rsidRDefault="0059726E" w:rsidP="00874C83">
                        <w:pPr>
                          <w:spacing w:before="0"/>
                          <w:rPr>
                            <w:b/>
                            <w:bCs/>
                            <w:sz w:val="18"/>
                            <w:szCs w:val="18"/>
                            <w:lang w:val="ru-RU"/>
                          </w:rPr>
                        </w:pPr>
                        <w:r w:rsidRPr="00874C83">
                          <w:rPr>
                            <w:b/>
                            <w:bCs/>
                            <w:sz w:val="18"/>
                            <w:szCs w:val="18"/>
                            <w:lang w:val="ru-RU"/>
                          </w:rPr>
                          <w:t>Скорость передачи данных</w:t>
                        </w:r>
                      </w:p>
                    </w:txbxContent>
                  </v:textbox>
                </v:rect>
                <v:rect id="Rectangle 259" o:spid="_x0000_s1239" style="position:absolute;left:13354;top:20053;width:17170;height:21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eCHcIA&#10;AADcAAAADwAAAGRycy9kb3ducmV2LnhtbESP3WoCMRSE74W+QziF3mmilSJbo4ggWPHG1Qc4bM7+&#10;0ORkSaK7fXtTKPRymJlvmPV2dFY8KMTOs4b5TIEgrrzpuNFwux6mKxAxIRu0nknDD0XYbl4mayyM&#10;H/hCjzI1IkM4FqihTakvpIxVSw7jzPfE2at9cJiyDI00AYcMd1YulPqQDjvOCy32tG+p+i7vToO8&#10;lodhVdqg/GlRn+3X8VKT1/rtddx9gkg0pv/wX/toNCzV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4IdwgAAANwAAAAPAAAAAAAAAAAAAAAAAJgCAABkcnMvZG93&#10;bnJldi54bWxQSwUGAAAAAAQABAD1AAAAhwMAAAAA&#10;" filled="f" stroked="f">
                  <v:textbox style="mso-fit-shape-to-text:t" inset="0,0,0,0">
                    <w:txbxContent>
                      <w:p w:rsidR="0059726E" w:rsidRPr="00874C83" w:rsidRDefault="0059726E">
                        <w:pPr>
                          <w:rPr>
                            <w:lang w:val="ru-RU"/>
                          </w:rPr>
                        </w:pPr>
                        <w:r>
                          <w:rPr>
                            <w:rFonts w:ascii="Tahoma" w:hAnsi="Tahoma" w:cs="Tahoma"/>
                            <w:b/>
                            <w:bCs/>
                            <w:color w:val="3333CC"/>
                            <w:sz w:val="18"/>
                            <w:szCs w:val="18"/>
                            <w:lang w:val="ru-RU"/>
                          </w:rPr>
                          <w:t>Расстояние до пользователя</w:t>
                        </w:r>
                      </w:p>
                    </w:txbxContent>
                  </v:textbox>
                </v:rect>
                <v:shape id="Freeform 260" o:spid="_x0000_s1240" style="position:absolute;left:6388;top:10147;width:20434;height:717;visibility:visible;mso-wrap-style:square;v-text-anchor:top" coordsize="757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FAMUA&#10;AADcAAAADwAAAGRycy9kb3ducmV2LnhtbESPQWvCQBSE74L/YXmFXkrdKCJt6ioqlKp4qZaeH9nX&#10;JDT7NmRfYuqvd4WCx2FmvmHmy95VqqMmlJ4NjEcJKOLM25JzA1+n9+cXUEGQLVaeycAfBVguhoM5&#10;ptaf+ZO6o+QqQjikaKAQqVOtQ1aQwzDyNXH0fnzjUKJscm0bPEe4q/QkSWbaYclxocCaNgVlv8fW&#10;GfiW9eS1/dCnbrdqJXu6zPSB98Y8PvSrN1BCvdzD/+2tNTBNpnA7E4+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8UAxQAAANwAAAAPAAAAAAAAAAAAAAAAAJgCAABkcnMv&#10;ZG93bnJldi54bWxQSwUGAAAAAAQABAD1AAAAigMAAAAA&#10;" path="m,93l122,57,246,26,371,8,497,6v2,,4,1,6,1l564,18r65,21l693,67r62,30l815,126r59,23l932,165r-5,-1l988,171r-7,l1042,164r-6,1l1097,146r58,-25l1214,91r60,-30l1337,34r64,-20c1403,13,1405,13,1407,13r61,-6c1471,6,1473,6,1476,7r61,8c1539,15,1541,16,1543,16r60,21l1665,67r62,33l1787,132r58,26l1904,177r-6,-1l1962,183r-7,l2021,175r-6,1l2082,155r66,-28l2216,94r69,-34l2357,30,2431,9v1,-1,3,-1,5,-1l2504,1v3,-1,5,-1,8,l2580,10v2,,4,1,6,1l2654,35r70,34l2793,105r67,37l2924,174r59,20l2977,193r62,9l3030,202r59,-8l3082,196r57,-22l3135,176r55,-31l3242,111r52,-36l3352,43r59,-25c3414,17,3416,16,3419,16r58,-9c3479,6,3482,6,3485,7r61,7c3548,14,3551,14,3553,15r62,21l3681,66r65,35l3810,135r64,28l3934,183r-6,-1l3992,190r-8,l4048,182r-6,1l4105,162r60,-28l4226,101r62,-34l4354,37r67,-22c4424,14,4426,14,4428,14r65,-7c4496,6,4498,6,4501,7r67,9c4570,16,4572,16,4574,17r69,23l4716,72r73,37l4859,144r68,30l4990,195r-6,-1l5048,202r-8,l5100,194r-7,2l5149,174r-5,2l5197,144r52,-34l5300,74r57,-33c5359,40,5360,39,5362,39r57,-22c5421,16,5424,15,5426,15r61,-8c5490,6,5493,6,5495,7r66,8c5563,15,5565,15,5567,16r71,22l5714,71r75,37l5863,143r72,31l6003,195r-6,-1l6063,202r-8,l6116,194r-7,2l6166,174r-4,2l6217,145r50,-34l6319,75r55,-32l6434,18v3,-1,5,-2,8,-2l6502,7v2,-1,5,-1,7,l6573,13v2,,4,,6,1l6646,33r72,27l6789,91r72,32l6931,152r66,21l6993,172r67,11l7054,182r69,l7192,175r143,-33l7402,124r60,-18l7515,91r38,-10l7570,142r-38,10l7481,167r-62,18l7349,205r-150,33l7123,246r-69,c7053,246,7051,246,7049,246r-67,-11c6981,235,6979,234,6978,234r-72,-23l6834,182r-70,-32l6695,119,6629,94,6562,75r5,1l6503,70r8,l6451,79r8,-2l6407,98r-52,30l6302,164r-54,36l6193,231v-1,1,-3,2,-4,2l6132,255v-2,1,-5,2,-7,2l6064,265v-3,1,-6,1,-8,l5990,257v-2,,-4,,-6,-1l5910,233r-74,-33l5761,165r-72,-35l5619,99,5548,77r6,1l5488,70r8,l5435,78r7,-2l5385,98r5,-2l5337,127r-53,36l5230,199r-53,32c5175,232,5174,233,5172,233r-56,22c5114,256,5111,257,5109,257r-60,8c5046,266,5043,266,5040,265r-64,-8c4974,257,4972,257,4970,256r-70,-23l4830,201r-70,-35l4691,131r-69,-30l4553,78r6,1l4492,70r8,l4435,77r6,-1l4381,96r-62,28l4257,158r-65,35l4126,223r-63,21c4061,244,4059,245,4056,245r-64,8c3990,254,3987,254,3984,253r-64,-8c3918,245,3916,245,3914,244r-67,-22l3780,192r-64,-34l3654,125,3594,97,3532,76r7,1l3478,70r8,l3428,79r8,-2l3383,98r-53,30l3277,164r-56,36l3166,231v-1,1,-3,2,-4,2l3105,255v-2,1,-5,2,-7,2l3039,265v-3,1,-6,1,-9,l2968,256v-2,,-4,-1,-6,-1l2895,231r-66,-33l2762,162r-65,-36l2633,96,2565,72r6,1l2503,64r8,l2443,71r5,-1l2382,89r-68,28l2244,151r-71,35l2101,216r-67,21c2032,238,2030,238,2028,238r-66,8c1960,247,1957,247,1955,246r-64,-7c1889,239,1887,239,1885,238r-65,-21l1756,189r-60,-32l1638,124,1582,98,1522,77r6,1l1467,70r8,l1414,76r6,-1l1362,93r-59,25l1243,148r-63,32l1116,207r-61,19c1053,227,1051,227,1049,227r-61,7c986,235,983,235,981,234r-61,-7c918,227,916,227,915,226l851,208,788,183,728,154,668,126,609,100,553,81,492,70r6,l380,71,261,89,141,118,19,154,,93xe" fillcolor="#39f" strokecolor="#39f" strokeweight="0">
                  <v:path arrowok="t" o:connecttype="custom" o:connectlocs="134159,1619;203803,26166;266699,46128;311778,32640;379803,3507;432710,9981;513962,47747;543925,47477;636244,8093;696440,2698;772022,38305;817912,54491;861102,39115;922918,4316;975826,9711;1061936,49365;1091089,49365;1175310,9981;1233076,4316;1311628,38845;1360487,54491;1402867,38845;1462794,4586;1502744,4316;1602082,46937;1650940,52333;1691701,29943;1755136,1888;1813443,16185;1887676,46398;1979995,38305;2043430,38305;1943283,64202;1883627,63123;1789418,25357;1741369,21311;1686572,53951;1636904,71485;1575358,53951;1499235,21041;1453616,26436;1397469,62314;1360487,71485;1284904,44779;1212561,18883;1165862,33450;1094868,66090;1038451,59886;953421,20501;927507,20771;854623,62314;817912,71485;745569,43700;675655,17264;624636,31561;547434,64202;491287,58537;410846,20771;383312,20232;301251,55839;248343,61235;180319,33989;102576,19153" o:connectangles="0,0,0,0,0,0,0,0,0,0,0,0,0,0,0,0,0,0,0,0,0,0,0,0,0,0,0,0,0,0,0,0,0,0,0,0,0,0,0,0,0,0,0,0,0,0,0,0,0,0,0,0,0,0,0,0,0,0,0,0,0,0,0"/>
                </v:shape>
                <v:shape id="Freeform 261" o:spid="_x0000_s1241" style="position:absolute;left:6343;top:10083;width:20434;height:762;visibility:visible;mso-wrap-style:square;v-text-anchor:top" coordsize="7570,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RjcMYA&#10;AADcAAAADwAAAGRycy9kb3ducmV2LnhtbESPW2vCQBSE3wX/w3KEvummRYtEV+kF26ov3kB8O2SP&#10;SWj27JLdJum/7xYEH4eZ+YaZLztTiYZqX1pW8DhKQBBnVpecKzgdV8MpCB+QNVaWScEveVgu+r05&#10;ptq2vKfmEHIRIexTVFCE4FIpfVaQQT+yjjh6V1sbDFHWudQ1thFuKvmUJM/SYMlxoUBHbwVl34cf&#10;o6BZW3OW2/Hktdu9f2wun65dr5xSD4PuZQYiUBfu4Vv7SysYJx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RjcMYAAADcAAAADwAAAAAAAAAAAAAAAACYAgAAZHJz&#10;L2Rvd25yZXYueG1sUEsFBgAAAAAEAAQA9QAAAIsDAAAAAA==&#10;" path="m19,120r122,39l262,191r119,19l438,213r58,-3l491,211r61,-12l548,200r61,-22l667,151r60,-31l787,89,850,62,914,42v2,-1,4,-1,6,-1l981,34v2,-1,5,-1,8,l1050,42v2,,4,,5,1l1116,63r65,31l1243,126r61,33l1363,186r57,19l1414,204r61,7l1467,211r61,-9l1521,203r60,-22l1637,152r59,-33l1755,84r63,-31l1884,30v2,-1,4,-1,6,-1l1954,21v3,-1,6,-1,9,l2029,30v2,,4,,5,1l2101,53r73,33l2245,124r69,36l2382,190r67,20l2443,209r68,8l2503,217r68,-10l2564,208r68,-25l2696,151r65,-39l2828,73r67,-35l2961,12v2,-1,4,-2,7,-2l3030,1v3,-1,6,-1,9,l3098,10v3,,5,1,7,2l3162,35v2,,3,1,5,2l3222,70r56,41l3331,148r53,33l3380,179r56,24l3429,201r58,10l3477,211r61,-8l3532,204r62,-22l3653,153r62,-36l3780,81r66,-33l3914,24v2,,4,-1,6,-1l3984,14v3,-1,6,-1,9,l4057,23v2,,4,1,6,1l4126,46r67,34l4257,117r63,37l4381,184r61,20l4435,203r65,8l4492,211r67,-10l4553,202r69,-24l4690,146r69,-38l4829,70r70,-34l4970,11v2,,4,-1,6,-1l5040,1v3,-1,6,-1,9,l5109,10v3,,6,1,8,2l5173,36v2,1,3,1,4,2l5230,71r55,41l5338,151r52,31l5386,180r57,24l5435,202r61,9l5487,211r66,-9l5547,203r71,-24l5688,147r73,-38l5835,70r74,-34l5983,11v2,,4,-1,6,-1l6055,1v3,-1,6,-1,9,l6125,10v3,,5,1,7,2l6189,35v2,,3,1,5,2l6249,70r55,41l6356,148r52,34l6403,179r56,24l6452,201r60,10l6503,211r64,-7l6561,205r67,-20l6694,158r68,-33l6834,91r72,-32l6977,34v2,,3,-1,5,-1l7049,21v2,,4,-1,5,-1l7123,20r76,10l7276,46r75,19l7420,87r61,20l7533,123r37,10l7553,194r-39,-10l7461,168r-60,-20l7334,127r-71,-18l7191,93r-68,-9l7054,84r6,l6993,96r5,-1l6931,118r-70,30l6790,182r-72,35l6647,246r-67,20c6578,267,6576,267,6574,267r-64,7c6507,275,6504,275,6501,274r-60,-10c6439,264,6436,263,6434,262r-56,-24c6376,237,6375,236,6373,235r-54,-35l6265,162r-49,-37l6161,92r4,2l6108,71r8,2l6055,64r9,l5998,73r6,-1l5936,95r-72,32l5790,166r-75,40l5639,240r-71,24c5566,264,5564,265,5562,265r-66,9c5493,275,5490,275,5487,274r-61,-9c5423,265,5421,264,5418,263r-57,-24c5360,238,5358,238,5357,237r-58,-35l5247,163r-50,-37l5144,93r4,2l5092,71r8,2l5040,64r9,l4985,73r6,-1l4928,93r-68,34l4790,165r-73,38l4643,239r-69,24c4572,263,4570,264,4568,264r-67,10c4498,275,4495,275,4493,274r-65,-8c4425,266,4423,265,4421,265r-67,-24l4287,209r-61,-37l4164,137r-59,-30l4042,85r6,1l3984,77r9,l3929,86r6,-1l3875,105r-64,31l3747,172r-65,38l3615,243r-62,22c3551,265,3549,266,3547,266r-61,8c3482,275,3479,275,3476,274r-58,-10c3416,264,3413,263,3411,262r-56,-24c3353,237,3352,237,3351,236r-57,-36l3241,162r-52,-37l3134,92r4,2l3081,71r8,2l3030,64r9,l2977,73r7,-2l2924,95r-63,33l2794,167r-69,41l2655,244r-68,25c2584,269,2582,270,2580,270r-68,10c2509,281,2507,281,2504,280r-68,-8c2434,272,2432,272,2430,271r-73,-22l2285,217r-69,-36l2147,144r-66,-30l2014,92r6,1l1954,84r8,l1898,92r7,-1l1847,110r-59,29l1727,174r-61,35l1603,242r-60,22c1541,264,1539,265,1537,265r-61,9c1473,275,1471,275,1468,274r-61,-7c1405,267,1403,267,1400,266r-64,-21l1273,216r-59,-33l1154,151r-58,-27l1035,104r6,1l980,97r8,l927,104r6,-1l875,121r-59,25l756,177r-62,33l630,239r-61,22c568,261,566,262,565,262r-61,12c502,274,500,274,499,274r-64,2l370,273,245,252,122,220,,181,19,120xe" fillcolor="#c60" strokecolor="#c60" strokeweight="0">
                  <v:path arrowok="t" o:connecttype="custom" o:connectlocs="133889,56947;196245,32541;266969,9220;351999,43117;412465,54777;490747,14372;549054,8406;661078,56947;710477,49625;801176,2712;854893,10033;927507,55048;970157,49354;1058157,6237;1131850,21694;1214721,57218;1284635,29287;1362917,271;1426622,30372;1483579,57218;1555112,29558;1636904,271;1701689,30100;1757836,57218;1825320,33897;1904142,5423;2019406,29016;1997810,40134;1905762,22779;1813443,58845;1738670,71590;1677934,33897;1636904,17355;1542695,55862;1464683,71861;1402867,34168;1362917,17355;1273297,55048;1195285,72132;1108095,29016;1062206,23050;959089,71861;905642,64540;847065,25490;805495,19253;698329,72946;636244,67522;545275,25219;482649,37693;398428,74302;327705,49625;266699,26304;187337,56947;117423,74844" o:connectangles="0,0,0,0,0,0,0,0,0,0,0,0,0,0,0,0,0,0,0,0,0,0,0,0,0,0,0,0,0,0,0,0,0,0,0,0,0,0,0,0,0,0,0,0,0,0,0,0,0,0,0,0,0,0"/>
                </v:shape>
                <v:rect id="Rectangle 262" o:spid="_x0000_s1242" style="position:absolute;left:6350;top:14027;width:342;height: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Ctz8UA&#10;AADcAAAADwAAAGRycy9kb3ducmV2LnhtbESPT4vCMBTE7wt+h/AEb2uqLiq1qcguyqIn/xw8Pppn&#10;W21eShO1+umNsLDHYWZ+wyTz1lTiRo0rLSsY9CMQxJnVJecKDvvl5xSE88gaK8uk4EEO5mnnI8FY&#10;2ztv6bbzuQgQdjEqKLyvYyldVpBB17c1cfBOtjHog2xyqRu8B7ip5DCKxtJgyWGhwJq+C8ouu6tR&#10;cNwMRxe7krl7Lu3pZz05P7LjU6let13MQHhq/X/4r/2rFXxFY3ifCUdAp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K3PxQAAANwAAAAPAAAAAAAAAAAAAAAAAJgCAABkcnMv&#10;ZG93bnJldi54bWxQSwUGAAAAAAQABAD1AAAAigMAAAAA&#10;" fillcolor="black" strokeweight="0">
                  <v:stroke joinstyle="round"/>
                </v:rect>
                <v:rect id="Rectangle 263" o:spid="_x0000_s1243" style="position:absolute;left:3378;top:13339;width:3003;height:15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EHsIA&#10;AADcAAAADwAAAGRycy9kb3ducmV2LnhtbESP3WoCMRSE74W+QziF3mmiF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IQewgAAANwAAAAPAAAAAAAAAAAAAAAAAJgCAABkcnMvZG93&#10;bnJldi54bWxQSwUGAAAAAAQABAD1AAAAhwMAAAAA&#10;" filled="f" stroked="f">
                  <v:textbox style="mso-fit-shape-to-text:t" inset="0,0,0,0">
                    <w:txbxContent>
                      <w:p w:rsidR="0059726E" w:rsidRPr="00874C83" w:rsidRDefault="0059726E" w:rsidP="00347960">
                        <w:pPr>
                          <w:rPr>
                            <w:sz w:val="10"/>
                            <w:szCs w:val="10"/>
                            <w:lang w:val="ru-RU"/>
                          </w:rPr>
                        </w:pPr>
                        <w:r w:rsidRPr="00874C83">
                          <w:rPr>
                            <w:rFonts w:ascii="Tahoma" w:hAnsi="Tahoma" w:cs="Tahoma"/>
                            <w:b/>
                            <w:bCs/>
                            <w:color w:val="000000"/>
                            <w:sz w:val="10"/>
                            <w:szCs w:val="10"/>
                            <w:lang w:val="en-US"/>
                          </w:rPr>
                          <w:t>1</w:t>
                        </w:r>
                        <w:r>
                          <w:rPr>
                            <w:rFonts w:ascii="Tahoma" w:hAnsi="Tahoma" w:cs="Tahoma"/>
                            <w:b/>
                            <w:bCs/>
                            <w:color w:val="000000"/>
                            <w:sz w:val="10"/>
                            <w:szCs w:val="10"/>
                            <w:lang w:val="ru-RU"/>
                          </w:rPr>
                          <w:t xml:space="preserve"> </w:t>
                        </w:r>
                        <w:r w:rsidRPr="00874C83">
                          <w:rPr>
                            <w:rFonts w:ascii="Tahoma" w:hAnsi="Tahoma" w:cs="Tahoma"/>
                            <w:b/>
                            <w:bCs/>
                            <w:color w:val="000000"/>
                            <w:sz w:val="10"/>
                            <w:szCs w:val="10"/>
                            <w:lang w:val="en-US"/>
                          </w:rPr>
                          <w:t>M</w:t>
                        </w:r>
                        <w:r w:rsidRPr="00874C83">
                          <w:rPr>
                            <w:rFonts w:ascii="Tahoma" w:hAnsi="Tahoma" w:cs="Tahoma"/>
                            <w:b/>
                            <w:bCs/>
                            <w:color w:val="000000"/>
                            <w:sz w:val="10"/>
                            <w:szCs w:val="10"/>
                            <w:lang w:val="ru-RU"/>
                          </w:rPr>
                          <w:t>бит</w:t>
                        </w:r>
                        <w:r w:rsidRPr="00874C83">
                          <w:rPr>
                            <w:rFonts w:ascii="Tahoma" w:hAnsi="Tahoma" w:cs="Tahoma"/>
                            <w:b/>
                            <w:bCs/>
                            <w:color w:val="000000"/>
                            <w:sz w:val="10"/>
                            <w:szCs w:val="10"/>
                            <w:lang w:val="en-US"/>
                          </w:rPr>
                          <w:t>/</w:t>
                        </w:r>
                        <w:r w:rsidRPr="00874C83">
                          <w:rPr>
                            <w:rFonts w:ascii="Tahoma" w:hAnsi="Tahoma" w:cs="Tahoma"/>
                            <w:b/>
                            <w:bCs/>
                            <w:color w:val="000000"/>
                            <w:sz w:val="10"/>
                            <w:szCs w:val="10"/>
                            <w:lang w:val="ru-RU"/>
                          </w:rPr>
                          <w:t>с</w:t>
                        </w:r>
                      </w:p>
                    </w:txbxContent>
                  </v:textbox>
                </v:rect>
                <v:shape id="Freeform 264" o:spid="_x0000_s1244" style="position:absolute;left:6477;top:8502;width:20434;height:762;visibility:visible;mso-wrap-style:square;v-text-anchor:top" coordsize="7570,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r2MEA&#10;AADcAAAADwAAAGRycy9kb3ducmV2LnhtbERPy4rCMBTdC/MP4Q7MTtORIk41liL4ADdaZ+Pu0lzb&#10;YnPTaTK1/r1ZCC4P571MB9OInjpXW1bwPYlAEBdW11wq+D1vxnMQziNrbCyTggc5SFcfoyUm2t75&#10;RH3uSxFC2CWooPK+TaR0RUUG3cS2xIG72s6gD7Arpe7wHsJNI6dRNJMGaw4NFba0rqi45f9Ggdld&#10;4p/jOWu28dof+njzt3MWlfr6HLIFCE+Df4tf7r1WEEdhbTgTjo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Ea9jBAAAA3AAAAA8AAAAAAAAAAAAAAAAAmAIAAGRycy9kb3du&#10;cmV2LnhtbFBLBQYAAAAABAAEAPUAAACGAwAAAAA=&#10;" path="m,100l122,61,245,29,370,8,435,5r64,1c500,7,502,7,504,7r61,12c566,19,568,20,569,20r61,22l694,71r62,33l816,135r59,25l933,178r-6,-1l988,184r-8,l1041,176r-6,1l1096,157r58,-27l1214,98r59,-33l1336,36r64,-21c1403,14,1405,14,1407,14r61,-7c1471,6,1473,6,1476,7r61,9c1539,16,1541,17,1543,17r60,22l1666,72r62,36l1787,142r60,29l1905,190r-7,-1l1962,197r-8,l2020,188r-6,1l2081,167r66,-31l2216,101r68,-37l2357,32r73,-22c2432,9,2434,9,2436,9r68,-8c2507,,2509,,2512,1r68,10c2582,11,2584,12,2587,12r68,25l2725,73r69,41l2861,153r63,33l2984,210r-7,-2l3039,217r-9,l3089,208r-8,2l3138,187r-4,2l3189,155r52,-37l3294,80r57,-35c3352,44,3353,44,3355,43r56,-24c3413,18,3416,17,3418,17l3476,7v3,-1,6,-1,10,l3547,15v2,,4,1,6,1l3615,38r67,33l3747,109r64,36l3875,176r60,20l3929,195r64,9l3984,204r64,-9l4042,196r63,-22l4164,144r62,-35l4287,72r67,-32l4421,16v2,-1,4,-1,7,-1l4493,7v2,-1,5,-1,8,l4568,17v2,,4,1,6,1l4643,42r74,36l4790,116r70,38l4928,188r63,21l4985,208r64,9l5040,217r60,-9l5092,210r56,-24l5144,188r53,-33l5247,118r52,-39l5357,44v1,-1,3,-1,4,-2l5418,18v3,-1,5,-2,8,-2l5487,7v3,-1,6,-1,9,l5562,16v2,,4,1,6,1l5639,41r76,34l5790,115r74,39l5936,186r68,23l5998,208r66,9l6055,217r61,-9l6108,210r57,-23l6161,189r55,-33l6266,120r52,-39l6374,46r59,-27c6436,18,6439,17,6441,17l6501,7v3,-1,6,-1,9,l6574,14v2,,4,,6,1l6647,35r71,29l6790,99r71,34l6931,163r67,23l6993,185r67,12l7054,196r69,l7191,188r72,-16l7334,153r67,-20l7461,113r53,-16l7553,87r17,61l7533,158r-52,16l7420,194r-69,21l7276,235r-77,16l7123,260r-69,c7053,260,7051,260,7049,260r-67,-12c6980,248,6979,247,6977,247r-71,-25l6834,190r-72,-34l6694,123,6628,96,6561,76r6,1l6503,70r9,l6452,80r8,-2l6407,101r-51,31l6303,171r-54,40l6194,244v-2,1,-3,2,-5,2l6132,269v-2,1,-4,2,-7,2l6064,280v-3,1,-6,1,-9,l5989,271v-2,,-4,-1,-6,-1l5909,245r-74,-34l5761,172r-73,-38l5618,102,5547,78r6,1l5487,70r9,l5435,79r8,-2l5386,101r4,-2l5338,130r-53,39l5230,210r-53,33c5176,243,5175,244,5173,245r-56,24c5115,270,5112,271,5109,271r-60,9c5046,281,5043,281,5040,280r-64,-9c4974,271,4972,270,4970,270r-71,-25l4829,211r-70,-38l4690,135r-68,-32l4553,79r6,1l4492,70r8,l4435,78r7,-1l4381,97r-61,30l4257,164r-64,37l4126,235r-63,22c4061,257,4059,258,4057,258r-64,9c3990,268,3987,268,3984,267r-64,-9c3918,258,3916,257,3914,257r-68,-24l3780,200r-65,-36l3653,128,3594,99,3532,77r6,1l3477,70r10,l3429,80r7,-2l3380,102r4,-2l3331,132r-53,39l3222,210r-55,34c3166,245,3164,245,3162,246r-57,23c3103,270,3101,271,3098,271r-59,9c3036,281,3033,281,3030,280r-62,-9c2965,271,2963,270,2961,269r-66,-26l2828,208r-67,-39l2696,130,2632,98,2564,73r7,1l2503,64r8,l2443,72r6,-1l2382,91r-67,30l2245,158r-71,36l2101,228r-67,22c2033,250,2031,251,2029,251r-66,9c1960,261,1957,261,1954,260r-64,-8c1888,252,1886,251,1884,251r-66,-23l1756,197r-61,-34l1637,129r-56,-29l1521,78r7,1l1467,70r8,l1414,77r6,-1l1363,95r-59,27l1243,155r-62,32l1116,218r-61,20c1054,238,1052,239,1050,239r-61,8c986,248,983,248,981,247r-61,-7c918,240,916,240,914,239l850,219,787,192,727,161,667,130,609,103,548,81r4,1l491,70r5,l438,68r-57,3l262,90,141,122,19,161,,100xe" fillcolor="#39f" strokecolor="#39f" strokeweight="0">
                  <v:path arrowok="t" o:connecttype="custom" o:connectlocs="134699,1627;204073,28202;264539,49896;343631,17626;414895,4339;498575,46371;543655,51252;655949,2712;716685,10033;803605,56404;845985,51252;920758,5152;975826,10305;1060586,52879;1124021,39049;1212831,1898;1293003,31456;1360487,58845;1416364,31999;1481149,1898;1562941,31185;1634474,58845;1691431,32541;1757296,1898;1852044,36066;1922768,53150;2028313,26304;1984314,58302;1884707,67251;1789148,26033;1743799,21152;1670646,66709;1615039,73217;1497346,21152;1453886,27389;1396389,66438;1341591,73217;1229027,21423;1182598,26304;1095138,69963;1020365,54235;938574,18982;899163,35795;836268,73488;763384,56404;675655,17355;606011,42846;527459,70505;441888,34981;381692,20880;301251,59116;246723,64811;147926,21965;70724,24406" o:connectangles="0,0,0,0,0,0,0,0,0,0,0,0,0,0,0,0,0,0,0,0,0,0,0,0,0,0,0,0,0,0,0,0,0,0,0,0,0,0,0,0,0,0,0,0,0,0,0,0,0,0,0,0,0,0"/>
                </v:shape>
                <v:shape id="Freeform 265" o:spid="_x0000_s1245" style="position:absolute;left:6388;top:8483;width:20434;height:718;visibility:visible;mso-wrap-style:square;v-text-anchor:top" coordsize="757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cfrMQA&#10;AADcAAAADwAAAGRycy9kb3ducmV2LnhtbESPQWsCMRSE7wX/Q3iCl6LZ1rLYrVGKVBRvXcXzY/Pc&#10;bLt5WZKoa399IxR6HGbmG2a+7G0rLuRD41jB0yQDQVw53XCt4LBfj2cgQkTW2DomBTcKsFwMHuZY&#10;aHflT7qUsRYJwqFABSbGrpAyVIYshonriJN3ct5iTNLXUnu8Jrht5XOW5dJiw2nBYEcrQ9V3ebYK&#10;vn5MnvuZY1tuNkf0p9308WOn1GjYv7+BiNTH//Bfe6sVvGSvcD+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HH6zEAAAA3AAAAA8AAAAAAAAAAAAAAAAAmAIAAGRycy9k&#10;b3ducmV2LnhtbFBLBQYAAAAABAAEAPUAAACJAwAAAAA=&#10;" path="m19,112r122,36l261,176r119,19l376,194r122,1l492,196r61,-11l609,166r59,-26l728,112,788,83,851,58,915,40v1,-1,3,-1,5,-1l981,32v2,-1,5,-1,7,l1049,39v2,,4,,6,1l1116,59r64,27l1243,118r60,30l1362,173r58,18l1414,190r61,6l1467,196r61,-8l1522,189r60,-21l1638,142r58,-33l1756,77r63,-29l1885,27v2,-1,4,-1,6,-1l1955,19v2,-1,5,-1,7,l2028,27v2,,4,,6,1l2101,49r72,31l2244,115r70,34l2382,177r66,19l2443,195r68,7l2503,202r68,-9l2565,194r68,-24l2697,140r65,-36l2829,67r66,-32l2962,11v2,,4,-1,6,-1l3030,1v3,-1,6,-1,9,l3098,9v2,,5,1,7,2l3162,33r59,31l3277,102r53,36l3383,168r53,21l3428,187r58,9l3478,196r61,-7l3532,190r62,-21l3654,141r62,-33l3780,74r67,-30l3914,22v2,-1,4,-1,6,-1l3984,13v3,-1,6,-1,8,l4056,21v3,,5,,7,1l4126,43r66,30l4257,108r62,34l4381,170r60,20l4435,189r65,7l4492,196r67,-9l4553,188r69,-23l4691,135r69,-35l4830,65r70,-32l4970,10v2,-1,4,-1,6,-1l5040,1v3,-1,6,-1,9,l5109,9v2,,5,1,7,2l5172,33v2,,3,1,5,2l5230,67r54,37l5336,139r54,31l5385,168r57,22l5435,188r61,8l5488,196r66,-8l5548,189r71,-22l5689,136r73,-34l5835,66r75,-33l5984,10v2,-1,4,-1,6,-1l6056,1v2,-1,5,-1,8,l6125,9v2,,5,1,7,2l6189,33v1,,3,1,4,2l6248,66r54,36l6355,138r52,30l6459,189r-8,-2l6511,196r-8,l6567,190r-5,1l6629,172r66,-25l6764,116r70,-32l6906,55r71,-24c6979,31,6981,30,6982,30r67,-11c7051,19,7053,18,7054,18r69,l7199,28r150,33l7419,81r62,18l7532,114r38,10l7553,185r-38,-10l7462,160r-60,-18l7335,124,7191,91r-68,-9l7054,82r6,l6993,93r5,-1l6931,114r-70,29l6789,175r-71,31l6646,233r-67,19c6577,253,6575,253,6573,253r-64,6c6507,260,6504,259,6502,259r-60,-9c6439,250,6437,249,6434,248r-60,-25l6319,191r-52,-36l6217,121,6162,90r4,2l6109,70r7,2l6055,64r8,l5997,72r6,-1l5935,92r-72,31l5789,159r-75,36l5638,228r-71,22c5565,251,5563,251,5561,251r-66,8c5493,260,5490,260,5487,259r-61,-8c5424,251,5421,250,5419,249r-57,-22c5360,227,5359,226,5357,225r-56,-33l5248,157r-51,-35l5144,90r5,2l5093,70r7,2l5040,64r8,l4984,72r6,-1l4927,92r-68,30l4789,157r-73,37l4643,226r-69,23c4572,249,4570,250,4568,250r-67,9c4498,260,4496,260,4493,259r-65,-7c4426,252,4424,252,4421,251r-67,-22l4288,199r-62,-34l4165,132r-60,-28l4042,83r6,1l3984,76r8,l3928,84r6,-1l3874,103r-64,28l3746,165r-65,35l3615,230r-62,21c3551,252,3548,252,3546,252r-61,7c3482,260,3479,260,3477,259r-58,-9c3416,250,3414,249,3411,248r-59,-25l3294,191r-52,-36l3190,121,3139,92,3082,70r7,2l3030,64r9,l2977,73r6,-1l2924,92r-64,31l2793,161r-69,36l2654,231r-68,24c2584,255,2582,256,2580,256r-68,9c2509,266,2507,266,2504,265r-68,-7c2434,258,2432,258,2431,257r-74,-21l2285,206r-69,-34l2148,139r-66,-29l2015,89r6,1l1955,82r7,l1898,89r6,-1l1846,107r-59,27l1727,166r-62,33l1603,229r-60,21c1541,250,1539,251,1537,251r-61,8c1473,260,1471,260,1468,259r-61,-6c1405,253,1403,253,1401,252r-64,-20l1274,205r-60,-30l1155,145r-58,-25l1036,101r6,1l981,95r7,l927,102r5,-1l874,117r-59,23l755,169r-62,30l629,227r-65,21l503,259v-2,,-4,,-6,l375,258v-1,,-3,,-4,l246,239,122,209,,173,19,112xe" fillcolor="#c60" strokecolor="#c60" strokeweight="0">
                  <v:path arrowok="t" o:connecttype="custom" o:connectlocs="101497,52333;180319,37766;248343,10520;301251,15916;383312,51523;410846,50984;491017,12948;547434,7283;624636,40194;675655,54491;745569,28055;817912,270;869470,17264;925347,50444;970157,45589;1056537,5935;1096758,5935;1182598,45858;1230647,50444;1303800,17534;1362917,270;1411775,18074;1469002,51254;1497616,50984;1595333,8902;1653370,2428;1701149,27515;1757566,52872;1807234,39654;1884707,8093;1983774,16455;2038841,49905;1941124,24548;1889026,24818;1794007,62853;1738940,67439;1678204,32640;1634474,17264;1582646,33180;1501125,67709;1447407,61235;1388561,24278;1362647,17264;1292733,42352;1214991,69867;1157494,53681;1092709,22659;1045739,27785;959089,67709;920758,66899;847335,24818;803605,19692;735311,53142;675925,71485;598182,46398;527729,22120;482379,36147;414895,67709;360907,62583;279656,27245;251582,27245;169791,61235;100147,69597" o:connectangles="0,0,0,0,0,0,0,0,0,0,0,0,0,0,0,0,0,0,0,0,0,0,0,0,0,0,0,0,0,0,0,0,0,0,0,0,0,0,0,0,0,0,0,0,0,0,0,0,0,0,0,0,0,0,0,0,0,0,0,0,0,0,0"/>
                </v:shape>
                <v:shape id="Freeform 266" o:spid="_x0000_s1246" style="position:absolute;left:6045;top:6070;width:20434;height:762;visibility:visible;mso-wrap-style:square;v-text-anchor:top" coordsize="7570,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xA78A&#10;AADcAAAADwAAAGRycy9kb3ducmV2LnhtbERPy6rCMBDdC/5DGMGdpl6KaDWKCF4FN7427oZmbIvN&#10;pDax1r83C8Hl4bzny9aUoqHaFZYVjIYRCOLU6oIzBZfzZjAB4TyyxtIyKXiTg+Wi25ljou2Lj9Sc&#10;fCZCCLsEFeTeV4mULs3JoBvaijhwN1sb9AHWmdQ1vkK4KeVfFI2lwYJDQ44VrXNK76enUWC213h6&#10;OK/K/3jt9028eWydRaX6vXY1A+Gp9T/x173TCuJRmB/OhCM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q/EDvwAAANwAAAAPAAAAAAAAAAAAAAAAAJgCAABkcnMvZG93bnJl&#10;di54bWxQSwUGAAAAAAQABAD1AAAAhAMAAAAA&#10;" path="m,100l122,61,245,29,370,8,435,5r64,1c500,7,502,7,504,7r61,12c566,19,568,20,569,20r61,22l694,71r62,33l816,135r59,25l933,178r-6,-1l988,184r-8,l1041,176r-6,1l1096,157r58,-27l1214,98r59,-33l1336,36r64,-21c1403,14,1405,14,1407,14r61,-7c1471,6,1473,6,1476,7r61,9c1539,16,1541,17,1543,17r60,22l1666,72r62,36l1787,142r60,29l1905,190r-7,-1l1962,197r-8,l2020,188r-6,1l2081,167r66,-31l2216,101r68,-37l2357,32r73,-22c2432,9,2434,9,2436,9r68,-8c2507,,2509,,2512,1r68,10c2582,11,2584,12,2587,12r68,25l2725,73r69,41l2861,153r63,33l2984,210r-7,-2l3039,217r-9,l3089,208r-8,2l3138,187r-4,2l3189,155r52,-37l3294,80r57,-35c3352,44,3353,44,3355,43r56,-24c3413,18,3416,17,3418,17l3476,7v3,-1,6,-1,10,l3547,15v2,,4,1,6,1l3615,38r67,33l3747,109r64,36l3875,176r60,20l3929,195r64,9l3984,204r64,-9l4042,196r63,-22l4164,144r62,-35l4287,72r67,-32l4421,16v2,-1,4,-1,7,-1l4493,7v2,-1,5,-1,8,l4568,17v2,,4,1,6,1l4643,42r74,36l4790,116r70,38l4928,188r63,21l4985,208r64,9l5040,217r60,-9l5092,210r56,-24l5144,188r53,-33l5247,118r52,-39l5357,44v1,-1,3,-1,4,-2l5418,18v3,-1,5,-2,8,-2l5487,7v3,-1,6,-1,9,l5562,16v2,,4,1,6,1l5639,41r76,34l5790,115r74,39l5936,186r68,23l5998,208r66,9l6055,217r61,-9l6108,210r57,-23l6161,189r55,-33l6266,120r52,-39l6374,46r59,-27c6436,18,6439,17,6441,17l6501,7v3,-1,6,-1,9,l6574,14v2,,4,,6,1l6647,35r71,29l6790,99r71,34l6931,163r67,23l6993,185r67,12l7054,196r69,l7191,188r72,-16l7334,153r67,-20l7461,113r53,-16l7553,87r17,61l7533,158r-52,16l7420,194r-69,21l7276,235r-77,16l7123,260r-69,c7053,260,7051,260,7049,260r-67,-12c6980,248,6979,247,6977,247r-71,-25l6834,190r-72,-34l6694,123,6628,96,6561,76r6,1l6503,70r9,l6452,80r8,-2l6407,101r-51,31l6303,171r-54,40l6194,244v-2,1,-3,2,-5,2l6132,269v-2,1,-4,2,-7,2l6064,280v-3,1,-6,1,-9,l5989,271v-2,,-4,-1,-6,-1l5909,245r-74,-34l5761,172r-73,-38l5618,102,5547,78r6,1l5487,70r9,l5435,79r8,-2l5386,101r4,-2l5338,130r-53,39l5230,210r-53,33c5176,243,5175,244,5173,245r-56,24c5115,270,5112,271,5109,271r-60,9c5046,281,5043,281,5040,280r-64,-9c4974,271,4972,270,4970,270r-71,-25l4829,211r-70,-38l4690,135r-68,-32l4553,79r6,1l4492,70r8,l4435,78r7,-1l4381,97r-61,30l4257,164r-64,37l4126,235r-63,22c4061,257,4059,258,4057,258r-64,9c3990,268,3987,268,3984,267r-64,-9c3918,258,3916,257,3914,257r-68,-24l3780,200r-65,-36l3653,128,3594,99,3532,77r6,1l3477,70r10,l3429,80r7,-2l3380,102r4,-2l3331,132r-53,39l3222,210r-55,34c3166,245,3164,245,3162,246r-57,23c3103,270,3101,271,3098,271r-59,9c3036,281,3033,281,3030,280r-62,-9c2965,271,2963,270,2961,269r-66,-26l2828,208r-67,-39l2696,130,2632,98,2564,73r7,1l2503,64r8,l2443,72r6,-1l2382,91r-67,30l2245,158r-71,36l2101,228r-67,22c2033,250,2031,251,2029,251r-66,9c1960,261,1957,261,1954,260r-64,-8c1888,252,1886,251,1884,251r-66,-23l1756,197r-61,-34l1637,129r-56,-29l1521,78r7,1l1467,70r8,l1414,77r6,-1l1363,95r-59,27l1243,155r-62,32l1116,218r-61,20c1054,238,1052,239,1050,239r-61,8c986,248,983,248,981,247r-61,-7c918,240,916,240,914,239l850,219,787,192,727,161,667,130,609,103,548,81r4,1l491,70r5,l438,68r-57,3l262,90,141,122,19,161,,100xe" fillcolor="#39f" strokecolor="#39f" strokeweight="0">
                  <v:path arrowok="t" o:connecttype="custom" o:connectlocs="134699,1627;204073,28202;264539,49896;343631,17626;414895,4339;498575,46371;543655,51252;655949,2712;716685,10033;803605,56404;845985,51252;920758,5152;975826,10305;1060586,52879;1124021,39049;1212831,1898;1293003,31456;1360487,58845;1416364,31999;1481149,1898;1562941,31185;1634474,58845;1691431,32541;1757296,1898;1852044,36066;1922768,53150;2028313,26304;1984314,58302;1884707,67251;1789148,26033;1743799,21152;1670646,66709;1615039,73217;1497346,21152;1453886,27389;1396389,66438;1341591,73217;1229027,21423;1182598,26304;1095138,69963;1020365,54235;938574,18982;899163,35795;836268,73488;763384,56404;675655,17355;606011,42846;527459,70505;441888,34981;381692,20880;301251,59116;246723,64811;147926,21965;70724,24406" o:connectangles="0,0,0,0,0,0,0,0,0,0,0,0,0,0,0,0,0,0,0,0,0,0,0,0,0,0,0,0,0,0,0,0,0,0,0,0,0,0,0,0,0,0,0,0,0,0,0,0,0,0,0,0,0,0"/>
                </v:shape>
                <v:shape id="Freeform 267" o:spid="_x0000_s1247" style="position:absolute;left:6000;top:6051;width:20435;height:724;visibility:visible;mso-wrap-style:square;v-text-anchor:top" coordsize="757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Fd8QA&#10;AADcAAAADwAAAGRycy9kb3ducmV2LnhtbESPQWsCMRSE74L/ITzBi9TsWllka5RSKoo3t6Xnx+a5&#10;2XbzsiSprv76plDocZiZb5j1drCduJAPrWMF+TwDQVw73XKj4P1t97ACESKyxs4xKbhRgO1mPFpj&#10;qd2VT3SpYiMShEOJCkyMfSllqA1ZDHPXEyfv7LzFmKRvpPZ4TXDbyUWWFdJiy2nBYE8vhuqv6tsq&#10;+LybovArx7ba7z/Qn4+Ps9ejUtPJ8PwEItIQ/8N/7YNWsMxz+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ohXfEAAAA3AAAAA8AAAAAAAAAAAAAAAAAmAIAAGRycy9k&#10;b3ducmV2LnhtbFBLBQYAAAAABAAEAPUAAACJAwAAAAA=&#10;" path="m19,112r122,36l261,176r119,19l376,194r122,1l492,196r61,-11l609,166r59,-26l728,112,788,83,851,58,915,40v1,-1,3,-1,5,-1l981,32v2,-1,5,-1,7,l1049,39v2,,4,,6,1l1116,59r64,27l1243,118r60,30l1362,173r58,18l1414,190r61,6l1467,196r61,-8l1522,189r60,-21l1638,142r58,-33l1756,77r63,-29l1885,27v2,-1,4,-1,6,-1l1955,19v2,-1,5,-1,7,l2028,27v2,,4,,6,1l2101,49r72,31l2244,115r70,34l2382,177r66,19l2443,195r68,7l2503,202r68,-9l2565,194r68,-24l2697,140r65,-36l2829,67r66,-32l2962,11v2,,4,-1,6,-1l3030,1v3,-1,6,-1,9,l3098,9v2,,5,1,7,2l3162,33r59,31l3277,102r53,36l3383,168r53,21l3428,187r58,9l3478,196r61,-7l3532,190r62,-21l3654,141r62,-33l3780,74r67,-30l3914,22v2,-1,4,-1,6,-1l3984,13v3,-1,6,-1,8,l4056,21v3,,5,,7,1l4126,43r66,30l4257,108r62,34l4381,170r60,20l4435,189r65,7l4492,196r67,-9l4553,188r69,-23l4691,135r69,-35l4830,65r70,-32l4970,10v2,-1,4,-1,6,-1l5040,1v3,-1,6,-1,9,l5109,9v2,,5,1,7,2l5172,33v2,,3,1,5,2l5230,67r54,37l5336,139r54,31l5385,168r57,22l5435,188r61,8l5488,196r66,-8l5548,189r71,-22l5689,136r73,-34l5835,66r75,-33l5984,10v2,-1,4,-1,6,-1l6056,1v2,-1,5,-1,8,l6125,9v2,,5,1,7,2l6189,33v1,,3,1,4,2l6248,66r54,36l6355,138r52,30l6459,189r-8,-2l6511,196r-8,l6567,190r-5,1l6629,172r66,-25l6764,116r70,-32l6906,55r71,-24c6979,31,6981,30,6982,30r67,-11c7051,19,7053,18,7054,18r69,l7199,28r150,33l7419,81r62,18l7532,114r38,10l7553,185r-38,-10l7462,160r-60,-18l7335,124,7191,91r-68,-9l7054,82r6,l6993,93r5,-1l6931,114r-70,29l6789,175r-71,31l6646,233r-67,19c6577,253,6575,253,6573,253r-64,6c6507,260,6504,259,6502,259r-60,-9c6439,250,6437,249,6434,248r-60,-25l6319,191r-52,-36l6217,121,6162,90r4,2l6109,70r7,2l6055,64r8,l5997,72r6,-1l5935,92r-72,31l5789,159r-75,36l5638,228r-71,22c5565,251,5563,251,5561,251r-66,8c5493,260,5490,260,5487,259r-61,-8c5424,251,5421,250,5419,249r-57,-22c5360,227,5359,226,5357,225r-56,-33l5248,157r-51,-35l5144,90r5,2l5093,70r7,2l5040,64r8,l4984,72r6,-1l4927,92r-68,30l4789,157r-73,37l4643,226r-69,23c4572,249,4570,250,4568,250r-67,9c4498,260,4496,260,4493,259r-65,-7c4426,252,4424,252,4421,251r-67,-22l4288,199r-62,-34l4165,132r-60,-28l4042,83r6,1l3984,76r8,l3928,84r6,-1l3874,103r-64,28l3746,165r-65,35l3615,230r-62,21c3551,252,3548,252,3546,252r-61,7c3482,260,3479,260,3477,259r-58,-9c3416,250,3414,249,3411,248r-59,-25l3294,191r-52,-36l3190,121,3139,92,3082,70r7,2l3030,64r9,l2977,73r6,-1l2924,92r-64,31l2793,161r-69,36l2654,231r-68,24c2584,255,2582,256,2580,256r-68,9c2509,266,2507,266,2504,265r-68,-7c2434,258,2432,258,2431,257r-74,-21l2285,206r-69,-34l2148,139r-66,-29l2015,89r6,1l1955,82r7,l1898,89r6,-1l1846,107r-59,27l1727,166r-62,33l1603,229r-60,21c1541,250,1539,251,1537,251r-61,8c1473,260,1471,260,1468,259r-61,-6c1405,253,1403,253,1401,252r-64,-20l1274,205r-60,-30l1155,145r-58,-25l1036,101r6,1l981,95r7,l927,102r5,-1l874,117r-59,23l755,169r-62,30l629,227r-65,21l503,259v-2,,-4,,-6,l375,258v-1,,-3,,-4,l246,239,122,209,,173,19,112xe" fillcolor="#c60" strokecolor="#c60" strokeweight="0">
                  <v:path arrowok="t" o:connecttype="custom" o:connectlocs="101497,52796;180319,38100;248343,10614;301251,16056;383312,51979;410846,51435;491017,13063;547434,7348;624636,40549;675655,54973;745569,28303;817912,272;869470,17417;925347,50891;970157,45992;1056537,5987;1096758,5987;1182598,46264;1230647,50891;1303800,17689;1362917,272;1411775,18234;1469002,51707;1497616,51435;1595333,8981;1653370,2449;1701149,27759;1757566,53340;1807234,40005;1884707,8164;1983774,16601;2038841,50346;1941124,24765;1889026,25037;1794007,63409;1738940,68036;1678204,32929;1634474,17417;1582646,33474;1501125,68308;1447407,61776;1388561,24493;1362647,17417;1292733,42726;1214991,70485;1157494,54156;1092709,22860;1045739,28031;959089,68308;920758,67491;847335,25037;803605,19866;735311,53612;675925,72118;598182,46809;527729,22316;482379,36467;414895,68308;360907,63137;279656,27486;251582,27486;169791,61776;100147,70213" o:connectangles="0,0,0,0,0,0,0,0,0,0,0,0,0,0,0,0,0,0,0,0,0,0,0,0,0,0,0,0,0,0,0,0,0,0,0,0,0,0,0,0,0,0,0,0,0,0,0,0,0,0,0,0,0,0,0,0,0,0,0,0,0,0,0"/>
                </v:shape>
                <v:shape id="Picture 268" o:spid="_x0000_s1248" type="#_x0000_t75" style="position:absolute;left:16802;top:6026;width:15329;height: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tcFjFAAAA3AAAAA8AAABkcnMvZG93bnJldi54bWxEj09rAjEUxO+C3yE8oZei2RWxdrtRRFqw&#10;J+m2eH7dvP1TNy9Lkur67Ruh4HGYmd8w+WYwnTiT861lBeksAUFcWt1yreDr8226AuEDssbOMim4&#10;kofNejzKMdP2wh90LkItIoR9hgqaEPpMSl82ZNDPbE8cvco6gyFKV0vt8BLhppPzJFlKgy3HhQZ7&#10;2jVUnopfo8Bsj49PP6vqdVjKd5ekh+dvsw9KPUyG7QuIQEO4h//be61gkc7hdiYeAbn+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XBYxQAAANwAAAAPAAAAAAAAAAAAAAAA&#10;AJ8CAABkcnMvZG93bnJldi54bWxQSwUGAAAAAAQABAD3AAAAkQMAAAAA&#10;">
                  <v:imagedata r:id="rId47" o:title=""/>
                </v:shape>
                <v:shape id="Freeform 269" o:spid="_x0000_s1249" style="position:absolute;left:16776;top:6007;width:15374;height:825;visibility:visible;mso-wrap-style:square;v-text-anchor:top" coordsize="242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vlnMUA&#10;AADcAAAADwAAAGRycy9kb3ducmV2LnhtbESPQWvCQBSE70L/w/IKvekmWktNXUXEgidBLcXja/aZ&#10;BLNvw+7GxH/fFQSPw8x8w8yXvanFlZyvLCtIRwkI4tzqigsFP8fv4ScIH5A11pZJwY08LBcvgzlm&#10;2na8p+shFCJC2GeooAyhyaT0eUkG/cg2xNE7W2cwROkKqR12EW5qOU6SD2mw4rhQYkPrkvLLoTUK&#10;2nY/c7+b9NSd882l2e5uyd+0UurttV99gQjUh2f40d5qBe/pBO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cxQAAANwAAAAPAAAAAAAAAAAAAAAAAJgCAABkcnMv&#10;ZG93bnJldi54bWxQSwUGAAAAAAQABAD1AAAAigMAAAAA&#10;" path="m,l2421,r,130l,130,,xm7,126l4,123r2414,l2415,126r,-123l2418,7,4,7,7,3r,123xe" fillcolor="#f90" strokecolor="#f90" strokeweight="0">
                  <v:path arrowok="t" o:connecttype="custom" o:connectlocs="0,0;1537335,0;1537335,82550;0,82550;0,0;4445,80010;2540,78105;1535430,78105;1533525,80010;1533525,1905;1535430,4445;2540,4445;4445,1905;4445,80010" o:connectangles="0,0,0,0,0,0,0,0,0,0,0,0,0,0"/>
                  <o:lock v:ext="edit" verticies="t"/>
                </v:shape>
                <v:shape id="Picture 270" o:spid="_x0000_s1250" type="#_x0000_t75" style="position:absolute;left:19735;top:8413;width:12396;height:9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38XXCAAAA3AAAAA8AAABkcnMvZG93bnJldi54bWxET01rwkAQvQv+h2UKvYhuLEXa6CpqEHop&#10;YlrxOmTHJDQ7G7Orpv++cyh4fLzvxap3jbpRF2rPBqaTBBRx4W3NpYHvr934DVSIyBYbz2TglwKs&#10;lsPBAlPr73ygWx5LJSEcUjRQxdimWoeiIodh4lti4c6+cxgFdqW2Hd4l3DX6JUlm2mHN0lBhS9uK&#10;ip/86gy84u6Ur7Pr/nzJNqOQ0fvsGD6NeX7q13NQkfr4EP+7P6z4prJWzsgR0M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d/F1wgAAANwAAAAPAAAAAAAAAAAAAAAAAJ8C&#10;AABkcnMvZG93bnJldi54bWxQSwUGAAAAAAQABAD3AAAAjgMAAAAA&#10;">
                  <v:imagedata r:id="rId48" o:title=""/>
                </v:shape>
                <v:shape id="Freeform 271" o:spid="_x0000_s1251" style="position:absolute;left:19716;top:8394;width:12434;height:953;visibility:visible;mso-wrap-style:square;v-text-anchor:top" coordsize="195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BbmMQA&#10;AADcAAAADwAAAGRycy9kb3ducmV2LnhtbESPQWvCQBSE7wX/w/IEb3VjEampq4iltOBBmtr7a/Y1&#10;Cea9DbtrjP31bqHQ4zAz3zCrzcCt6smHxomB2TQDRVI620hl4Pjxcv8IKkQUi60TMnClAJv16G6F&#10;uXUXeae+iJVKEAk5Gqhj7HKtQ1kTY5i6jiR5384zxiR9pa3HS4Jzqx+ybKEZG0kLNXa0q6k8FWc2&#10;cL5+vvqT/tI/xcGXVdvzM+/ZmMl42D6BijTE//Bf+80amM+W8HsmHQ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AW5jEAAAA3AAAAA8AAAAAAAAAAAAAAAAAmAIAAGRycy9k&#10;b3ducmV2LnhtbFBLBQYAAAAABAAEAPUAAACJAwAAAAA=&#10;" path="m,l1958,r,150l,150,,xm7,146l3,143r1952,l1952,146r,-143l1955,6,3,6,7,3r,143xe" fillcolor="#f90" strokecolor="#f90" strokeweight="0">
                  <v:path arrowok="t" o:connecttype="custom" o:connectlocs="0,0;1243330,0;1243330,95250;0,95250;0,0;4445,92710;1905,90805;1241425,90805;1239520,92710;1239520,1905;1241425,3810;1905,3810;4445,1905;4445,92710" o:connectangles="0,0,0,0,0,0,0,0,0,0,0,0,0,0"/>
                  <o:lock v:ext="edit" verticies="t"/>
                </v:shape>
                <v:shape id="Picture 272" o:spid="_x0000_s1252" type="#_x0000_t75" style="position:absolute;left:6394;top:2298;width:25781;height: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bJmTBAAAA3AAAAA8AAABkcnMvZG93bnJldi54bWxET01rAjEQvRf8D2GEXkSzFbG6GkVKRXvU&#10;Lp6HzbhZ3EzWJOq2v94cCj0+3vdy3dlG3MmH2rGCt1EGgrh0uuZKQfG9Hc5AhIissXFMCn4owHrV&#10;e1lirt2DD3Q/xkqkEA45KjAxtrmUoTRkMYxcS5y4s/MWY4K+ktrjI4XbRo6zbCot1pwaDLb0Yai8&#10;HG9WwclsvZy0A3stz1/z99uu2P0Wn0q99rvNAkSkLv6L/9x7rWAyTvPTmXQ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bJmTBAAAA3AAAAA8AAAAAAAAAAAAAAAAAnwIA&#10;AGRycy9kb3ducmV2LnhtbFBLBQYAAAAABAAEAPcAAACNAwAAAAA=&#10;">
                  <v:imagedata r:id="rId49" o:title=""/>
                </v:shape>
                <v:shape id="Freeform 273" o:spid="_x0000_s1253" style="position:absolute;left:6369;top:2279;width:25825;height:819;visibility:visible;mso-wrap-style:square;v-text-anchor:top" coordsize="4067,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kgsQA&#10;AADcAAAADwAAAGRycy9kb3ducmV2LnhtbESP0WqDQBRE3wP9h+UW+hLqmlBCsK7SJkR8NekHXNxb&#10;NXHvirtG26/vFgp9HGbmDJPmi+nFnUbXWVawiWIQxLXVHTcKPi6n5z0I55E19pZJwRc5yLOHVYqJ&#10;tjNXdD/7RgQIuwQVtN4PiZSubsmgi+xAHLxPOxr0QY6N1CPOAW56uY3jnTTYcVhocaBDS/XtPBkF&#10;fTWV1VQdvwu7vuz89dgU+/dZqafH5e0VhKfF/4f/2qVW8LLdwO+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1ZILEAAAA3AAAAA8AAAAAAAAAAAAAAAAAmAIAAGRycy9k&#10;b3ducmV2LnhtbFBLBQYAAAAABAAEAPUAAACJAwAAAAA=&#10;" path="m,l4067,r,129l,129,,xm7,126l4,122r4060,l4060,126r,-123l4064,6,4,6,7,3r,123xe" fillcolor="#f90" strokecolor="#f90" strokeweight="0">
                  <v:path arrowok="t" o:connecttype="custom" o:connectlocs="0,0;2582545,0;2582545,81915;0,81915;0,0;4445,80010;2540,77470;2580640,77470;2578100,80010;2578100,1905;2580640,3810;2540,3810;4445,1905;4445,80010" o:connectangles="0,0,0,0,0,0,0,0,0,0,0,0,0,0"/>
                  <o:lock v:ext="edit" verticies="t"/>
                </v:shape>
                <v:rect id="Rectangle 274" o:spid="_x0000_s1254" style="position:absolute;left:22517;top:292;width:8871;height:19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575sEA&#10;AADcAAAADwAAAGRycy9kb3ducmV2LnhtbESP3YrCMBSE7wXfIRxh7zS1yC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ee+bBAAAA3AAAAA8AAAAAAAAAAAAAAAAAmAIAAGRycy9kb3du&#10;cmV2LnhtbFBLBQYAAAAABAAEAPUAAACGAwAAAAA=&#10;" filled="f" stroked="f">
                  <v:textbox style="mso-fit-shape-to-text:t" inset="0,0,0,0">
                    <w:txbxContent>
                      <w:p w:rsidR="0059726E" w:rsidRDefault="0059726E">
                        <w:r>
                          <w:rPr>
                            <w:rFonts w:ascii="Tahoma" w:hAnsi="Tahoma" w:cs="Tahoma"/>
                            <w:color w:val="000000"/>
                            <w:sz w:val="16"/>
                            <w:szCs w:val="16"/>
                            <w:lang w:val="en-US"/>
                          </w:rPr>
                          <w:t>FTTH: EPON, GPON</w:t>
                        </w:r>
                      </w:p>
                    </w:txbxContent>
                  </v:textbox>
                </v:rect>
                <v:rect id="Rectangle 275" o:spid="_x0000_s1255" style="position:absolute;left:19695;top:3438;width:12052;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zTMIA&#10;AADcAAAADwAAAGRycy9kb3ducmV2LnhtbESPzYoCMRCE74LvEFrwphl/WGQ0igiCu3hx9AGaSc8P&#10;Jp0hic7s228WFvZYVNVX1O4wWCPe5EPrWMFinoEgLp1uuVbwuJ9nGxAhIms0jknBNwU47MejHeba&#10;9XyjdxFrkSAcclTQxNjlUoayIYth7jri5FXOW4xJ+lpqj32CWyOXWfYhLbacFhrs6NRQ+SxeVoG8&#10;F+d+Uxifua9ldTWfl1tFTqnpZDhuQUQa4n/4r33RCta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XNMwgAAANwAAAAPAAAAAAAAAAAAAAAAAJgCAABkcnMvZG93&#10;bnJldi54bWxQSwUGAAAAAAQABAD1AAAAhwMAAAAA&#10;" filled="f" stroked="f">
                  <v:textbox style="mso-fit-shape-to-text:t" inset="0,0,0,0">
                    <w:txbxContent>
                      <w:p w:rsidR="0059726E" w:rsidRDefault="0059726E">
                        <w:r>
                          <w:rPr>
                            <w:rFonts w:ascii="Tahoma" w:hAnsi="Tahoma" w:cs="Tahoma"/>
                            <w:color w:val="000000"/>
                            <w:sz w:val="16"/>
                            <w:szCs w:val="16"/>
                            <w:lang w:val="en-US"/>
                          </w:rPr>
                          <w:t>FTTC/B: FLC, EPON, GPON</w:t>
                        </w:r>
                      </w:p>
                    </w:txbxContent>
                  </v:textbox>
                </v:rect>
                <v:rect id="Rectangle 276" o:spid="_x0000_s1256" style="position:absolute;left:6851;top:3438;width:8827;height:19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tO8IA&#10;AADcAAAADwAAAGRycy9kb3ducmV2LnhtbESP3WoCMRSE7wXfIRzBO826l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h+07wgAAANwAAAAPAAAAAAAAAAAAAAAAAJgCAABkcnMvZG93&#10;bnJldi54bWxQSwUGAAAAAAQABAD1AAAAhwMAAAAA&#10;" filled="f" stroked="f">
                  <v:textbox style="mso-fit-shape-to-text:t" inset="0,0,0,0">
                    <w:txbxContent>
                      <w:p w:rsidR="0059726E" w:rsidRDefault="0059726E" w:rsidP="00347960">
                        <w:r>
                          <w:rPr>
                            <w:rFonts w:ascii="Tahoma" w:hAnsi="Tahoma" w:cs="Tahoma"/>
                            <w:color w:val="000000"/>
                            <w:sz w:val="16"/>
                            <w:szCs w:val="16"/>
                            <w:lang w:val="en-US"/>
                          </w:rPr>
                          <w:t>100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VDSL2</w:t>
                        </w:r>
                      </w:p>
                    </w:txbxContent>
                  </v:textbox>
                </v:rect>
                <v:rect id="Rectangle 277" o:spid="_x0000_s1257" style="position:absolute;left:20638;top:6216;width:11132;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IoMIA&#10;AADcAAAADwAAAGRycy9kb3ducmV2LnhtbESPzYoCMRCE74LvEFrwphl/EJk1igiCLl4c9wGaSc8P&#10;Jp0hyTqzb79ZWPBYVNVX1O4wWCNe5EPrWMFinoEgLp1uuVbw9TjPtiBCRNZoHJOCHwpw2I9HO8y1&#10;6/lOryLWIkE45KigibHLpQxlQxbD3HXEyauctxiT9LXUHvsEt0Yus2wjLbacFhrs6NRQ+Sy+rQL5&#10;KM79tjA+c5/L6maul3tFTqnpZDh+gIg0xHf4v33RCt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y0igwgAAANwAAAAPAAAAAAAAAAAAAAAAAJgCAABkcnMvZG93&#10;bnJldi54bWxQSwUGAAAAAAQABAD1AAAAhwMAAAAA&#10;" filled="f" stroked="f">
                  <v:textbox style="mso-fit-shape-to-text:t" inset="0,0,0,0">
                    <w:txbxContent>
                      <w:p w:rsidR="0059726E" w:rsidRDefault="0059726E">
                        <w:r>
                          <w:rPr>
                            <w:rFonts w:ascii="Tahoma" w:hAnsi="Tahoma" w:cs="Tahoma"/>
                            <w:color w:val="000000"/>
                            <w:sz w:val="16"/>
                            <w:szCs w:val="16"/>
                            <w:lang w:val="en-US"/>
                          </w:rPr>
                          <w:t>FTTN: FLC, EPON, GPON</w:t>
                        </w:r>
                      </w:p>
                    </w:txbxContent>
                  </v:textbox>
                </v:rect>
                <v:rect id="Rectangle 278" o:spid="_x0000_s1258" style="position:absolute;left:6873;top:6083;width:12243;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Q1MIA&#10;AADcAAAADwAAAGRycy9kb3ducmV2LnhtbESPzYoCMRCE74LvEFrYm2b8YZFZo4ggqHhx3AdoJj0/&#10;mHSGJOvMvv1GEPZYVNVX1GY3WCOe5EPrWMF8loEgLp1uuVbwfT9O1yBCRNZoHJOCXwqw245HG8y1&#10;6/lGzyLWIkE45KigibHLpQxlQxbDzHXEyauctxiT9LXUHvsEt0YusuxTWmw5LTTY0aGh8lH8WAXy&#10;Xhz7dWF85i6L6mrOp1tFTqmPybD/AhFpiP/hd/ukFayW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ItDUwgAAANwAAAAPAAAAAAAAAAAAAAAAAJgCAABkcnMvZG93&#10;bnJldi54bWxQSwUGAAAAAAQABAD1AAAAhwMAAAAA&#10;" filled="f" stroked="f">
                  <v:textbox style="mso-fit-shape-to-text:t" inset="0,0,0,0">
                    <w:txbxContent>
                      <w:p w:rsidR="0059726E" w:rsidRDefault="0059726E" w:rsidP="00347960">
                        <w:r>
                          <w:rPr>
                            <w:rFonts w:ascii="Tahoma" w:hAnsi="Tahoma" w:cs="Tahoma"/>
                            <w:color w:val="000000"/>
                            <w:sz w:val="16"/>
                            <w:szCs w:val="16"/>
                            <w:lang w:val="en-US"/>
                          </w:rPr>
                          <w:t>20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:VDSL2, ADSL2+</w:t>
                        </w:r>
                      </w:p>
                    </w:txbxContent>
                  </v:textbox>
                </v:rect>
                <v:rect id="Rectangle 279" o:spid="_x0000_s1259" style="position:absolute;left:6673;top:10902;width:11272;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51T8IA&#10;AADcAAAADwAAAGRycy9kb3ducmV2LnhtbESP3WoCMRSE7wu+QziCdzWrVpHVKFIQbPHG1Qc4bM7+&#10;YHKyJKm7ffumIHg5zMw3zHY/WCMe5EPrWMFsmoEgLp1uuVZwux7f1yBCRNZoHJOCXwqw343etphr&#10;1/OFHkWsRYJwyFFBE2OXSxnKhiyGqeuIk1c5bzEm6WupPfYJbo2cZ9lKWmw5LTTY0WdD5b34sQrk&#10;tTj268L4zH3Pq7P5Ol0qckpNxsNhAyLSEF/hZ/ukFXws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nVPwgAAANwAAAAPAAAAAAAAAAAAAAAAAJgCAABkcnMvZG93&#10;bnJldi54bWxQSwUGAAAAAAQABAD1AAAAhwMAAAAA&#10;" filled="f" stroked="f">
                  <v:textbox style="mso-fit-shape-to-text:t" inset="0,0,0,0">
                    <w:txbxContent>
                      <w:p w:rsidR="0059726E" w:rsidRDefault="0059726E" w:rsidP="00347960">
                        <w:r>
                          <w:rPr>
                            <w:rFonts w:ascii="Tahoma" w:hAnsi="Tahoma" w:cs="Tahoma"/>
                            <w:color w:val="000000"/>
                            <w:sz w:val="16"/>
                            <w:szCs w:val="16"/>
                            <w:lang w:val="en-US"/>
                          </w:rPr>
                          <w:t>10</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VDSL, ADSL2</w:t>
                        </w:r>
                      </w:p>
                    </w:txbxContent>
                  </v:textbox>
                </v:rect>
                <v:shape id="Picture 280" o:spid="_x0000_s1260" type="#_x0000_t75" style="position:absolute;left:23107;top:10102;width:9024;height: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BxxLGAAAA3AAAAA8AAABkcnMvZG93bnJldi54bWxEj1trwkAUhN8L/oflCH2rGy9Em7qKiEJB&#10;+uAFSt8O2WMSzJ4N2WNM/323UOjjMDPfMMt172rVURsqzwbGowQUce5txYWBy3n/sgAVBNli7ZkM&#10;fFOA9WrwtMTM+gcfqTtJoSKEQ4YGSpEm0zrkJTkMI98QR+/qW4cSZVto2+Ijwl2tJ0mSaocVx4US&#10;G9qWlN9Od2fg83Addx/7MO9eZfNV5ztJDzNrzPOw37yBEurlP/zXfrcGZtMUfs/EI6B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HHEsYAAADcAAAADwAAAAAAAAAAAAAA&#10;AACfAgAAZHJzL2Rvd25yZXYueG1sUEsFBgAAAAAEAAQA9wAAAJIDAAAAAA==&#10;">
                  <v:imagedata r:id="rId50" o:title=""/>
                </v:shape>
                <v:shape id="Freeform 281" o:spid="_x0000_s1261" style="position:absolute;left:23082;top:10083;width:9068;height:953;visibility:visible;mso-wrap-style:square;v-text-anchor:top" coordsize="142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PhAsUA&#10;AADcAAAADwAAAGRycy9kb3ducmV2LnhtbESP0UrEMBRE34X9h3AXfBGbropKbVpWV0Upiq5+wKW5&#10;25RtbrpNbOvfG0HwcZiZM0xezrYTIw2+daxglaQgiGunW24UfH48nF6D8AFZY+eYFHyTh7JYHOWY&#10;aTfxO43b0IgIYZ+hAhNCn0npa0MWfeJ64ujt3GAxRDk0Ug84Rbjt5FmaXkqLLccFgz3dGar32y+r&#10;4L6qzIZfnl/xUI9TdfJmb0d8VOp4Oa9vQASaw3/4r/2kFVycX8H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8+ECxQAAANwAAAAPAAAAAAAAAAAAAAAAAJgCAABkcnMv&#10;ZG93bnJldi54bWxQSwUGAAAAAAQABAD1AAAAigMAAAAA&#10;" path="m,l1428,r,150l,150,,xm7,147l4,143r1421,l1422,147r,-144l1425,7,4,7,7,3r,144xe" fillcolor="#f90" strokecolor="#f90" strokeweight="0">
                  <v:path arrowok="t" o:connecttype="custom" o:connectlocs="0,0;906780,0;906780,95250;0,95250;0,0;4445,93345;2540,90805;904875,90805;902970,93345;902970,1905;904875,4445;2540,4445;4445,1905;4445,93345" o:connectangles="0,0,0,0,0,0,0,0,0,0,0,0,0,0"/>
                  <o:lock v:ext="edit" verticies="t"/>
                </v:shape>
                <v:shape id="Freeform 282" o:spid="_x0000_s1262" style="position:absolute;left:6343;top:13785;width:20434;height:724;visibility:visible;mso-wrap-style:square;v-text-anchor:top" coordsize="757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4FuMIA&#10;AADcAAAADwAAAGRycy9kb3ducmV2LnhtbERPTWvCQBC9F/oflhG8iG6qRdrUVWxBtOKlKj0P2WkS&#10;zM6G7CSm/fXuQejx8b4Xq95VqqMmlJ4NPE0SUMSZtyXnBs6nzfgFVBBki5VnMvBLAVbLx4cFptZf&#10;+Yu6o+QqhnBI0UAhUqdah6wgh2Hia+LI/fjGoUTY5No2eI3hrtLTJJlrhyXHhgJr+igouxxbZ+Bb&#10;3qev7Vafus91K9nob64PvDdmOOjXb6CEevkX3907a+B5FtfGM/EI6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rgW4wgAAANwAAAAPAAAAAAAAAAAAAAAAAJgCAABkcnMvZG93&#10;bnJldi54bWxQSwUGAAAAAAQABAD1AAAAhwMAAAAA&#10;" path="m,93l122,57,246,26,371,8,497,6v2,,4,1,6,1l564,18r65,21l693,67r62,30l815,126r59,23l932,165r-5,-1l988,171r-7,l1042,164r-6,1l1097,146r58,-25l1214,91r60,-30l1337,34r64,-20c1403,13,1405,13,1407,13r61,-6c1471,6,1473,6,1476,7r61,8c1539,15,1541,16,1543,16r60,21l1665,67r62,33l1787,132r58,26l1904,177r-6,-1l1962,183r-7,l2021,175r-6,1l2082,155r66,-28l2216,94r69,-34l2357,30,2431,9v1,-1,3,-1,5,-1l2504,1v3,-1,5,-1,8,l2580,10v2,,4,1,6,1l2654,35r70,34l2793,105r67,37l2924,174r59,20l2977,193r62,9l3030,202r59,-8l3082,196r57,-22l3135,176r55,-31l3242,111r52,-36l3352,43r59,-25c3414,17,3416,16,3419,16r58,-9c3479,6,3482,6,3485,7r61,7c3548,14,3551,14,3553,15r62,21l3681,66r65,35l3810,135r64,28l3934,183r-6,-1l3992,190r-8,l4048,182r-6,1l4105,162r60,-28l4226,101r62,-34l4354,37r67,-22c4424,14,4426,14,4428,14r65,-7c4496,6,4498,6,4501,7r67,9c4570,16,4572,16,4574,17r69,23l4716,72r73,37l4859,144r68,30l4990,195r-6,-1l5048,202r-8,l5100,194r-7,2l5149,174r-5,2l5197,144r52,-34l5300,74r57,-33c5359,40,5360,39,5362,39r57,-22c5421,16,5424,15,5426,15r61,-8c5490,6,5493,6,5495,7r66,8c5563,15,5565,15,5567,16r71,22l5714,71r75,37l5863,143r72,31l6003,195r-6,-1l6063,202r-8,l6116,194r-7,2l6166,174r-4,2l6217,145r50,-34l6319,75r55,-32l6434,18v3,-1,5,-2,8,-2l6502,7v2,-1,5,-1,7,l6573,13v2,,4,,6,1l6646,33r72,27l6789,91r72,32l6931,152r66,21l6993,172r67,11l7054,182r69,l7192,175r143,-33l7402,124r60,-18l7515,91r38,-10l7570,142r-38,10l7481,167r-62,18l7349,205r-150,33l7123,246r-69,c7053,246,7051,246,7049,246r-67,-11c6981,235,6979,234,6978,234r-72,-23l6834,182r-70,-32l6695,119,6629,94,6562,75r5,1l6503,70r8,l6451,79r8,-2l6407,98r-52,30l6302,164r-54,36l6193,231v-1,1,-3,2,-4,2l6132,255v-2,1,-5,2,-7,2l6064,265v-3,1,-6,1,-8,l5990,257v-2,,-4,,-6,-1l5910,233r-74,-33l5761,165r-72,-35l5619,99,5548,77r6,1l5488,70r8,l5435,78r7,-2l5385,98r5,-2l5337,127r-53,36l5230,199r-53,32c5175,232,5174,233,5172,233r-56,22c5114,256,5111,257,5109,257r-60,8c5046,266,5043,266,5040,265r-64,-8c4974,257,4972,257,4970,256r-70,-23l4830,201r-70,-35l4691,131r-69,-30l4553,78r6,1l4492,70r8,l4435,77r6,-1l4381,96r-62,28l4257,158r-65,35l4126,223r-63,21c4061,244,4059,245,4056,245r-64,8c3990,254,3987,254,3984,253r-64,-8c3918,245,3916,245,3914,244r-67,-22l3780,192r-64,-34l3654,125,3594,97,3532,76r7,1l3478,70r8,l3428,79r8,-2l3383,98r-53,30l3277,164r-56,36l3166,231v-1,1,-3,2,-4,2l3105,255v-2,1,-5,2,-7,2l3039,265v-3,1,-6,1,-9,l2968,256v-2,,-4,-1,-6,-1l2895,231r-66,-33l2762,162r-65,-36l2633,96,2565,72r6,1l2503,64r8,l2443,71r5,-1l2382,89r-68,28l2244,151r-71,35l2101,216r-67,21c2032,238,2030,238,2028,238r-66,8c1960,247,1957,247,1955,246r-64,-7c1889,239,1887,239,1885,238r-65,-21l1756,189r-60,-32l1638,124,1582,98,1522,77r6,1l1467,70r8,l1414,76r6,-1l1362,93r-59,25l1243,148r-63,32l1116,207r-61,19c1053,227,1051,227,1049,227r-61,7c986,235,983,235,981,234r-61,-7c918,227,916,227,915,226l851,208,788,183,728,154,668,126,609,100,553,81,492,70r6,l380,71,261,89,141,118,19,154,,93xe" fillcolor="#39f" strokecolor="#39f" strokeweight="0">
                  <v:path arrowok="t" o:connecttype="custom" o:connectlocs="134159,1633;203803,26398;266699,46536;311778,32929;379803,3538;432710,10069;513962,48169;543925,47897;636244,8164;696440,2721;772022,38644;817912,54973;861102,39461;922918,4354;975826,9797;1061936,49802;1091089,49802;1175310,10069;1233076,4354;1311628,39189;1360487,54973;1402867,39189;1462794,4626;1502744,4354;1602082,47353;1650940,52796;1691701,30208;1755136,1905;1813443,16329;1887676,46809;1979995,38644;2043430,38644;1943283,64770;1883627,63681;1789418,25581;1741369,21499;1686572,54429;1636904,72118;1575358,54429;1499235,21227;1453616,26670;1397469,62865;1360487,72118;1284904,45176;1212561,19050;1165862,33746;1094868,66675;1038451,60416;953421,20683;927507,20955;854623,62865;817912,72118;745569,44087;675655,17417;624636,31841;547434,64770;491287,59055;410846,20955;383312,20411;301251,56334;248343,61776;180319,34290;102576,19322" o:connectangles="0,0,0,0,0,0,0,0,0,0,0,0,0,0,0,0,0,0,0,0,0,0,0,0,0,0,0,0,0,0,0,0,0,0,0,0,0,0,0,0,0,0,0,0,0,0,0,0,0,0,0,0,0,0,0,0,0,0,0,0,0,0,0"/>
                </v:shape>
                <v:shape id="Freeform 283" o:spid="_x0000_s1263" style="position:absolute;left:6305;top:13728;width:20428;height:762;visibility:visible;mso-wrap-style:square;v-text-anchor:top" coordsize="7570,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jyMcA&#10;AADcAAAADwAAAGRycy9kb3ducmV2LnhtbESPT0/CQBTE7yZ+h80z4SZbEQxWFiIS/skF0MR4e+k+&#10;28bu2013acu3Z0lMPE5m5jeZyawzlWio9qVlBQ/9BARxZnXJuYLPj+X9GIQPyBory6TgTB5m09ub&#10;Cabatnyg5hhyESHsU1RQhOBSKX1WkEHft444ej+2NhiirHOpa2wj3FRykCRP0mDJcaFAR28FZb/H&#10;k1HQbK35krvhaN7tF6v377Vrt0unVO+ue30BEagL/+G/9kYrGD4+w/VMPAJy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lo8jHAAAA3AAAAA8AAAAAAAAAAAAAAAAAmAIAAGRy&#10;cy9kb3ducmV2LnhtbFBLBQYAAAAABAAEAPUAAACMAwAAAAA=&#10;" path="m19,120r122,39l262,191r119,19l438,213r58,-3l491,211r61,-12l548,200r61,-22l667,151r60,-31l787,89,850,62,914,42v2,-1,4,-1,6,-1l981,34v2,-1,5,-1,8,l1050,42v2,,4,,5,1l1116,63r65,31l1243,126r61,33l1363,186r57,19l1414,204r61,7l1467,211r61,-9l1521,203r60,-22l1637,152r59,-33l1755,84r63,-31l1884,30v2,-1,4,-1,6,-1l1954,21v3,-1,6,-1,9,l2029,30v2,,4,,5,1l2101,53r73,33l2245,124r69,36l2382,190r67,20l2443,209r68,8l2503,217r68,-10l2564,208r68,-25l2696,151r65,-39l2828,73r67,-35l2961,12v2,-1,4,-2,7,-2l3030,1v3,-1,6,-1,9,l3098,10v3,,5,1,7,2l3162,35v2,,3,1,5,2l3222,70r56,41l3331,148r53,33l3380,179r56,24l3429,201r58,10l3477,211r61,-8l3532,204r62,-22l3653,153r62,-36l3780,81r66,-33l3914,24v2,,4,-1,6,-1l3984,14v3,-1,6,-1,9,l4057,23v2,,4,1,6,1l4126,46r67,34l4257,117r63,37l4381,184r61,20l4435,203r65,8l4492,211r67,-10l4553,202r69,-24l4690,146r69,-38l4829,70r70,-34l4970,11v2,,4,-1,6,-1l5040,1v3,-1,6,-1,9,l5109,10v3,,6,1,8,2l5173,36v2,1,3,1,4,2l5230,71r55,41l5338,151r52,31l5386,180r57,24l5435,202r61,9l5487,211r66,-9l5547,203r71,-24l5688,147r73,-38l5835,70r74,-34l5983,11v2,-1,4,-1,6,-1l6055,1v3,-1,6,-1,9,l6125,10v3,,5,1,7,2l6189,35v2,,3,1,5,2l6249,70r55,41l6356,148r52,34l6403,179r56,24l6452,201r60,10l6503,211r64,-7l6561,205r67,-20l6694,158r68,-33l6834,91r72,-32l6977,34v2,,3,-1,5,-1l7049,21v2,,4,-1,5,-1l7123,20r76,10l7276,46r75,19l7420,87r61,20l7533,123r37,10l7553,194r-39,-10l7461,168r-60,-20l7334,127r-71,-18l7191,93r-68,-9l7054,84r6,l6993,96r5,-1l6931,118r-70,30l6790,182r-72,35l6647,246r-67,20c6578,267,6576,267,6574,267r-64,7c6507,275,6504,275,6501,274r-60,-10c6439,264,6436,263,6434,262r-56,-24c6376,237,6375,236,6373,235r-54,-35l6265,162r-49,-37l6161,92r4,2l6108,71r8,2l6055,64r9,l5998,73r6,-1l5936,95r-72,32l5790,166r-75,40l5639,240r-71,24c5566,264,5564,265,5562,265r-66,9c5493,275,5490,275,5487,274r-61,-9c5423,265,5421,264,5418,263r-57,-24c5360,238,5358,238,5357,237r-58,-35l5247,163r-50,-37l5144,93r4,2l5092,71r8,2l5040,64r9,l4985,73r6,-1l4928,93r-68,34l4790,165r-73,38l4643,239r-69,24c4572,263,4570,264,4568,264r-67,10c4498,275,4495,275,4493,274r-65,-8c4425,266,4423,265,4421,265r-67,-24l4287,209r-61,-37l4164,137r-59,-30l4042,85r6,1l3984,77r9,l3929,86r6,-1l3875,105r-64,31l3747,172r-65,38l3615,243r-62,22c3551,265,3549,266,3547,266r-61,8c3482,275,3479,275,3476,274r-58,-10c3416,264,3413,263,3411,262r-56,-24c3353,237,3352,237,3351,236r-57,-36l3241,162r-52,-37l3134,92r4,2l3081,71r8,2l3030,64r9,l2977,73r7,-2l2924,95r-63,33l2794,167r-69,41l2655,243r-68,25c2584,269,2582,270,2580,270r-68,10c2509,281,2507,281,2504,280r-68,-8c2434,272,2432,272,2430,271r-73,-22l2285,217r-69,-36l2147,144r-66,-30l2014,92r6,1l1954,84r8,l1898,92r7,-1l1847,110r-59,29l1727,174r-61,35l1603,242r-60,22c1541,264,1539,265,1537,265r-61,9c1473,275,1471,275,1468,274r-61,-7c1405,267,1403,267,1400,266r-64,-21l1273,216r-59,-33l1154,151r-58,-27l1035,104r6,1l980,97r8,l927,104r6,-1l875,121r-59,25l756,177r-62,33l630,239r-61,22c568,261,566,262,565,262r-61,12c502,274,500,274,499,274r-64,2l370,273,245,252,122,220,,181,19,120xe" fillcolor="#c60" strokecolor="#c60" strokeweight="0">
                  <v:path arrowok="t" o:connecttype="custom" o:connectlocs="133848,56947;196184,32541;266886,9220;351890,43117;412337,54777;490595,14372;548883,8406;660873,56947;710256,49625;800927,2712;854628,10033;927218,55048;969855,49354;1057828,6237;1131498,21694;1214343,57218;1284235,29287;1362493,271;1426179,30372;1483118,57218;1554629,29558;1636395,271;1701160,30100;1757289,57218;1824753,33897;1903550,5423;2018778,29016;1997190,40134;1905169,22779;1812879,58845;1738130,71590;1677413,33897;1636395,17355;1542216,55862;1464228,71861;1402431,34168;1362493,17355;1272901,55048;1194914,72132;1107751,29016;1061876,23050;958791,71861;905360,64540;846802,25490;805244,19253;698112,72675;636046,67522;545105,25219;482499,37693;398305,74302;327603,49625;266616,26304;187279,56947;117387,74844" o:connectangles="0,0,0,0,0,0,0,0,0,0,0,0,0,0,0,0,0,0,0,0,0,0,0,0,0,0,0,0,0,0,0,0,0,0,0,0,0,0,0,0,0,0,0,0,0,0,0,0,0,0,0,0,0,0"/>
                </v:shape>
                <v:rect id="Rectangle 284" o:spid="_x0000_s1264" style="position:absolute;left:6851;top:14490;width:7169;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qsAA&#10;AADcAAAADwAAAGRycy9kb3ducmV2LnhtbERPS2rDMBDdF3IHMYHsGrkh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lqsAAAADcAAAADwAAAAAAAAAAAAAAAACYAgAAZHJzL2Rvd25y&#10;ZXYueG1sUEsFBgAAAAAEAAQA9QAAAIUDAAAAAA==&#10;" filled="f" stroked="f">
                  <v:textbox style="mso-fit-shape-to-text:t" inset="0,0,0,0">
                    <w:txbxContent>
                      <w:p w:rsidR="0059726E" w:rsidRDefault="0059726E" w:rsidP="00347960">
                        <w:r>
                          <w:rPr>
                            <w:rFonts w:ascii="Tahoma" w:hAnsi="Tahoma" w:cs="Tahoma"/>
                            <w:color w:val="000000"/>
                            <w:sz w:val="16"/>
                            <w:szCs w:val="16"/>
                            <w:lang w:val="en-US"/>
                          </w:rPr>
                          <w:t>1</w:t>
                        </w:r>
                        <w:r>
                          <w:rPr>
                            <w:rFonts w:ascii="Tahoma" w:hAnsi="Tahoma" w:cs="Tahoma"/>
                            <w:color w:val="000000"/>
                            <w:sz w:val="16"/>
                            <w:szCs w:val="16"/>
                            <w:lang w:val="ru-RU"/>
                          </w:rPr>
                          <w:t xml:space="preserve"> </w:t>
                        </w:r>
                        <w:r>
                          <w:rPr>
                            <w:rFonts w:ascii="Tahoma" w:hAnsi="Tahoma" w:cs="Tahoma"/>
                            <w:color w:val="000000"/>
                            <w:sz w:val="16"/>
                            <w:szCs w:val="16"/>
                            <w:lang w:val="en-US"/>
                          </w:rPr>
                          <w:t>M</w:t>
                        </w:r>
                        <w:r>
                          <w:rPr>
                            <w:rFonts w:ascii="Tahoma" w:hAnsi="Tahoma" w:cs="Tahoma"/>
                            <w:color w:val="000000"/>
                            <w:sz w:val="16"/>
                            <w:szCs w:val="16"/>
                            <w:lang w:val="ru-RU"/>
                          </w:rPr>
                          <w:t>бит</w:t>
                        </w:r>
                        <w:r>
                          <w:rPr>
                            <w:rFonts w:ascii="Tahoma" w:hAnsi="Tahoma" w:cs="Tahoma"/>
                            <w:color w:val="000000"/>
                            <w:sz w:val="16"/>
                            <w:szCs w:val="16"/>
                            <w:lang w:val="en-US"/>
                          </w:rPr>
                          <w:t>/</w:t>
                        </w:r>
                        <w:r>
                          <w:rPr>
                            <w:rFonts w:ascii="Tahoma" w:hAnsi="Tahoma" w:cs="Tahoma"/>
                            <w:color w:val="000000"/>
                            <w:sz w:val="16"/>
                            <w:szCs w:val="16"/>
                            <w:lang w:val="ru-RU"/>
                          </w:rPr>
                          <w:t>с</w:t>
                        </w:r>
                        <w:r>
                          <w:rPr>
                            <w:rFonts w:ascii="Tahoma" w:hAnsi="Tahoma" w:cs="Tahoma"/>
                            <w:color w:val="000000"/>
                            <w:sz w:val="16"/>
                            <w:szCs w:val="16"/>
                            <w:lang w:val="en-US"/>
                          </w:rPr>
                          <w:t>: ADSL</w:t>
                        </w:r>
                      </w:p>
                    </w:txbxContent>
                  </v:textbox>
                </v:rect>
                <v:rect id="_x0000_s1265" style="position:absolute;left:35172;top:2813;width:4255;height:8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TlcQA&#10;AADcAAAADwAAAGRycy9kb3ducmV2LnhtbESPQYvCMBSE74L/ITxhb5q6y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U5XEAAAA3AAAAA8AAAAAAAAAAAAAAAAAmAIAAGRycy9k&#10;b3ducmV2LnhtbFBLBQYAAAAABAAEAPUAAACJAwAAAAA=&#10;" filled="f" stroked="f">
                  <v:textbox inset="0,0,0,0">
                    <w:txbxContent>
                      <w:p w:rsidR="0059726E" w:rsidRPr="00874C83" w:rsidRDefault="0059726E" w:rsidP="00874C83">
                        <w:pPr>
                          <w:rPr>
                            <w:lang w:val="ru-RU"/>
                          </w:rPr>
                        </w:pPr>
                        <w:r>
                          <w:rPr>
                            <w:rFonts w:ascii="Tahoma" w:hAnsi="Tahoma" w:cs="Tahoma"/>
                            <w:i/>
                            <w:iCs/>
                            <w:color w:val="000000"/>
                            <w:sz w:val="16"/>
                            <w:szCs w:val="16"/>
                            <w:lang w:val="ru-RU"/>
                          </w:rPr>
                          <w:t>Пакет из трех услуг</w:t>
                        </w:r>
                      </w:p>
                    </w:txbxContent>
                  </v:textbox>
                </v:rect>
                <v:shape id="Freeform 288" o:spid="_x0000_s1266" style="position:absolute;left:32842;top:800;width:1905;height:8852;visibility:visible;mso-wrap-style:square;v-text-anchor:top" coordsize="30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jH98QA&#10;AADcAAAADwAAAGRycy9kb3ducmV2LnhtbESPQWsCMRSE74X+h/AKvdXsyiJlNYpYKtKDtGvp+bF5&#10;7q4mL0sSNf33TaHQ4zAz3zCLVbJGXMmHwbGCclKAIG6dHrhT8Hl4fXoGESKyRuOYFHxTgNXy/m6B&#10;tXY3/qBrEzuRIRxqVNDHONZShrYni2HiRuLsHZ23GLP0ndQebxlujZwWxUxaHDgv9DjSpqf23Fys&#10;grd90uWLOTVeX1L5Hvir25qpUo8PaT0HESnF//Bfe6cVVFUFv2fyEZ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4x/fEAAAA3AAAAA8AAAAAAAAAAAAAAAAAmAIAAGRycy9k&#10;b3ducmV2LnhtbFBLBQYAAAAABAAEAPUAAACJAwAAAAA=&#10;" path="m,l300,697,,1394,,xe" fillcolor="#0c0" stroked="f">
                  <v:path arrowok="t" o:connecttype="custom" o:connectlocs="0,0;190500,442595;0,885190;0,0" o:connectangles="0,0,0,0"/>
                </v:shape>
                <v:shape id="Freeform 292" o:spid="_x0000_s1267" style="position:absolute;left:33083;top:10648;width:1403;height:6979;visibility:visible;mso-wrap-style:square;v-text-anchor:top" coordsize="520,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ODy8QA&#10;AADdAAAADwAAAGRycy9kb3ducmV2LnhtbERPTWvCQBC9C/6HZQq96aa2Bo2uIqUFD6W0KuJxyI6b&#10;YHY2ZDcm/vtuQfA2j/c5y3VvK3GlxpeOFbyMExDEudMlGwWH/edoBsIHZI2VY1JwIw/r1XCwxEy7&#10;jn/pugtGxBD2GSooQqgzKX1ekEU/djVx5M6usRgibIzUDXYx3FZykiSptFhybCiwpveC8suutQpO&#10;5vK1PX5P2w85f5vcUvOTv7adUs9P/WYBIlAfHuK7e6vj/GSawv8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zg8vEAAAA3QAAAA8AAAAAAAAAAAAAAAAAmAIAAGRycy9k&#10;b3ducmV2LnhtbFBLBQYAAAAABAAEAPUAAACJAwAAAAA=&#10;" path="m1,l53,4v1,1,1,1,2,1l103,18v,,,,1,l147,38v,,1,1,1,1l186,65v,,1,,1,1l218,97v1,,1,1,1,1l243,135v,1,1,1,1,2l259,177v,,,1,,2l264,222r,853l269,1118r,-2l284,1156r-1,-2l307,1190r-1,-1l337,1221r-1,-1l374,1246r-1,-1l417,1264r-1,l464,1277r-2,-1l513,1280v4,1,7,4,7,8c520,1293,517,1296,513,1296r-51,4l464,1300r-48,13l417,1313r-44,20l374,1332r-38,26l337,1357r-31,31l307,1387r-24,37l284,1422r-15,40l269,1460r-5,43l264,2355r-5,44c259,2400,259,2401,259,2401r-15,40c244,2442,243,2442,243,2443r-24,36c219,2479,219,2480,218,2480r-31,32c187,2512,186,2513,186,2513r-38,26c148,2539,147,2540,147,2540r-43,19c103,2559,103,2559,103,2559r-48,13c54,2572,54,2572,53,2572r-52,4l,2560r52,-4l50,2557r48,-13l97,2544r43,-19l139,2526r38,-26l176,2501r31,-32l206,2470r24,-36l229,2436r15,-40l244,2398r4,-43l249,1502r5,-43c254,1458,254,1457,254,1457r15,-40c269,1416,269,1416,270,1415r24,-37c294,1378,294,1377,295,1377r31,-31c326,1345,327,1345,327,1345r38,-26c365,1319,366,1318,366,1318r44,-20c411,1298,411,1298,411,1298r48,-13c460,1285,460,1285,461,1284r51,-4l512,1296r-51,-4c460,1292,460,1292,459,1292r-48,-13c411,1279,411,1279,410,1279r-44,-19c366,1260,365,1259,365,1259r-38,-26c326,1233,326,1232,326,1232r-31,-32c294,1200,294,1199,294,1199r-24,-36c269,1162,269,1162,269,1161r-15,-40c254,1121,254,1120,254,1119r-6,-44l249,223r-5,-43l244,182,229,142r1,2l206,107r1,1l176,77r1,1l139,52r1,1l97,33r1,l50,20r2,l,16,1,xe" fillcolor="black" strokeweight="0">
                  <v:path arrowok="t" o:connecttype="custom" o:connectlocs="14843,1355;39672,10295;50467,17880;65580,36573;69898,48493;72596,302878;76375,312631;90948,330782;100663,337283;125222,345952;140335,348933;125222,352183;100663,361123;90948,367625;76375,385776;72596,395529;69898,649914;65580,661834;50467,680527;39672,688112;14843,696781;0,693530;26448,689196;37513,684319;55864,668878;61801,659938;66929,637994;68548,394716;79343,373314;88249,364374;110649,351642;124412,347849;124412,350016;110649,346494;88249,334032;79343,324821;68548,303690;67199,60413;61801,38469;55864,29258;37513,14087;26448,8940;0,4335" o:connectangles="0,0,0,0,0,0,0,0,0,0,0,0,0,0,0,0,0,0,0,0,0,0,0,0,0,0,0,0,0,0,0,0,0,0,0,0,0,0,0,0,0,0,0"/>
                </v:shape>
                <v:rect id="Rectangle 293" o:spid="_x0000_s1268" style="position:absolute;left:23082;top:11353;width:2260;height:19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LqMAA&#10;AADdAAAADwAAAGRycy9kb3ducmV2LnhtbERP22oCMRB9F/oPYQp900ShVrZGEUGw4ourHzBsZi80&#10;mSxJdLd/bwqFvs3hXGe9HZ0VDwqx86xhPlMgiCtvOm403K6H6QpETMgGrWfS8EMRtpuXyRoL4we+&#10;0KNMjcghHAvU0KbUF1LGqiWHceZ74szVPjhMGYZGmoBDDndWLpRaSocd54YWe9q3VH2Xd6dBXsvD&#10;sCptUP60qM/263ipyWv99jruPkEkGtO/+M99NHm+ev+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QLqMAAAADdAAAADwAAAAAAAAAAAAAAAACYAgAAZHJzL2Rvd25y&#10;ZXYueG1sUEsFBgAAAAAEAAQA9QAAAIUDAAAAAA==&#10;" filled="f" stroked="f">
                  <v:textbox style="mso-fit-shape-to-text:t" inset="0,0,0,0">
                    <w:txbxContent>
                      <w:p w:rsidR="0059726E" w:rsidRPr="00874C83" w:rsidRDefault="0059726E">
                        <w:pPr>
                          <w:rPr>
                            <w:lang w:val="ru-RU"/>
                          </w:rPr>
                        </w:pPr>
                        <w:r>
                          <w:rPr>
                            <w:rFonts w:ascii="Tahoma" w:hAnsi="Tahoma" w:cs="Tahoma"/>
                            <w:color w:val="000000"/>
                            <w:sz w:val="16"/>
                            <w:szCs w:val="16"/>
                            <w:lang w:val="ru-RU"/>
                          </w:rPr>
                          <w:t>медь</w:t>
                        </w:r>
                      </w:p>
                    </w:txbxContent>
                  </v:textbox>
                </v:rect>
                <v:rect id="Rectangle 294" o:spid="_x0000_s1269" style="position:absolute;left:20828;top:10092;width:12014;height:1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kFscA&#10;AADdAAAADwAAAGRycy9kb3ducmV2LnhtbESPQWvCQBCF74L/YZmCF6mbChabuooUBA+CGD3Y25Cd&#10;ZtNmZ0N2NWl/fedQ6G2G9+a9b1abwTfqTl2sAxt4mmWgiMtga64MXM67xyWomJAtNoHJwDdF2KzH&#10;oxXmNvR8onuRKiUhHHM04FJqc61j6chjnIWWWLSP0HlMsnaVth32Eu4bPc+yZ+2xZmlw2NKbo/Kr&#10;uHkDu+O1Jv7Rp+nLsg+f5fy9cIfWmMnDsH0FlWhI/+a/670V/Gwhu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x5BbHAAAA3QAAAA8AAAAAAAAAAAAAAAAAmAIAAGRy&#10;cy9kb3ducmV2LnhtbFBLBQYAAAAABAAEAPUAAACMAwAAAAA=&#10;" filled="f" stroked="f">
                  <v:textbox style="mso-fit-shape-to-text:t" inset="0,0,0,0">
                    <w:txbxContent>
                      <w:p w:rsidR="0059726E" w:rsidRPr="00874C83" w:rsidRDefault="0059726E">
                        <w:pPr>
                          <w:rPr>
                            <w:lang w:val="ru-RU"/>
                          </w:rPr>
                        </w:pPr>
                        <w:r>
                          <w:rPr>
                            <w:rFonts w:ascii="Tahoma" w:hAnsi="Tahoma" w:cs="Tahoma"/>
                            <w:color w:val="000000"/>
                            <w:sz w:val="16"/>
                            <w:szCs w:val="16"/>
                            <w:lang w:val="ru-RU"/>
                          </w:rPr>
                          <w:t>Опто-волоконный кабель</w:t>
                        </w:r>
                      </w:p>
                    </w:txbxContent>
                  </v:textbox>
                </v:rect>
                <w10:anchorlock/>
              </v:group>
            </w:pict>
          </mc:Fallback>
        </mc:AlternateContent>
      </w:r>
    </w:p>
    <w:p w:rsidR="005D5C6D" w:rsidRPr="00CD5563" w:rsidRDefault="005D5C6D" w:rsidP="005D5C6D">
      <w:pPr>
        <w:pStyle w:val="Figure"/>
        <w:keepNext w:val="0"/>
        <w:keepLines/>
        <w:rPr>
          <w:lang w:val="en-GB" w:eastAsia="en-US"/>
        </w:rPr>
      </w:pPr>
    </w:p>
    <w:p w:rsidR="000F630B" w:rsidRPr="005858CF" w:rsidRDefault="000F630B" w:rsidP="000F630B">
      <w:pPr>
        <w:pStyle w:val="Heading2"/>
        <w:rPr>
          <w:lang w:val="ru-RU"/>
        </w:rPr>
      </w:pPr>
      <w:bookmarkStart w:id="250" w:name="_Toc364696564"/>
      <w:bookmarkStart w:id="251" w:name="_Toc370130559"/>
      <w:bookmarkStart w:id="252" w:name="_Toc381721540"/>
      <w:bookmarkStart w:id="253" w:name="_Toc310409376"/>
      <w:bookmarkStart w:id="254" w:name="_Toc310410564"/>
      <w:bookmarkStart w:id="255" w:name="_Toc310410835"/>
      <w:bookmarkStart w:id="256" w:name="_Toc310410942"/>
      <w:r w:rsidRPr="005858CF">
        <w:rPr>
          <w:lang w:val="ru-RU"/>
        </w:rPr>
        <w:t>2.3</w:t>
      </w:r>
      <w:r w:rsidRPr="005858CF">
        <w:rPr>
          <w:lang w:val="ru-RU"/>
        </w:rPr>
        <w:tab/>
        <w:t>Совершенствование оконечных устройств</w:t>
      </w:r>
      <w:bookmarkEnd w:id="250"/>
      <w:bookmarkEnd w:id="251"/>
      <w:bookmarkEnd w:id="252"/>
    </w:p>
    <w:bookmarkEnd w:id="253"/>
    <w:bookmarkEnd w:id="254"/>
    <w:bookmarkEnd w:id="255"/>
    <w:bookmarkEnd w:id="256"/>
    <w:p w:rsidR="000F630B" w:rsidRPr="005858CF"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Благодаря развитию технологий обработки оконечные устройства претерпели значительные изменения и продолжают совершенствоваться. За последние 10 лет оконечные устройства, особенно портативные компьютеры и мобильные телефоны, включая смартфоны (например, КПК), сохраняют ведущую роль среди большинства достижений в развитии услуг электросвязи. Главными ключевыми направлениями этого развития являются портативность и интеллектуальность.</w:t>
      </w:r>
    </w:p>
    <w:p w:rsidR="0008639C" w:rsidRPr="000F630B" w:rsidRDefault="000F630B" w:rsidP="000F630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Как показано на </w:t>
      </w:r>
      <w:r w:rsidR="00502253">
        <w:rPr>
          <w:szCs w:val="19"/>
          <w:lang w:val="ru-RU" w:eastAsia="en-US"/>
        </w:rPr>
        <w:t>Рисун</w:t>
      </w:r>
      <w:r w:rsidRPr="005858CF">
        <w:rPr>
          <w:szCs w:val="19"/>
          <w:lang w:val="ru-RU" w:eastAsia="en-US"/>
        </w:rPr>
        <w:t>ке 2-2, функции существующих терминалов для графических, текстовых и видеоприложений интегрируются в одном физическом устройстве, например на базе ПК или мобильного телефона. Функция голосовой связи также хорошо разработана и интегрируется в небольшое устройство, называемое мобильным телефоном, и эти функции также включаются в интегрированное оконечное мультимедийное устройство на базе ПК. При такой интеграции все виды трафика, в том числе голосовая связь, превращаются в данные, поэтому выходным сигналом оконечного устройства должны быть "данные, но с различиями при передаче в реальном времени или не в реальном времени". Подобная интеграция различных функций в портативном ПК дает возможность вести кочевой образ жизни, например, в подвижном персональном офисе и т. д.</w:t>
      </w:r>
    </w:p>
    <w:p w:rsidR="0008639C" w:rsidRPr="00CD5563" w:rsidRDefault="00F92B83" w:rsidP="007E7933">
      <w:pPr>
        <w:pStyle w:val="Figuretitle"/>
        <w:rPr>
          <w:bCs/>
          <w:lang w:val="en-GB" w:eastAsia="en-US"/>
        </w:rPr>
      </w:pPr>
      <w:bookmarkStart w:id="257" w:name="_Toc255475818"/>
      <w:bookmarkStart w:id="258" w:name="_Toc381722359"/>
      <w:r>
        <w:rPr>
          <w:lang w:val="en-GB" w:eastAsia="en-US"/>
        </w:rPr>
        <w:t>Рисунок</w:t>
      </w:r>
      <w:r w:rsidR="0008639C" w:rsidRPr="00CD5563">
        <w:rPr>
          <w:lang w:val="en-GB" w:eastAsia="en-US"/>
        </w:rPr>
        <w:t xml:space="preserve"> 2-2: </w:t>
      </w:r>
      <w:bookmarkEnd w:id="257"/>
      <w:r w:rsidR="007E7933" w:rsidRPr="005059F1">
        <w:t>Совершенствование оконечных устройств</w:t>
      </w:r>
      <w:bookmarkEnd w:id="258"/>
    </w:p>
    <w:p w:rsidR="0008639C" w:rsidRPr="00CD5563" w:rsidRDefault="00523A2C" w:rsidP="005D5C6D">
      <w:pPr>
        <w:pStyle w:val="Figure"/>
        <w:rPr>
          <w:lang w:val="en-GB" w:eastAsia="en-US"/>
        </w:rPr>
      </w:pPr>
      <w:r>
        <w:rPr>
          <w:noProof/>
          <w:lang w:val="ru-RU" w:eastAsia="zh-CN"/>
        </w:rPr>
        <mc:AlternateContent>
          <mc:Choice Requires="wpc">
            <w:drawing>
              <wp:inline distT="0" distB="0" distL="0" distR="0" wp14:anchorId="70E4B9AC" wp14:editId="11B3EE81">
                <wp:extent cx="4506595" cy="2564130"/>
                <wp:effectExtent l="0" t="0" r="8255" b="7620"/>
                <wp:docPr id="1753" name="Canvas 17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1061" name="Freeform 298"/>
                        <wps:cNvSpPr>
                          <a:spLocks noEditPoints="1"/>
                        </wps:cNvSpPr>
                        <wps:spPr bwMode="auto">
                          <a:xfrm>
                            <a:off x="1617980" y="974090"/>
                            <a:ext cx="704215" cy="279400"/>
                          </a:xfrm>
                          <a:custGeom>
                            <a:avLst/>
                            <a:gdLst>
                              <a:gd name="T0" fmla="*/ 75 w 2232"/>
                              <a:gd name="T1" fmla="*/ 65 h 888"/>
                              <a:gd name="T2" fmla="*/ 2115 w 2232"/>
                              <a:gd name="T3" fmla="*/ 836 h 888"/>
                              <a:gd name="T4" fmla="*/ 2110 w 2232"/>
                              <a:gd name="T5" fmla="*/ 851 h 888"/>
                              <a:gd name="T6" fmla="*/ 70 w 2232"/>
                              <a:gd name="T7" fmla="*/ 80 h 888"/>
                              <a:gd name="T8" fmla="*/ 75 w 2232"/>
                              <a:gd name="T9" fmla="*/ 65 h 888"/>
                              <a:gd name="T10" fmla="*/ 50 w 2232"/>
                              <a:gd name="T11" fmla="*/ 132 h 888"/>
                              <a:gd name="T12" fmla="*/ 13 w 2232"/>
                              <a:gd name="T13" fmla="*/ 50 h 888"/>
                              <a:gd name="T14" fmla="*/ 95 w 2232"/>
                              <a:gd name="T15" fmla="*/ 13 h 888"/>
                              <a:gd name="T16" fmla="*/ 132 w 2232"/>
                              <a:gd name="T17" fmla="*/ 95 h 888"/>
                              <a:gd name="T18" fmla="*/ 50 w 2232"/>
                              <a:gd name="T19" fmla="*/ 132 h 888"/>
                              <a:gd name="T20" fmla="*/ 2113 w 2232"/>
                              <a:gd name="T21" fmla="*/ 843 h 888"/>
                              <a:gd name="T22" fmla="*/ 2055 w 2232"/>
                              <a:gd name="T23" fmla="*/ 753 h 888"/>
                              <a:gd name="T24" fmla="*/ 2232 w 2232"/>
                              <a:gd name="T25" fmla="*/ 888 h 888"/>
                              <a:gd name="T26" fmla="*/ 2010 w 2232"/>
                              <a:gd name="T27" fmla="*/ 873 h 888"/>
                              <a:gd name="T28" fmla="*/ 2113 w 2232"/>
                              <a:gd name="T29" fmla="*/ 843 h 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232" h="888">
                                <a:moveTo>
                                  <a:pt x="75" y="65"/>
                                </a:moveTo>
                                <a:lnTo>
                                  <a:pt x="2115" y="836"/>
                                </a:lnTo>
                                <a:lnTo>
                                  <a:pt x="2110" y="851"/>
                                </a:lnTo>
                                <a:lnTo>
                                  <a:pt x="70" y="80"/>
                                </a:lnTo>
                                <a:lnTo>
                                  <a:pt x="75" y="65"/>
                                </a:lnTo>
                                <a:close/>
                                <a:moveTo>
                                  <a:pt x="50" y="132"/>
                                </a:moveTo>
                                <a:cubicBezTo>
                                  <a:pt x="17" y="120"/>
                                  <a:pt x="0" y="83"/>
                                  <a:pt x="13" y="50"/>
                                </a:cubicBezTo>
                                <a:cubicBezTo>
                                  <a:pt x="25" y="17"/>
                                  <a:pt x="62" y="0"/>
                                  <a:pt x="95" y="13"/>
                                </a:cubicBezTo>
                                <a:cubicBezTo>
                                  <a:pt x="128" y="25"/>
                                  <a:pt x="145" y="62"/>
                                  <a:pt x="132" y="95"/>
                                </a:cubicBezTo>
                                <a:cubicBezTo>
                                  <a:pt x="120" y="128"/>
                                  <a:pt x="83" y="145"/>
                                  <a:pt x="50" y="132"/>
                                </a:cubicBezTo>
                                <a:close/>
                                <a:moveTo>
                                  <a:pt x="2113" y="843"/>
                                </a:moveTo>
                                <a:lnTo>
                                  <a:pt x="2055" y="753"/>
                                </a:lnTo>
                                <a:lnTo>
                                  <a:pt x="2232" y="888"/>
                                </a:lnTo>
                                <a:lnTo>
                                  <a:pt x="2010" y="873"/>
                                </a:lnTo>
                                <a:lnTo>
                                  <a:pt x="2113" y="843"/>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2" name="Freeform 299"/>
                        <wps:cNvSpPr>
                          <a:spLocks noEditPoints="1"/>
                        </wps:cNvSpPr>
                        <wps:spPr bwMode="auto">
                          <a:xfrm>
                            <a:off x="1678940" y="1587500"/>
                            <a:ext cx="653415" cy="181610"/>
                          </a:xfrm>
                          <a:custGeom>
                            <a:avLst/>
                            <a:gdLst>
                              <a:gd name="T0" fmla="*/ 69 w 2070"/>
                              <a:gd name="T1" fmla="*/ 499 h 577"/>
                              <a:gd name="T2" fmla="*/ 1944 w 2070"/>
                              <a:gd name="T3" fmla="*/ 34 h 577"/>
                              <a:gd name="T4" fmla="*/ 1948 w 2070"/>
                              <a:gd name="T5" fmla="*/ 49 h 577"/>
                              <a:gd name="T6" fmla="*/ 72 w 2070"/>
                              <a:gd name="T7" fmla="*/ 514 h 577"/>
                              <a:gd name="T8" fmla="*/ 69 w 2070"/>
                              <a:gd name="T9" fmla="*/ 499 h 577"/>
                              <a:gd name="T10" fmla="*/ 86 w 2070"/>
                              <a:gd name="T11" fmla="*/ 569 h 577"/>
                              <a:gd name="T12" fmla="*/ 8 w 2070"/>
                              <a:gd name="T13" fmla="*/ 522 h 577"/>
                              <a:gd name="T14" fmla="*/ 55 w 2070"/>
                              <a:gd name="T15" fmla="*/ 444 h 577"/>
                              <a:gd name="T16" fmla="*/ 133 w 2070"/>
                              <a:gd name="T17" fmla="*/ 491 h 577"/>
                              <a:gd name="T18" fmla="*/ 86 w 2070"/>
                              <a:gd name="T19" fmla="*/ 569 h 577"/>
                              <a:gd name="T20" fmla="*/ 1946 w 2070"/>
                              <a:gd name="T21" fmla="*/ 41 h 577"/>
                              <a:gd name="T22" fmla="*/ 1848 w 2070"/>
                              <a:gd name="T23" fmla="*/ 0 h 577"/>
                              <a:gd name="T24" fmla="*/ 2070 w 2070"/>
                              <a:gd name="T25" fmla="*/ 10 h 577"/>
                              <a:gd name="T26" fmla="*/ 1879 w 2070"/>
                              <a:gd name="T27" fmla="*/ 124 h 577"/>
                              <a:gd name="T28" fmla="*/ 1946 w 2070"/>
                              <a:gd name="T29" fmla="*/ 41 h 5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70" h="577">
                                <a:moveTo>
                                  <a:pt x="69" y="499"/>
                                </a:moveTo>
                                <a:lnTo>
                                  <a:pt x="1944" y="34"/>
                                </a:lnTo>
                                <a:lnTo>
                                  <a:pt x="1948" y="49"/>
                                </a:lnTo>
                                <a:lnTo>
                                  <a:pt x="72" y="514"/>
                                </a:lnTo>
                                <a:lnTo>
                                  <a:pt x="69" y="499"/>
                                </a:lnTo>
                                <a:close/>
                                <a:moveTo>
                                  <a:pt x="86" y="569"/>
                                </a:moveTo>
                                <a:cubicBezTo>
                                  <a:pt x="52" y="577"/>
                                  <a:pt x="17" y="556"/>
                                  <a:pt x="8" y="522"/>
                                </a:cubicBezTo>
                                <a:cubicBezTo>
                                  <a:pt x="0" y="488"/>
                                  <a:pt x="21" y="453"/>
                                  <a:pt x="55" y="444"/>
                                </a:cubicBezTo>
                                <a:cubicBezTo>
                                  <a:pt x="89" y="436"/>
                                  <a:pt x="124" y="457"/>
                                  <a:pt x="133" y="491"/>
                                </a:cubicBezTo>
                                <a:cubicBezTo>
                                  <a:pt x="141" y="525"/>
                                  <a:pt x="120" y="560"/>
                                  <a:pt x="86" y="569"/>
                                </a:cubicBezTo>
                                <a:close/>
                                <a:moveTo>
                                  <a:pt x="1946" y="41"/>
                                </a:moveTo>
                                <a:lnTo>
                                  <a:pt x="1848" y="0"/>
                                </a:lnTo>
                                <a:lnTo>
                                  <a:pt x="2070" y="10"/>
                                </a:lnTo>
                                <a:lnTo>
                                  <a:pt x="1879" y="124"/>
                                </a:lnTo>
                                <a:lnTo>
                                  <a:pt x="1946" y="4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3" name="Freeform 300"/>
                        <wps:cNvSpPr>
                          <a:spLocks noEditPoints="1"/>
                        </wps:cNvSpPr>
                        <wps:spPr bwMode="auto">
                          <a:xfrm>
                            <a:off x="467360" y="1137920"/>
                            <a:ext cx="496570" cy="450215"/>
                          </a:xfrm>
                          <a:custGeom>
                            <a:avLst/>
                            <a:gdLst>
                              <a:gd name="T0" fmla="*/ 66 w 1575"/>
                              <a:gd name="T1" fmla="*/ 1355 h 1432"/>
                              <a:gd name="T2" fmla="*/ 1475 w 1575"/>
                              <a:gd name="T3" fmla="*/ 80 h 1432"/>
                              <a:gd name="T4" fmla="*/ 1486 w 1575"/>
                              <a:gd name="T5" fmla="*/ 92 h 1432"/>
                              <a:gd name="T6" fmla="*/ 77 w 1575"/>
                              <a:gd name="T7" fmla="*/ 1366 h 1432"/>
                              <a:gd name="T8" fmla="*/ 66 w 1575"/>
                              <a:gd name="T9" fmla="*/ 1355 h 1432"/>
                              <a:gd name="T10" fmla="*/ 114 w 1575"/>
                              <a:gd name="T11" fmla="*/ 1408 h 1432"/>
                              <a:gd name="T12" fmla="*/ 24 w 1575"/>
                              <a:gd name="T13" fmla="*/ 1403 h 1432"/>
                              <a:gd name="T14" fmla="*/ 29 w 1575"/>
                              <a:gd name="T15" fmla="*/ 1313 h 1432"/>
                              <a:gd name="T16" fmla="*/ 119 w 1575"/>
                              <a:gd name="T17" fmla="*/ 1317 h 1432"/>
                              <a:gd name="T18" fmla="*/ 114 w 1575"/>
                              <a:gd name="T19" fmla="*/ 1408 h 1432"/>
                              <a:gd name="T20" fmla="*/ 1480 w 1575"/>
                              <a:gd name="T21" fmla="*/ 86 h 1432"/>
                              <a:gd name="T22" fmla="*/ 1374 w 1575"/>
                              <a:gd name="T23" fmla="*/ 96 h 1432"/>
                              <a:gd name="T24" fmla="*/ 1575 w 1575"/>
                              <a:gd name="T25" fmla="*/ 0 h 1432"/>
                              <a:gd name="T26" fmla="*/ 1460 w 1575"/>
                              <a:gd name="T27" fmla="*/ 191 h 1432"/>
                              <a:gd name="T28" fmla="*/ 1480 w 1575"/>
                              <a:gd name="T29" fmla="*/ 86 h 14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75" h="1432">
                                <a:moveTo>
                                  <a:pt x="66" y="1355"/>
                                </a:moveTo>
                                <a:lnTo>
                                  <a:pt x="1475" y="80"/>
                                </a:lnTo>
                                <a:lnTo>
                                  <a:pt x="1486" y="92"/>
                                </a:lnTo>
                                <a:lnTo>
                                  <a:pt x="77" y="1366"/>
                                </a:lnTo>
                                <a:lnTo>
                                  <a:pt x="66" y="1355"/>
                                </a:lnTo>
                                <a:close/>
                                <a:moveTo>
                                  <a:pt x="114" y="1408"/>
                                </a:moveTo>
                                <a:cubicBezTo>
                                  <a:pt x="88" y="1432"/>
                                  <a:pt x="48" y="1430"/>
                                  <a:pt x="24" y="1403"/>
                                </a:cubicBezTo>
                                <a:cubicBezTo>
                                  <a:pt x="0" y="1377"/>
                                  <a:pt x="2" y="1337"/>
                                  <a:pt x="29" y="1313"/>
                                </a:cubicBezTo>
                                <a:cubicBezTo>
                                  <a:pt x="55" y="1289"/>
                                  <a:pt x="95" y="1291"/>
                                  <a:pt x="119" y="1317"/>
                                </a:cubicBezTo>
                                <a:cubicBezTo>
                                  <a:pt x="143" y="1344"/>
                                  <a:pt x="141" y="1384"/>
                                  <a:pt x="114" y="1408"/>
                                </a:cubicBezTo>
                                <a:close/>
                                <a:moveTo>
                                  <a:pt x="1480" y="86"/>
                                </a:moveTo>
                                <a:lnTo>
                                  <a:pt x="1374" y="96"/>
                                </a:lnTo>
                                <a:lnTo>
                                  <a:pt x="1575" y="0"/>
                                </a:lnTo>
                                <a:lnTo>
                                  <a:pt x="1460" y="191"/>
                                </a:lnTo>
                                <a:lnTo>
                                  <a:pt x="1480" y="8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4" name="Freeform 301"/>
                        <wps:cNvSpPr>
                          <a:spLocks noEditPoints="1"/>
                        </wps:cNvSpPr>
                        <wps:spPr bwMode="auto">
                          <a:xfrm>
                            <a:off x="466725" y="1577975"/>
                            <a:ext cx="608330" cy="244475"/>
                          </a:xfrm>
                          <a:custGeom>
                            <a:avLst/>
                            <a:gdLst>
                              <a:gd name="T0" fmla="*/ 75 w 1928"/>
                              <a:gd name="T1" fmla="*/ 65 h 776"/>
                              <a:gd name="T2" fmla="*/ 1812 w 1928"/>
                              <a:gd name="T3" fmla="*/ 724 h 776"/>
                              <a:gd name="T4" fmla="*/ 1806 w 1928"/>
                              <a:gd name="T5" fmla="*/ 739 h 776"/>
                              <a:gd name="T6" fmla="*/ 70 w 1928"/>
                              <a:gd name="T7" fmla="*/ 80 h 776"/>
                              <a:gd name="T8" fmla="*/ 75 w 1928"/>
                              <a:gd name="T9" fmla="*/ 65 h 776"/>
                              <a:gd name="T10" fmla="*/ 50 w 1928"/>
                              <a:gd name="T11" fmla="*/ 132 h 776"/>
                              <a:gd name="T12" fmla="*/ 13 w 1928"/>
                              <a:gd name="T13" fmla="*/ 50 h 776"/>
                              <a:gd name="T14" fmla="*/ 95 w 1928"/>
                              <a:gd name="T15" fmla="*/ 13 h 776"/>
                              <a:gd name="T16" fmla="*/ 132 w 1928"/>
                              <a:gd name="T17" fmla="*/ 95 h 776"/>
                              <a:gd name="T18" fmla="*/ 50 w 1928"/>
                              <a:gd name="T19" fmla="*/ 132 h 776"/>
                              <a:gd name="T20" fmla="*/ 1809 w 1928"/>
                              <a:gd name="T21" fmla="*/ 731 h 776"/>
                              <a:gd name="T22" fmla="*/ 1752 w 1928"/>
                              <a:gd name="T23" fmla="*/ 641 h 776"/>
                              <a:gd name="T24" fmla="*/ 1928 w 1928"/>
                              <a:gd name="T25" fmla="*/ 776 h 776"/>
                              <a:gd name="T26" fmla="*/ 1706 w 1928"/>
                              <a:gd name="T27" fmla="*/ 761 h 776"/>
                              <a:gd name="T28" fmla="*/ 1809 w 1928"/>
                              <a:gd name="T29" fmla="*/ 731 h 7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28" h="776">
                                <a:moveTo>
                                  <a:pt x="75" y="65"/>
                                </a:moveTo>
                                <a:lnTo>
                                  <a:pt x="1812" y="724"/>
                                </a:lnTo>
                                <a:lnTo>
                                  <a:pt x="1806" y="739"/>
                                </a:lnTo>
                                <a:lnTo>
                                  <a:pt x="70" y="80"/>
                                </a:lnTo>
                                <a:lnTo>
                                  <a:pt x="75" y="65"/>
                                </a:lnTo>
                                <a:close/>
                                <a:moveTo>
                                  <a:pt x="50" y="132"/>
                                </a:moveTo>
                                <a:cubicBezTo>
                                  <a:pt x="17" y="120"/>
                                  <a:pt x="0" y="83"/>
                                  <a:pt x="13" y="50"/>
                                </a:cubicBezTo>
                                <a:cubicBezTo>
                                  <a:pt x="25" y="17"/>
                                  <a:pt x="62" y="0"/>
                                  <a:pt x="95" y="13"/>
                                </a:cubicBezTo>
                                <a:cubicBezTo>
                                  <a:pt x="128" y="25"/>
                                  <a:pt x="145" y="62"/>
                                  <a:pt x="132" y="95"/>
                                </a:cubicBezTo>
                                <a:cubicBezTo>
                                  <a:pt x="120" y="128"/>
                                  <a:pt x="83" y="145"/>
                                  <a:pt x="50" y="132"/>
                                </a:cubicBezTo>
                                <a:close/>
                                <a:moveTo>
                                  <a:pt x="1809" y="731"/>
                                </a:moveTo>
                                <a:lnTo>
                                  <a:pt x="1752" y="641"/>
                                </a:lnTo>
                                <a:lnTo>
                                  <a:pt x="1928" y="776"/>
                                </a:lnTo>
                                <a:lnTo>
                                  <a:pt x="1706" y="761"/>
                                </a:lnTo>
                                <a:lnTo>
                                  <a:pt x="1809" y="73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5" name="Freeform 302"/>
                        <wps:cNvSpPr>
                          <a:spLocks noEditPoints="1"/>
                        </wps:cNvSpPr>
                        <wps:spPr bwMode="auto">
                          <a:xfrm>
                            <a:off x="466725" y="1898015"/>
                            <a:ext cx="573405" cy="355600"/>
                          </a:xfrm>
                          <a:custGeom>
                            <a:avLst/>
                            <a:gdLst>
                              <a:gd name="T0" fmla="*/ 69 w 1817"/>
                              <a:gd name="T1" fmla="*/ 1050 h 1130"/>
                              <a:gd name="T2" fmla="*/ 1704 w 1817"/>
                              <a:gd name="T3" fmla="*/ 60 h 1130"/>
                              <a:gd name="T4" fmla="*/ 1712 w 1817"/>
                              <a:gd name="T5" fmla="*/ 74 h 1130"/>
                              <a:gd name="T6" fmla="*/ 78 w 1817"/>
                              <a:gd name="T7" fmla="*/ 1063 h 1130"/>
                              <a:gd name="T8" fmla="*/ 69 w 1817"/>
                              <a:gd name="T9" fmla="*/ 1050 h 1130"/>
                              <a:gd name="T10" fmla="*/ 107 w 1817"/>
                              <a:gd name="T11" fmla="*/ 1111 h 1130"/>
                              <a:gd name="T12" fmla="*/ 19 w 1817"/>
                              <a:gd name="T13" fmla="*/ 1090 h 1130"/>
                              <a:gd name="T14" fmla="*/ 40 w 1817"/>
                              <a:gd name="T15" fmla="*/ 1002 h 1130"/>
                              <a:gd name="T16" fmla="*/ 128 w 1817"/>
                              <a:gd name="T17" fmla="*/ 1023 h 1130"/>
                              <a:gd name="T18" fmla="*/ 107 w 1817"/>
                              <a:gd name="T19" fmla="*/ 1111 h 1130"/>
                              <a:gd name="T20" fmla="*/ 1708 w 1817"/>
                              <a:gd name="T21" fmla="*/ 67 h 1130"/>
                              <a:gd name="T22" fmla="*/ 1602 w 1817"/>
                              <a:gd name="T23" fmla="*/ 56 h 1130"/>
                              <a:gd name="T24" fmla="*/ 1817 w 1817"/>
                              <a:gd name="T25" fmla="*/ 0 h 1130"/>
                              <a:gd name="T26" fmla="*/ 1668 w 1817"/>
                              <a:gd name="T27" fmla="*/ 166 h 1130"/>
                              <a:gd name="T28" fmla="*/ 1708 w 1817"/>
                              <a:gd name="T29" fmla="*/ 67 h 1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17" h="1130">
                                <a:moveTo>
                                  <a:pt x="69" y="1050"/>
                                </a:moveTo>
                                <a:lnTo>
                                  <a:pt x="1704" y="60"/>
                                </a:lnTo>
                                <a:lnTo>
                                  <a:pt x="1712" y="74"/>
                                </a:lnTo>
                                <a:lnTo>
                                  <a:pt x="78" y="1063"/>
                                </a:lnTo>
                                <a:lnTo>
                                  <a:pt x="69" y="1050"/>
                                </a:lnTo>
                                <a:close/>
                                <a:moveTo>
                                  <a:pt x="107" y="1111"/>
                                </a:moveTo>
                                <a:cubicBezTo>
                                  <a:pt x="76" y="1130"/>
                                  <a:pt x="37" y="1120"/>
                                  <a:pt x="19" y="1090"/>
                                </a:cubicBezTo>
                                <a:cubicBezTo>
                                  <a:pt x="0" y="1059"/>
                                  <a:pt x="10" y="1020"/>
                                  <a:pt x="40" y="1002"/>
                                </a:cubicBezTo>
                                <a:cubicBezTo>
                                  <a:pt x="71" y="983"/>
                                  <a:pt x="110" y="993"/>
                                  <a:pt x="128" y="1023"/>
                                </a:cubicBezTo>
                                <a:cubicBezTo>
                                  <a:pt x="147" y="1054"/>
                                  <a:pt x="137" y="1093"/>
                                  <a:pt x="107" y="1111"/>
                                </a:cubicBezTo>
                                <a:close/>
                                <a:moveTo>
                                  <a:pt x="1708" y="67"/>
                                </a:moveTo>
                                <a:lnTo>
                                  <a:pt x="1602" y="56"/>
                                </a:lnTo>
                                <a:lnTo>
                                  <a:pt x="1817" y="0"/>
                                </a:lnTo>
                                <a:lnTo>
                                  <a:pt x="1668" y="166"/>
                                </a:lnTo>
                                <a:lnTo>
                                  <a:pt x="1708" y="6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6" name="Freeform 303"/>
                        <wps:cNvSpPr>
                          <a:spLocks noEditPoints="1"/>
                        </wps:cNvSpPr>
                        <wps:spPr bwMode="auto">
                          <a:xfrm>
                            <a:off x="433705" y="960120"/>
                            <a:ext cx="611505" cy="67310"/>
                          </a:xfrm>
                          <a:custGeom>
                            <a:avLst/>
                            <a:gdLst>
                              <a:gd name="T0" fmla="*/ 65 w 1937"/>
                              <a:gd name="T1" fmla="*/ 141 h 215"/>
                              <a:gd name="T2" fmla="*/ 1809 w 1937"/>
                              <a:gd name="T3" fmla="*/ 52 h 215"/>
                              <a:gd name="T4" fmla="*/ 1810 w 1937"/>
                              <a:gd name="T5" fmla="*/ 68 h 215"/>
                              <a:gd name="T6" fmla="*/ 66 w 1937"/>
                              <a:gd name="T7" fmla="*/ 157 h 215"/>
                              <a:gd name="T8" fmla="*/ 65 w 1937"/>
                              <a:gd name="T9" fmla="*/ 141 h 215"/>
                              <a:gd name="T10" fmla="*/ 69 w 1937"/>
                              <a:gd name="T11" fmla="*/ 213 h 215"/>
                              <a:gd name="T12" fmla="*/ 1 w 1937"/>
                              <a:gd name="T13" fmla="*/ 153 h 215"/>
                              <a:gd name="T14" fmla="*/ 62 w 1937"/>
                              <a:gd name="T15" fmla="*/ 85 h 215"/>
                              <a:gd name="T16" fmla="*/ 129 w 1937"/>
                              <a:gd name="T17" fmla="*/ 146 h 215"/>
                              <a:gd name="T18" fmla="*/ 69 w 1937"/>
                              <a:gd name="T19" fmla="*/ 213 h 215"/>
                              <a:gd name="T20" fmla="*/ 1810 w 1937"/>
                              <a:gd name="T21" fmla="*/ 60 h 215"/>
                              <a:gd name="T22" fmla="*/ 1721 w 1937"/>
                              <a:gd name="T23" fmla="*/ 0 h 215"/>
                              <a:gd name="T24" fmla="*/ 1937 w 1937"/>
                              <a:gd name="T25" fmla="*/ 53 h 215"/>
                              <a:gd name="T26" fmla="*/ 1727 w 1937"/>
                              <a:gd name="T27" fmla="*/ 128 h 215"/>
                              <a:gd name="T28" fmla="*/ 1810 w 1937"/>
                              <a:gd name="T29" fmla="*/ 60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37" h="215">
                                <a:moveTo>
                                  <a:pt x="65" y="141"/>
                                </a:moveTo>
                                <a:lnTo>
                                  <a:pt x="1809" y="52"/>
                                </a:lnTo>
                                <a:lnTo>
                                  <a:pt x="1810" y="68"/>
                                </a:lnTo>
                                <a:lnTo>
                                  <a:pt x="66" y="157"/>
                                </a:lnTo>
                                <a:lnTo>
                                  <a:pt x="65" y="141"/>
                                </a:lnTo>
                                <a:close/>
                                <a:moveTo>
                                  <a:pt x="69" y="213"/>
                                </a:moveTo>
                                <a:cubicBezTo>
                                  <a:pt x="33" y="215"/>
                                  <a:pt x="3" y="188"/>
                                  <a:pt x="1" y="153"/>
                                </a:cubicBezTo>
                                <a:cubicBezTo>
                                  <a:pt x="0" y="117"/>
                                  <a:pt x="27" y="87"/>
                                  <a:pt x="62" y="85"/>
                                </a:cubicBezTo>
                                <a:cubicBezTo>
                                  <a:pt x="98" y="84"/>
                                  <a:pt x="128" y="111"/>
                                  <a:pt x="129" y="146"/>
                                </a:cubicBezTo>
                                <a:cubicBezTo>
                                  <a:pt x="131" y="182"/>
                                  <a:pt x="104" y="212"/>
                                  <a:pt x="69" y="213"/>
                                </a:cubicBezTo>
                                <a:close/>
                                <a:moveTo>
                                  <a:pt x="1810" y="60"/>
                                </a:moveTo>
                                <a:lnTo>
                                  <a:pt x="1721" y="0"/>
                                </a:lnTo>
                                <a:lnTo>
                                  <a:pt x="1937" y="53"/>
                                </a:lnTo>
                                <a:lnTo>
                                  <a:pt x="1727" y="128"/>
                                </a:lnTo>
                                <a:lnTo>
                                  <a:pt x="1810" y="6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67" name="AutoShape 304"/>
                        <wps:cNvSpPr>
                          <a:spLocks noChangeArrowheads="1"/>
                        </wps:cNvSpPr>
                        <wps:spPr bwMode="auto">
                          <a:xfrm>
                            <a:off x="126365" y="338455"/>
                            <a:ext cx="244475" cy="366395"/>
                          </a:xfrm>
                          <a:prstGeom prst="roundRect">
                            <a:avLst>
                              <a:gd name="adj" fmla="val 12653"/>
                            </a:avLst>
                          </a:prstGeom>
                          <a:solidFill>
                            <a:srgbClr val="00E0E0"/>
                          </a:solidFill>
                          <a:ln w="1270">
                            <a:solidFill>
                              <a:srgbClr val="000000"/>
                            </a:solidFill>
                            <a:prstDash val="solid"/>
                            <a:round/>
                            <a:headEnd/>
                            <a:tailEnd/>
                          </a:ln>
                        </wps:spPr>
                        <wps:bodyPr rot="0" vert="horz" wrap="square" lIns="91440" tIns="45720" rIns="91440" bIns="45720" anchor="t" anchorCtr="0" upright="1">
                          <a:noAutofit/>
                        </wps:bodyPr>
                      </wps:wsp>
                      <wps:wsp>
                        <wps:cNvPr id="1068" name="Rectangle 305"/>
                        <wps:cNvSpPr>
                          <a:spLocks noChangeArrowheads="1"/>
                        </wps:cNvSpPr>
                        <wps:spPr bwMode="auto">
                          <a:xfrm>
                            <a:off x="126365" y="485140"/>
                            <a:ext cx="245110" cy="55880"/>
                          </a:xfrm>
                          <a:prstGeom prst="rect">
                            <a:avLst/>
                          </a:prstGeom>
                          <a:solidFill>
                            <a:srgbClr val="00808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69" name="AutoShape 306"/>
                        <wps:cNvSpPr>
                          <a:spLocks noChangeArrowheads="1"/>
                        </wps:cNvSpPr>
                        <wps:spPr bwMode="auto">
                          <a:xfrm>
                            <a:off x="126365" y="511175"/>
                            <a:ext cx="245110" cy="192405"/>
                          </a:xfrm>
                          <a:prstGeom prst="roundRect">
                            <a:avLst>
                              <a:gd name="adj" fmla="val 12694"/>
                            </a:avLst>
                          </a:prstGeom>
                          <a:solidFill>
                            <a:srgbClr val="00E0E0"/>
                          </a:solidFill>
                          <a:ln w="1270">
                            <a:solidFill>
                              <a:srgbClr val="000000"/>
                            </a:solidFill>
                            <a:prstDash val="solid"/>
                            <a:round/>
                            <a:headEnd/>
                            <a:tailEnd/>
                          </a:ln>
                        </wps:spPr>
                        <wps:bodyPr rot="0" vert="horz" wrap="square" lIns="91440" tIns="45720" rIns="91440" bIns="45720" anchor="t" anchorCtr="0" upright="1">
                          <a:noAutofit/>
                        </wps:bodyPr>
                      </wps:wsp>
                      <wps:wsp>
                        <wps:cNvPr id="1070" name="Freeform 307"/>
                        <wps:cNvSpPr>
                          <a:spLocks/>
                        </wps:cNvSpPr>
                        <wps:spPr bwMode="auto">
                          <a:xfrm>
                            <a:off x="124460" y="338455"/>
                            <a:ext cx="248285" cy="146685"/>
                          </a:xfrm>
                          <a:custGeom>
                            <a:avLst/>
                            <a:gdLst>
                              <a:gd name="T0" fmla="*/ 93 w 391"/>
                              <a:gd name="T1" fmla="*/ 229 h 231"/>
                              <a:gd name="T2" fmla="*/ 93 w 391"/>
                              <a:gd name="T3" fmla="*/ 86 h 231"/>
                              <a:gd name="T4" fmla="*/ 0 w 391"/>
                              <a:gd name="T5" fmla="*/ 41 h 231"/>
                              <a:gd name="T6" fmla="*/ 2 w 391"/>
                              <a:gd name="T7" fmla="*/ 33 h 231"/>
                              <a:gd name="T8" fmla="*/ 6 w 391"/>
                              <a:gd name="T9" fmla="*/ 24 h 231"/>
                              <a:gd name="T10" fmla="*/ 11 w 391"/>
                              <a:gd name="T11" fmla="*/ 17 h 231"/>
                              <a:gd name="T12" fmla="*/ 16 w 391"/>
                              <a:gd name="T13" fmla="*/ 12 h 231"/>
                              <a:gd name="T14" fmla="*/ 23 w 391"/>
                              <a:gd name="T15" fmla="*/ 7 h 231"/>
                              <a:gd name="T16" fmla="*/ 30 w 391"/>
                              <a:gd name="T17" fmla="*/ 4 h 231"/>
                              <a:gd name="T18" fmla="*/ 37 w 391"/>
                              <a:gd name="T19" fmla="*/ 2 h 231"/>
                              <a:gd name="T20" fmla="*/ 41 w 391"/>
                              <a:gd name="T21" fmla="*/ 0 h 231"/>
                              <a:gd name="T22" fmla="*/ 349 w 391"/>
                              <a:gd name="T23" fmla="*/ 0 h 231"/>
                              <a:gd name="T24" fmla="*/ 354 w 391"/>
                              <a:gd name="T25" fmla="*/ 2 h 231"/>
                              <a:gd name="T26" fmla="*/ 362 w 391"/>
                              <a:gd name="T27" fmla="*/ 4 h 231"/>
                              <a:gd name="T28" fmla="*/ 368 w 391"/>
                              <a:gd name="T29" fmla="*/ 6 h 231"/>
                              <a:gd name="T30" fmla="*/ 373 w 391"/>
                              <a:gd name="T31" fmla="*/ 10 h 231"/>
                              <a:gd name="T32" fmla="*/ 378 w 391"/>
                              <a:gd name="T33" fmla="*/ 14 h 231"/>
                              <a:gd name="T34" fmla="*/ 383 w 391"/>
                              <a:gd name="T35" fmla="*/ 20 h 231"/>
                              <a:gd name="T36" fmla="*/ 386 w 391"/>
                              <a:gd name="T37" fmla="*/ 24 h 231"/>
                              <a:gd name="T38" fmla="*/ 389 w 391"/>
                              <a:gd name="T39" fmla="*/ 30 h 231"/>
                              <a:gd name="T40" fmla="*/ 391 w 391"/>
                              <a:gd name="T41" fmla="*/ 37 h 231"/>
                              <a:gd name="T42" fmla="*/ 299 w 391"/>
                              <a:gd name="T43" fmla="*/ 84 h 231"/>
                              <a:gd name="T44" fmla="*/ 299 w 391"/>
                              <a:gd name="T45" fmla="*/ 231 h 231"/>
                              <a:gd name="T46" fmla="*/ 273 w 391"/>
                              <a:gd name="T47" fmla="*/ 231 h 231"/>
                              <a:gd name="T48" fmla="*/ 273 w 391"/>
                              <a:gd name="T49" fmla="*/ 72 h 231"/>
                              <a:gd name="T50" fmla="*/ 118 w 391"/>
                              <a:gd name="T51" fmla="*/ 72 h 231"/>
                              <a:gd name="T52" fmla="*/ 118 w 391"/>
                              <a:gd name="T53" fmla="*/ 231 h 231"/>
                              <a:gd name="T54" fmla="*/ 93 w 391"/>
                              <a:gd name="T55" fmla="*/ 229 h 2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391" h="231">
                                <a:moveTo>
                                  <a:pt x="93" y="229"/>
                                </a:moveTo>
                                <a:lnTo>
                                  <a:pt x="93" y="86"/>
                                </a:lnTo>
                                <a:lnTo>
                                  <a:pt x="0" y="41"/>
                                </a:lnTo>
                                <a:lnTo>
                                  <a:pt x="2" y="33"/>
                                </a:lnTo>
                                <a:lnTo>
                                  <a:pt x="6" y="24"/>
                                </a:lnTo>
                                <a:lnTo>
                                  <a:pt x="11" y="17"/>
                                </a:lnTo>
                                <a:lnTo>
                                  <a:pt x="16" y="12"/>
                                </a:lnTo>
                                <a:lnTo>
                                  <a:pt x="23" y="7"/>
                                </a:lnTo>
                                <a:lnTo>
                                  <a:pt x="30" y="4"/>
                                </a:lnTo>
                                <a:lnTo>
                                  <a:pt x="37" y="2"/>
                                </a:lnTo>
                                <a:lnTo>
                                  <a:pt x="41" y="0"/>
                                </a:lnTo>
                                <a:lnTo>
                                  <a:pt x="349" y="0"/>
                                </a:lnTo>
                                <a:lnTo>
                                  <a:pt x="354" y="2"/>
                                </a:lnTo>
                                <a:lnTo>
                                  <a:pt x="362" y="4"/>
                                </a:lnTo>
                                <a:lnTo>
                                  <a:pt x="368" y="6"/>
                                </a:lnTo>
                                <a:lnTo>
                                  <a:pt x="373" y="10"/>
                                </a:lnTo>
                                <a:lnTo>
                                  <a:pt x="378" y="14"/>
                                </a:lnTo>
                                <a:lnTo>
                                  <a:pt x="383" y="20"/>
                                </a:lnTo>
                                <a:lnTo>
                                  <a:pt x="386" y="24"/>
                                </a:lnTo>
                                <a:lnTo>
                                  <a:pt x="389" y="30"/>
                                </a:lnTo>
                                <a:lnTo>
                                  <a:pt x="391" y="37"/>
                                </a:lnTo>
                                <a:lnTo>
                                  <a:pt x="299" y="84"/>
                                </a:lnTo>
                                <a:lnTo>
                                  <a:pt x="299" y="231"/>
                                </a:lnTo>
                                <a:lnTo>
                                  <a:pt x="273" y="231"/>
                                </a:lnTo>
                                <a:lnTo>
                                  <a:pt x="273" y="72"/>
                                </a:lnTo>
                                <a:lnTo>
                                  <a:pt x="118" y="72"/>
                                </a:lnTo>
                                <a:lnTo>
                                  <a:pt x="118" y="231"/>
                                </a:lnTo>
                                <a:lnTo>
                                  <a:pt x="93" y="229"/>
                                </a:lnTo>
                                <a:close/>
                              </a:path>
                            </a:pathLst>
                          </a:custGeom>
                          <a:solidFill>
                            <a:srgbClr val="008080"/>
                          </a:solidFill>
                          <a:ln w="1270">
                            <a:solidFill>
                              <a:srgbClr val="000000"/>
                            </a:solidFill>
                            <a:prstDash val="solid"/>
                            <a:round/>
                            <a:headEnd/>
                            <a:tailEnd/>
                          </a:ln>
                        </wps:spPr>
                        <wps:bodyPr rot="0" vert="horz" wrap="square" lIns="91440" tIns="45720" rIns="91440" bIns="45720" anchor="t" anchorCtr="0" upright="1">
                          <a:noAutofit/>
                        </wps:bodyPr>
                      </wps:wsp>
                      <wps:wsp>
                        <wps:cNvPr id="1071" name="Rectangle 308"/>
                        <wps:cNvSpPr>
                          <a:spLocks noChangeArrowheads="1"/>
                        </wps:cNvSpPr>
                        <wps:spPr bwMode="auto">
                          <a:xfrm>
                            <a:off x="187325" y="6426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2" name="Rectangle 309"/>
                        <wps:cNvSpPr>
                          <a:spLocks noChangeArrowheads="1"/>
                        </wps:cNvSpPr>
                        <wps:spPr bwMode="auto">
                          <a:xfrm>
                            <a:off x="187325" y="645160"/>
                            <a:ext cx="28575" cy="1778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3" name="Rectangle 310"/>
                        <wps:cNvSpPr>
                          <a:spLocks noChangeArrowheads="1"/>
                        </wps:cNvSpPr>
                        <wps:spPr bwMode="auto">
                          <a:xfrm>
                            <a:off x="230505" y="6426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4" name="Rectangle 311"/>
                        <wps:cNvSpPr>
                          <a:spLocks noChangeArrowheads="1"/>
                        </wps:cNvSpPr>
                        <wps:spPr bwMode="auto">
                          <a:xfrm>
                            <a:off x="230505" y="645160"/>
                            <a:ext cx="28575" cy="1778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5" name="Rectangle 312"/>
                        <wps:cNvSpPr>
                          <a:spLocks noChangeArrowheads="1"/>
                        </wps:cNvSpPr>
                        <wps:spPr bwMode="auto">
                          <a:xfrm>
                            <a:off x="273685" y="6426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6" name="Rectangle 313"/>
                        <wps:cNvSpPr>
                          <a:spLocks noChangeArrowheads="1"/>
                        </wps:cNvSpPr>
                        <wps:spPr bwMode="auto">
                          <a:xfrm>
                            <a:off x="273685" y="645160"/>
                            <a:ext cx="28575" cy="1778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7" name="Rectangle 314"/>
                        <wps:cNvSpPr>
                          <a:spLocks noChangeArrowheads="1"/>
                        </wps:cNvSpPr>
                        <wps:spPr bwMode="auto">
                          <a:xfrm>
                            <a:off x="187325" y="61214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8" name="Rectangle 315"/>
                        <wps:cNvSpPr>
                          <a:spLocks noChangeArrowheads="1"/>
                        </wps:cNvSpPr>
                        <wps:spPr bwMode="auto">
                          <a:xfrm>
                            <a:off x="187325" y="615315"/>
                            <a:ext cx="28575" cy="1651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79" name="Rectangle 316"/>
                        <wps:cNvSpPr>
                          <a:spLocks noChangeArrowheads="1"/>
                        </wps:cNvSpPr>
                        <wps:spPr bwMode="auto">
                          <a:xfrm>
                            <a:off x="187325" y="58102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0" name="Rectangle 317"/>
                        <wps:cNvSpPr>
                          <a:spLocks noChangeArrowheads="1"/>
                        </wps:cNvSpPr>
                        <wps:spPr bwMode="auto">
                          <a:xfrm>
                            <a:off x="187325" y="58483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1" name="Rectangle 318"/>
                        <wps:cNvSpPr>
                          <a:spLocks noChangeArrowheads="1"/>
                        </wps:cNvSpPr>
                        <wps:spPr bwMode="auto">
                          <a:xfrm>
                            <a:off x="187325" y="55054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2" name="Rectangle 319"/>
                        <wps:cNvSpPr>
                          <a:spLocks noChangeArrowheads="1"/>
                        </wps:cNvSpPr>
                        <wps:spPr bwMode="auto">
                          <a:xfrm>
                            <a:off x="187325" y="5537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3" name="Rectangle 320"/>
                        <wps:cNvSpPr>
                          <a:spLocks noChangeArrowheads="1"/>
                        </wps:cNvSpPr>
                        <wps:spPr bwMode="auto">
                          <a:xfrm>
                            <a:off x="230505" y="61214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4" name="Rectangle 321"/>
                        <wps:cNvSpPr>
                          <a:spLocks noChangeArrowheads="1"/>
                        </wps:cNvSpPr>
                        <wps:spPr bwMode="auto">
                          <a:xfrm>
                            <a:off x="230505" y="615315"/>
                            <a:ext cx="28575" cy="1651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5" name="Rectangle 322"/>
                        <wps:cNvSpPr>
                          <a:spLocks noChangeArrowheads="1"/>
                        </wps:cNvSpPr>
                        <wps:spPr bwMode="auto">
                          <a:xfrm>
                            <a:off x="230505" y="58102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6" name="Rectangle 323"/>
                        <wps:cNvSpPr>
                          <a:spLocks noChangeArrowheads="1"/>
                        </wps:cNvSpPr>
                        <wps:spPr bwMode="auto">
                          <a:xfrm>
                            <a:off x="230505" y="58483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7" name="Rectangle 324"/>
                        <wps:cNvSpPr>
                          <a:spLocks noChangeArrowheads="1"/>
                        </wps:cNvSpPr>
                        <wps:spPr bwMode="auto">
                          <a:xfrm>
                            <a:off x="230505" y="55054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8" name="Rectangle 325"/>
                        <wps:cNvSpPr>
                          <a:spLocks noChangeArrowheads="1"/>
                        </wps:cNvSpPr>
                        <wps:spPr bwMode="auto">
                          <a:xfrm>
                            <a:off x="230505" y="5537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89" name="Rectangle 326"/>
                        <wps:cNvSpPr>
                          <a:spLocks noChangeArrowheads="1"/>
                        </wps:cNvSpPr>
                        <wps:spPr bwMode="auto">
                          <a:xfrm>
                            <a:off x="273685" y="61214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0" name="Rectangle 327"/>
                        <wps:cNvSpPr>
                          <a:spLocks noChangeArrowheads="1"/>
                        </wps:cNvSpPr>
                        <wps:spPr bwMode="auto">
                          <a:xfrm>
                            <a:off x="273685" y="615315"/>
                            <a:ext cx="28575" cy="16510"/>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1" name="Rectangle 328"/>
                        <wps:cNvSpPr>
                          <a:spLocks noChangeArrowheads="1"/>
                        </wps:cNvSpPr>
                        <wps:spPr bwMode="auto">
                          <a:xfrm>
                            <a:off x="273685" y="58102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2" name="Rectangle 329"/>
                        <wps:cNvSpPr>
                          <a:spLocks noChangeArrowheads="1"/>
                        </wps:cNvSpPr>
                        <wps:spPr bwMode="auto">
                          <a:xfrm>
                            <a:off x="273685" y="58483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3" name="Rectangle 330"/>
                        <wps:cNvSpPr>
                          <a:spLocks noChangeArrowheads="1"/>
                        </wps:cNvSpPr>
                        <wps:spPr bwMode="auto">
                          <a:xfrm>
                            <a:off x="273685" y="550545"/>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4" name="Rectangle 331"/>
                        <wps:cNvSpPr>
                          <a:spLocks noChangeArrowheads="1"/>
                        </wps:cNvSpPr>
                        <wps:spPr bwMode="auto">
                          <a:xfrm>
                            <a:off x="273685" y="553720"/>
                            <a:ext cx="28575" cy="17145"/>
                          </a:xfrm>
                          <a:prstGeom prst="rect">
                            <a:avLst/>
                          </a:prstGeom>
                          <a:solidFill>
                            <a:srgbClr val="C0FFF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095" name="Oval 332"/>
                        <wps:cNvSpPr>
                          <a:spLocks noChangeArrowheads="1"/>
                        </wps:cNvSpPr>
                        <wps:spPr bwMode="auto">
                          <a:xfrm>
                            <a:off x="47625" y="373380"/>
                            <a:ext cx="111125" cy="105410"/>
                          </a:xfrm>
                          <a:prstGeom prst="ellipse">
                            <a:avLst/>
                          </a:prstGeom>
                          <a:solidFill>
                            <a:srgbClr val="00C0C0"/>
                          </a:solidFill>
                          <a:ln w="1270">
                            <a:solidFill>
                              <a:srgbClr val="000000"/>
                            </a:solidFill>
                            <a:prstDash val="solid"/>
                            <a:round/>
                            <a:headEnd/>
                            <a:tailEnd/>
                          </a:ln>
                        </wps:spPr>
                        <wps:bodyPr rot="0" vert="horz" wrap="square" lIns="91440" tIns="45720" rIns="91440" bIns="45720" anchor="t" anchorCtr="0" upright="1">
                          <a:noAutofit/>
                        </wps:bodyPr>
                      </wps:wsp>
                      <wps:wsp>
                        <wps:cNvPr id="1096" name="Freeform 333"/>
                        <wps:cNvSpPr>
                          <a:spLocks/>
                        </wps:cNvSpPr>
                        <wps:spPr bwMode="auto">
                          <a:xfrm>
                            <a:off x="46990" y="389890"/>
                            <a:ext cx="36830" cy="76200"/>
                          </a:xfrm>
                          <a:custGeom>
                            <a:avLst/>
                            <a:gdLst>
                              <a:gd name="T0" fmla="*/ 58 w 58"/>
                              <a:gd name="T1" fmla="*/ 16 h 120"/>
                              <a:gd name="T2" fmla="*/ 58 w 58"/>
                              <a:gd name="T3" fmla="*/ 103 h 120"/>
                              <a:gd name="T4" fmla="*/ 24 w 58"/>
                              <a:gd name="T5" fmla="*/ 120 h 120"/>
                              <a:gd name="T6" fmla="*/ 18 w 58"/>
                              <a:gd name="T7" fmla="*/ 113 h 120"/>
                              <a:gd name="T8" fmla="*/ 10 w 58"/>
                              <a:gd name="T9" fmla="*/ 102 h 120"/>
                              <a:gd name="T10" fmla="*/ 6 w 58"/>
                              <a:gd name="T11" fmla="*/ 92 h 120"/>
                              <a:gd name="T12" fmla="*/ 2 w 58"/>
                              <a:gd name="T13" fmla="*/ 82 h 120"/>
                              <a:gd name="T14" fmla="*/ 1 w 58"/>
                              <a:gd name="T15" fmla="*/ 72 h 120"/>
                              <a:gd name="T16" fmla="*/ 0 w 58"/>
                              <a:gd name="T17" fmla="*/ 62 h 120"/>
                              <a:gd name="T18" fmla="*/ 1 w 58"/>
                              <a:gd name="T19" fmla="*/ 52 h 120"/>
                              <a:gd name="T20" fmla="*/ 3 w 58"/>
                              <a:gd name="T21" fmla="*/ 40 h 120"/>
                              <a:gd name="T22" fmla="*/ 7 w 58"/>
                              <a:gd name="T23" fmla="*/ 28 h 120"/>
                              <a:gd name="T24" fmla="*/ 12 w 58"/>
                              <a:gd name="T25" fmla="*/ 18 h 120"/>
                              <a:gd name="T26" fmla="*/ 18 w 58"/>
                              <a:gd name="T27" fmla="*/ 10 h 120"/>
                              <a:gd name="T28" fmla="*/ 26 w 58"/>
                              <a:gd name="T29" fmla="*/ 0 h 120"/>
                              <a:gd name="T30" fmla="*/ 58 w 58"/>
                              <a:gd name="T31" fmla="*/ 16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8" h="120">
                                <a:moveTo>
                                  <a:pt x="58" y="16"/>
                                </a:moveTo>
                                <a:lnTo>
                                  <a:pt x="58" y="103"/>
                                </a:lnTo>
                                <a:lnTo>
                                  <a:pt x="24" y="120"/>
                                </a:lnTo>
                                <a:lnTo>
                                  <a:pt x="18" y="113"/>
                                </a:lnTo>
                                <a:lnTo>
                                  <a:pt x="10" y="102"/>
                                </a:lnTo>
                                <a:lnTo>
                                  <a:pt x="6" y="92"/>
                                </a:lnTo>
                                <a:lnTo>
                                  <a:pt x="2" y="82"/>
                                </a:lnTo>
                                <a:lnTo>
                                  <a:pt x="1" y="72"/>
                                </a:lnTo>
                                <a:lnTo>
                                  <a:pt x="0" y="62"/>
                                </a:lnTo>
                                <a:lnTo>
                                  <a:pt x="1" y="52"/>
                                </a:lnTo>
                                <a:lnTo>
                                  <a:pt x="3" y="40"/>
                                </a:lnTo>
                                <a:lnTo>
                                  <a:pt x="7" y="28"/>
                                </a:lnTo>
                                <a:lnTo>
                                  <a:pt x="12" y="18"/>
                                </a:lnTo>
                                <a:lnTo>
                                  <a:pt x="18" y="10"/>
                                </a:lnTo>
                                <a:lnTo>
                                  <a:pt x="26" y="0"/>
                                </a:lnTo>
                                <a:lnTo>
                                  <a:pt x="58" y="16"/>
                                </a:lnTo>
                                <a:close/>
                              </a:path>
                            </a:pathLst>
                          </a:custGeom>
                          <a:solidFill>
                            <a:srgbClr val="008080"/>
                          </a:solidFill>
                          <a:ln w="1270">
                            <a:solidFill>
                              <a:srgbClr val="000000"/>
                            </a:solidFill>
                            <a:prstDash val="solid"/>
                            <a:round/>
                            <a:headEnd/>
                            <a:tailEnd/>
                          </a:ln>
                        </wps:spPr>
                        <wps:bodyPr rot="0" vert="horz" wrap="square" lIns="91440" tIns="45720" rIns="91440" bIns="45720" anchor="t" anchorCtr="0" upright="1">
                          <a:noAutofit/>
                        </wps:bodyPr>
                      </wps:wsp>
                      <wps:wsp>
                        <wps:cNvPr id="1097" name="Oval 334"/>
                        <wps:cNvSpPr>
                          <a:spLocks noChangeArrowheads="1"/>
                        </wps:cNvSpPr>
                        <wps:spPr bwMode="auto">
                          <a:xfrm>
                            <a:off x="335915" y="373380"/>
                            <a:ext cx="111125" cy="105410"/>
                          </a:xfrm>
                          <a:prstGeom prst="ellipse">
                            <a:avLst/>
                          </a:prstGeom>
                          <a:solidFill>
                            <a:srgbClr val="00C0C0"/>
                          </a:solidFill>
                          <a:ln w="1270">
                            <a:solidFill>
                              <a:srgbClr val="000000"/>
                            </a:solidFill>
                            <a:prstDash val="solid"/>
                            <a:round/>
                            <a:headEnd/>
                            <a:tailEnd/>
                          </a:ln>
                        </wps:spPr>
                        <wps:bodyPr rot="0" vert="horz" wrap="square" lIns="91440" tIns="45720" rIns="91440" bIns="45720" anchor="t" anchorCtr="0" upright="1">
                          <a:noAutofit/>
                        </wps:bodyPr>
                      </wps:wsp>
                      <wps:wsp>
                        <wps:cNvPr id="1098" name="Freeform 335"/>
                        <wps:cNvSpPr>
                          <a:spLocks/>
                        </wps:cNvSpPr>
                        <wps:spPr bwMode="auto">
                          <a:xfrm>
                            <a:off x="415290" y="389890"/>
                            <a:ext cx="36830" cy="76200"/>
                          </a:xfrm>
                          <a:custGeom>
                            <a:avLst/>
                            <a:gdLst>
                              <a:gd name="T0" fmla="*/ 0 w 58"/>
                              <a:gd name="T1" fmla="*/ 16 h 120"/>
                              <a:gd name="T2" fmla="*/ 0 w 58"/>
                              <a:gd name="T3" fmla="*/ 103 h 120"/>
                              <a:gd name="T4" fmla="*/ 33 w 58"/>
                              <a:gd name="T5" fmla="*/ 120 h 120"/>
                              <a:gd name="T6" fmla="*/ 40 w 58"/>
                              <a:gd name="T7" fmla="*/ 113 h 120"/>
                              <a:gd name="T8" fmla="*/ 48 w 58"/>
                              <a:gd name="T9" fmla="*/ 102 h 120"/>
                              <a:gd name="T10" fmla="*/ 52 w 58"/>
                              <a:gd name="T11" fmla="*/ 92 h 120"/>
                              <a:gd name="T12" fmla="*/ 56 w 58"/>
                              <a:gd name="T13" fmla="*/ 82 h 120"/>
                              <a:gd name="T14" fmla="*/ 57 w 58"/>
                              <a:gd name="T15" fmla="*/ 72 h 120"/>
                              <a:gd name="T16" fmla="*/ 58 w 58"/>
                              <a:gd name="T17" fmla="*/ 62 h 120"/>
                              <a:gd name="T18" fmla="*/ 57 w 58"/>
                              <a:gd name="T19" fmla="*/ 52 h 120"/>
                              <a:gd name="T20" fmla="*/ 55 w 58"/>
                              <a:gd name="T21" fmla="*/ 40 h 120"/>
                              <a:gd name="T22" fmla="*/ 51 w 58"/>
                              <a:gd name="T23" fmla="*/ 28 h 120"/>
                              <a:gd name="T24" fmla="*/ 47 w 58"/>
                              <a:gd name="T25" fmla="*/ 18 h 120"/>
                              <a:gd name="T26" fmla="*/ 40 w 58"/>
                              <a:gd name="T27" fmla="*/ 10 h 120"/>
                              <a:gd name="T28" fmla="*/ 32 w 58"/>
                              <a:gd name="T29" fmla="*/ 0 h 120"/>
                              <a:gd name="T30" fmla="*/ 0 w 58"/>
                              <a:gd name="T31" fmla="*/ 16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8" h="120">
                                <a:moveTo>
                                  <a:pt x="0" y="16"/>
                                </a:moveTo>
                                <a:lnTo>
                                  <a:pt x="0" y="103"/>
                                </a:lnTo>
                                <a:lnTo>
                                  <a:pt x="33" y="120"/>
                                </a:lnTo>
                                <a:lnTo>
                                  <a:pt x="40" y="113"/>
                                </a:lnTo>
                                <a:lnTo>
                                  <a:pt x="48" y="102"/>
                                </a:lnTo>
                                <a:lnTo>
                                  <a:pt x="52" y="92"/>
                                </a:lnTo>
                                <a:lnTo>
                                  <a:pt x="56" y="82"/>
                                </a:lnTo>
                                <a:lnTo>
                                  <a:pt x="57" y="72"/>
                                </a:lnTo>
                                <a:lnTo>
                                  <a:pt x="58" y="62"/>
                                </a:lnTo>
                                <a:lnTo>
                                  <a:pt x="57" y="52"/>
                                </a:lnTo>
                                <a:lnTo>
                                  <a:pt x="55" y="40"/>
                                </a:lnTo>
                                <a:lnTo>
                                  <a:pt x="51" y="28"/>
                                </a:lnTo>
                                <a:lnTo>
                                  <a:pt x="47" y="18"/>
                                </a:lnTo>
                                <a:lnTo>
                                  <a:pt x="40" y="10"/>
                                </a:lnTo>
                                <a:lnTo>
                                  <a:pt x="32" y="0"/>
                                </a:lnTo>
                                <a:lnTo>
                                  <a:pt x="0" y="16"/>
                                </a:lnTo>
                                <a:close/>
                              </a:path>
                            </a:pathLst>
                          </a:custGeom>
                          <a:solidFill>
                            <a:srgbClr val="008080"/>
                          </a:solidFill>
                          <a:ln w="1270">
                            <a:solidFill>
                              <a:srgbClr val="000000"/>
                            </a:solidFill>
                            <a:prstDash val="solid"/>
                            <a:round/>
                            <a:headEnd/>
                            <a:tailEnd/>
                          </a:ln>
                        </wps:spPr>
                        <wps:bodyPr rot="0" vert="horz" wrap="square" lIns="91440" tIns="45720" rIns="91440" bIns="45720" anchor="t" anchorCtr="0" upright="1">
                          <a:noAutofit/>
                        </wps:bodyPr>
                      </wps:wsp>
                      <wps:wsp>
                        <wps:cNvPr id="1099" name="Rectangle 336"/>
                        <wps:cNvSpPr>
                          <a:spLocks noChangeArrowheads="1"/>
                        </wps:cNvSpPr>
                        <wps:spPr bwMode="auto">
                          <a:xfrm>
                            <a:off x="83820" y="400685"/>
                            <a:ext cx="327025" cy="50165"/>
                          </a:xfrm>
                          <a:prstGeom prst="rect">
                            <a:avLst/>
                          </a:prstGeom>
                          <a:solidFill>
                            <a:srgbClr val="00E0E0"/>
                          </a:solidFill>
                          <a:ln w="1270">
                            <a:solidFill>
                              <a:srgbClr val="000000"/>
                            </a:solidFill>
                            <a:prstDash val="solid"/>
                            <a:miter lim="800000"/>
                            <a:headEnd/>
                            <a:tailEnd/>
                          </a:ln>
                        </wps:spPr>
                        <wps:bodyPr rot="0" vert="horz" wrap="square" lIns="91440" tIns="45720" rIns="91440" bIns="45720" anchor="t" anchorCtr="0" upright="1">
                          <a:noAutofit/>
                        </wps:bodyPr>
                      </wps:wsp>
                      <wpg:wgp>
                        <wpg:cNvPr id="1100" name="Group 472"/>
                        <wpg:cNvGrpSpPr>
                          <a:grpSpLocks/>
                        </wpg:cNvGrpSpPr>
                        <wpg:grpSpPr bwMode="auto">
                          <a:xfrm>
                            <a:off x="7620" y="1426845"/>
                            <a:ext cx="500380" cy="358775"/>
                            <a:chOff x="12" y="2247"/>
                            <a:chExt cx="788" cy="565"/>
                          </a:xfrm>
                        </wpg:grpSpPr>
                        <wps:wsp>
                          <wps:cNvPr id="1101" name="Rectangle 337"/>
                          <wps:cNvSpPr>
                            <a:spLocks noChangeArrowheads="1"/>
                          </wps:cNvSpPr>
                          <wps:spPr bwMode="auto">
                            <a:xfrm>
                              <a:off x="164" y="2589"/>
                              <a:ext cx="502" cy="136"/>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02" name="Freeform 338"/>
                          <wps:cNvSpPr>
                            <a:spLocks/>
                          </wps:cNvSpPr>
                          <wps:spPr bwMode="auto">
                            <a:xfrm>
                              <a:off x="165" y="2547"/>
                              <a:ext cx="501" cy="41"/>
                            </a:xfrm>
                            <a:custGeom>
                              <a:avLst/>
                              <a:gdLst>
                                <a:gd name="T0" fmla="*/ 0 w 501"/>
                                <a:gd name="T1" fmla="*/ 41 h 41"/>
                                <a:gd name="T2" fmla="*/ 501 w 501"/>
                                <a:gd name="T3" fmla="*/ 41 h 41"/>
                                <a:gd name="T4" fmla="*/ 454 w 501"/>
                                <a:gd name="T5" fmla="*/ 0 h 41"/>
                                <a:gd name="T6" fmla="*/ 53 w 501"/>
                                <a:gd name="T7" fmla="*/ 0 h 41"/>
                                <a:gd name="T8" fmla="*/ 0 w 501"/>
                                <a:gd name="T9" fmla="*/ 41 h 41"/>
                              </a:gdLst>
                              <a:ahLst/>
                              <a:cxnLst>
                                <a:cxn ang="0">
                                  <a:pos x="T0" y="T1"/>
                                </a:cxn>
                                <a:cxn ang="0">
                                  <a:pos x="T2" y="T3"/>
                                </a:cxn>
                                <a:cxn ang="0">
                                  <a:pos x="T4" y="T5"/>
                                </a:cxn>
                                <a:cxn ang="0">
                                  <a:pos x="T6" y="T7"/>
                                </a:cxn>
                                <a:cxn ang="0">
                                  <a:pos x="T8" y="T9"/>
                                </a:cxn>
                              </a:cxnLst>
                              <a:rect l="0" t="0" r="r" b="b"/>
                              <a:pathLst>
                                <a:path w="501" h="41">
                                  <a:moveTo>
                                    <a:pt x="0" y="41"/>
                                  </a:moveTo>
                                  <a:lnTo>
                                    <a:pt x="501" y="41"/>
                                  </a:lnTo>
                                  <a:lnTo>
                                    <a:pt x="454" y="0"/>
                                  </a:lnTo>
                                  <a:lnTo>
                                    <a:pt x="53" y="0"/>
                                  </a:lnTo>
                                  <a:lnTo>
                                    <a:pt x="0" y="41"/>
                                  </a:lnTo>
                                  <a:close/>
                                </a:path>
                              </a:pathLst>
                            </a:custGeom>
                            <a:solidFill>
                              <a:srgbClr val="C0C0C0"/>
                            </a:solidFill>
                            <a:ln w="1270">
                              <a:solidFill>
                                <a:srgbClr val="000000"/>
                              </a:solidFill>
                              <a:prstDash val="solid"/>
                              <a:round/>
                              <a:headEnd/>
                              <a:tailEnd/>
                            </a:ln>
                          </wps:spPr>
                          <wps:bodyPr rot="0" vert="horz" wrap="square" lIns="91440" tIns="45720" rIns="91440" bIns="45720" anchor="t" anchorCtr="0" upright="1">
                            <a:noAutofit/>
                          </wps:bodyPr>
                        </wps:wsp>
                        <wps:wsp>
                          <wps:cNvPr id="1103" name="Line 339"/>
                          <wps:cNvCnPr/>
                          <wps:spPr bwMode="auto">
                            <a:xfrm>
                              <a:off x="174" y="2581"/>
                              <a:ext cx="485"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4" name="Rectangle 340"/>
                          <wps:cNvSpPr>
                            <a:spLocks noChangeArrowheads="1"/>
                          </wps:cNvSpPr>
                          <wps:spPr bwMode="auto">
                            <a:xfrm>
                              <a:off x="18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5" name="Rectangle 341"/>
                          <wps:cNvSpPr>
                            <a:spLocks noChangeArrowheads="1"/>
                          </wps:cNvSpPr>
                          <wps:spPr bwMode="auto">
                            <a:xfrm>
                              <a:off x="192"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6" name="Rectangle 342"/>
                          <wps:cNvSpPr>
                            <a:spLocks noChangeArrowheads="1"/>
                          </wps:cNvSpPr>
                          <wps:spPr bwMode="auto">
                            <a:xfrm>
                              <a:off x="200"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 name="Rectangle 343"/>
                          <wps:cNvSpPr>
                            <a:spLocks noChangeArrowheads="1"/>
                          </wps:cNvSpPr>
                          <wps:spPr bwMode="auto">
                            <a:xfrm>
                              <a:off x="207"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8" name="Rectangle 344"/>
                          <wps:cNvSpPr>
                            <a:spLocks noChangeArrowheads="1"/>
                          </wps:cNvSpPr>
                          <wps:spPr bwMode="auto">
                            <a:xfrm>
                              <a:off x="215"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9" name="Rectangle 345"/>
                          <wps:cNvSpPr>
                            <a:spLocks noChangeArrowheads="1"/>
                          </wps:cNvSpPr>
                          <wps:spPr bwMode="auto">
                            <a:xfrm>
                              <a:off x="222"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0" name="Rectangle 346"/>
                          <wps:cNvSpPr>
                            <a:spLocks noChangeArrowheads="1"/>
                          </wps:cNvSpPr>
                          <wps:spPr bwMode="auto">
                            <a:xfrm>
                              <a:off x="229"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1" name="Rectangle 347"/>
                          <wps:cNvSpPr>
                            <a:spLocks noChangeArrowheads="1"/>
                          </wps:cNvSpPr>
                          <wps:spPr bwMode="auto">
                            <a:xfrm>
                              <a:off x="237"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2" name="Rectangle 348"/>
                          <wps:cNvSpPr>
                            <a:spLocks noChangeArrowheads="1"/>
                          </wps:cNvSpPr>
                          <wps:spPr bwMode="auto">
                            <a:xfrm>
                              <a:off x="245"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3" name="Rectangle 349"/>
                          <wps:cNvSpPr>
                            <a:spLocks noChangeArrowheads="1"/>
                          </wps:cNvSpPr>
                          <wps:spPr bwMode="auto">
                            <a:xfrm>
                              <a:off x="252"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4" name="Rectangle 350"/>
                          <wps:cNvSpPr>
                            <a:spLocks noChangeArrowheads="1"/>
                          </wps:cNvSpPr>
                          <wps:spPr bwMode="auto">
                            <a:xfrm>
                              <a:off x="259"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5" name="Rectangle 351"/>
                          <wps:cNvSpPr>
                            <a:spLocks noChangeArrowheads="1"/>
                          </wps:cNvSpPr>
                          <wps:spPr bwMode="auto">
                            <a:xfrm>
                              <a:off x="267"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6" name="Rectangle 352"/>
                          <wps:cNvSpPr>
                            <a:spLocks noChangeArrowheads="1"/>
                          </wps:cNvSpPr>
                          <wps:spPr bwMode="auto">
                            <a:xfrm>
                              <a:off x="274"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7" name="Rectangle 353"/>
                          <wps:cNvSpPr>
                            <a:spLocks noChangeArrowheads="1"/>
                          </wps:cNvSpPr>
                          <wps:spPr bwMode="auto">
                            <a:xfrm>
                              <a:off x="281"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8" name="Rectangle 354"/>
                          <wps:cNvSpPr>
                            <a:spLocks noChangeArrowheads="1"/>
                          </wps:cNvSpPr>
                          <wps:spPr bwMode="auto">
                            <a:xfrm>
                              <a:off x="289"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9" name="Rectangle 355"/>
                          <wps:cNvSpPr>
                            <a:spLocks noChangeArrowheads="1"/>
                          </wps:cNvSpPr>
                          <wps:spPr bwMode="auto">
                            <a:xfrm>
                              <a:off x="296"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0" name="Rectangle 356"/>
                          <wps:cNvSpPr>
                            <a:spLocks noChangeArrowheads="1"/>
                          </wps:cNvSpPr>
                          <wps:spPr bwMode="auto">
                            <a:xfrm>
                              <a:off x="304"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1" name="Rectangle 357"/>
                          <wps:cNvSpPr>
                            <a:spLocks noChangeArrowheads="1"/>
                          </wps:cNvSpPr>
                          <wps:spPr bwMode="auto">
                            <a:xfrm>
                              <a:off x="311"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2" name="Rectangle 358"/>
                          <wps:cNvSpPr>
                            <a:spLocks noChangeArrowheads="1"/>
                          </wps:cNvSpPr>
                          <wps:spPr bwMode="auto">
                            <a:xfrm>
                              <a:off x="319"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3" name="Rectangle 359"/>
                          <wps:cNvSpPr>
                            <a:spLocks noChangeArrowheads="1"/>
                          </wps:cNvSpPr>
                          <wps:spPr bwMode="auto">
                            <a:xfrm>
                              <a:off x="326"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4" name="Rectangle 360"/>
                          <wps:cNvSpPr>
                            <a:spLocks noChangeArrowheads="1"/>
                          </wps:cNvSpPr>
                          <wps:spPr bwMode="auto">
                            <a:xfrm>
                              <a:off x="333"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5" name="Rectangle 361"/>
                          <wps:cNvSpPr>
                            <a:spLocks noChangeArrowheads="1"/>
                          </wps:cNvSpPr>
                          <wps:spPr bwMode="auto">
                            <a:xfrm>
                              <a:off x="341"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6" name="Rectangle 362"/>
                          <wps:cNvSpPr>
                            <a:spLocks noChangeArrowheads="1"/>
                          </wps:cNvSpPr>
                          <wps:spPr bwMode="auto">
                            <a:xfrm>
                              <a:off x="348"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7" name="Rectangle 363"/>
                          <wps:cNvSpPr>
                            <a:spLocks noChangeArrowheads="1"/>
                          </wps:cNvSpPr>
                          <wps:spPr bwMode="auto">
                            <a:xfrm>
                              <a:off x="356"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8" name="Rectangle 364"/>
                          <wps:cNvSpPr>
                            <a:spLocks noChangeArrowheads="1"/>
                          </wps:cNvSpPr>
                          <wps:spPr bwMode="auto">
                            <a:xfrm>
                              <a:off x="363"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9" name="Rectangle 365"/>
                          <wps:cNvSpPr>
                            <a:spLocks noChangeArrowheads="1"/>
                          </wps:cNvSpPr>
                          <wps:spPr bwMode="auto">
                            <a:xfrm>
                              <a:off x="370"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0" name="Rectangle 366"/>
                          <wps:cNvSpPr>
                            <a:spLocks noChangeArrowheads="1"/>
                          </wps:cNvSpPr>
                          <wps:spPr bwMode="auto">
                            <a:xfrm>
                              <a:off x="378"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1" name="Rectangle 367"/>
                          <wps:cNvSpPr>
                            <a:spLocks noChangeArrowheads="1"/>
                          </wps:cNvSpPr>
                          <wps:spPr bwMode="auto">
                            <a:xfrm>
                              <a:off x="38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2" name="Rectangle 368"/>
                          <wps:cNvSpPr>
                            <a:spLocks noChangeArrowheads="1"/>
                          </wps:cNvSpPr>
                          <wps:spPr bwMode="auto">
                            <a:xfrm>
                              <a:off x="393"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 name="Rectangle 369"/>
                          <wps:cNvSpPr>
                            <a:spLocks noChangeArrowheads="1"/>
                          </wps:cNvSpPr>
                          <wps:spPr bwMode="auto">
                            <a:xfrm>
                              <a:off x="400"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4" name="Rectangle 370"/>
                          <wps:cNvSpPr>
                            <a:spLocks noChangeArrowheads="1"/>
                          </wps:cNvSpPr>
                          <wps:spPr bwMode="auto">
                            <a:xfrm>
                              <a:off x="408"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5" name="Rectangle 371"/>
                          <wps:cNvSpPr>
                            <a:spLocks noChangeArrowheads="1"/>
                          </wps:cNvSpPr>
                          <wps:spPr bwMode="auto">
                            <a:xfrm>
                              <a:off x="41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6" name="Rectangle 372"/>
                          <wps:cNvSpPr>
                            <a:spLocks noChangeArrowheads="1"/>
                          </wps:cNvSpPr>
                          <wps:spPr bwMode="auto">
                            <a:xfrm>
                              <a:off x="422"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7" name="Rectangle 373"/>
                          <wps:cNvSpPr>
                            <a:spLocks noChangeArrowheads="1"/>
                          </wps:cNvSpPr>
                          <wps:spPr bwMode="auto">
                            <a:xfrm>
                              <a:off x="430"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8" name="Rectangle 374"/>
                          <wps:cNvSpPr>
                            <a:spLocks noChangeArrowheads="1"/>
                          </wps:cNvSpPr>
                          <wps:spPr bwMode="auto">
                            <a:xfrm>
                              <a:off x="437"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9" name="Rectangle 375"/>
                          <wps:cNvSpPr>
                            <a:spLocks noChangeArrowheads="1"/>
                          </wps:cNvSpPr>
                          <wps:spPr bwMode="auto">
                            <a:xfrm>
                              <a:off x="444"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0" name="Rectangle 376"/>
                          <wps:cNvSpPr>
                            <a:spLocks noChangeArrowheads="1"/>
                          </wps:cNvSpPr>
                          <wps:spPr bwMode="auto">
                            <a:xfrm>
                              <a:off x="452"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1" name="Rectangle 377"/>
                          <wps:cNvSpPr>
                            <a:spLocks noChangeArrowheads="1"/>
                          </wps:cNvSpPr>
                          <wps:spPr bwMode="auto">
                            <a:xfrm>
                              <a:off x="460"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2" name="Rectangle 378"/>
                          <wps:cNvSpPr>
                            <a:spLocks noChangeArrowheads="1"/>
                          </wps:cNvSpPr>
                          <wps:spPr bwMode="auto">
                            <a:xfrm>
                              <a:off x="467"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3" name="Rectangle 379"/>
                          <wps:cNvSpPr>
                            <a:spLocks noChangeArrowheads="1"/>
                          </wps:cNvSpPr>
                          <wps:spPr bwMode="auto">
                            <a:xfrm>
                              <a:off x="474"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4" name="Rectangle 380"/>
                          <wps:cNvSpPr>
                            <a:spLocks noChangeArrowheads="1"/>
                          </wps:cNvSpPr>
                          <wps:spPr bwMode="auto">
                            <a:xfrm>
                              <a:off x="482"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5" name="Rectangle 381"/>
                          <wps:cNvSpPr>
                            <a:spLocks noChangeArrowheads="1"/>
                          </wps:cNvSpPr>
                          <wps:spPr bwMode="auto">
                            <a:xfrm>
                              <a:off x="489"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Rectangle 382"/>
                          <wps:cNvSpPr>
                            <a:spLocks noChangeArrowheads="1"/>
                          </wps:cNvSpPr>
                          <wps:spPr bwMode="auto">
                            <a:xfrm>
                              <a:off x="496"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7" name="Rectangle 383"/>
                          <wps:cNvSpPr>
                            <a:spLocks noChangeArrowheads="1"/>
                          </wps:cNvSpPr>
                          <wps:spPr bwMode="auto">
                            <a:xfrm>
                              <a:off x="504"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8" name="Rectangle 384"/>
                          <wps:cNvSpPr>
                            <a:spLocks noChangeArrowheads="1"/>
                          </wps:cNvSpPr>
                          <wps:spPr bwMode="auto">
                            <a:xfrm>
                              <a:off x="511"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9" name="Rectangle 385"/>
                          <wps:cNvSpPr>
                            <a:spLocks noChangeArrowheads="1"/>
                          </wps:cNvSpPr>
                          <wps:spPr bwMode="auto">
                            <a:xfrm>
                              <a:off x="519"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0" name="Rectangle 386"/>
                          <wps:cNvSpPr>
                            <a:spLocks noChangeArrowheads="1"/>
                          </wps:cNvSpPr>
                          <wps:spPr bwMode="auto">
                            <a:xfrm>
                              <a:off x="526"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1" name="Rectangle 387"/>
                          <wps:cNvSpPr>
                            <a:spLocks noChangeArrowheads="1"/>
                          </wps:cNvSpPr>
                          <wps:spPr bwMode="auto">
                            <a:xfrm>
                              <a:off x="534"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2" name="Rectangle 388"/>
                          <wps:cNvSpPr>
                            <a:spLocks noChangeArrowheads="1"/>
                          </wps:cNvSpPr>
                          <wps:spPr bwMode="auto">
                            <a:xfrm>
                              <a:off x="541"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3" name="Rectangle 389"/>
                          <wps:cNvSpPr>
                            <a:spLocks noChangeArrowheads="1"/>
                          </wps:cNvSpPr>
                          <wps:spPr bwMode="auto">
                            <a:xfrm>
                              <a:off x="548"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4" name="Rectangle 390"/>
                          <wps:cNvSpPr>
                            <a:spLocks noChangeArrowheads="1"/>
                          </wps:cNvSpPr>
                          <wps:spPr bwMode="auto">
                            <a:xfrm>
                              <a:off x="556"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391"/>
                          <wps:cNvSpPr>
                            <a:spLocks noChangeArrowheads="1"/>
                          </wps:cNvSpPr>
                          <wps:spPr bwMode="auto">
                            <a:xfrm>
                              <a:off x="563"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6" name="Rectangle 392"/>
                          <wps:cNvSpPr>
                            <a:spLocks noChangeArrowheads="1"/>
                          </wps:cNvSpPr>
                          <wps:spPr bwMode="auto">
                            <a:xfrm>
                              <a:off x="571"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7" name="Rectangle 393"/>
                          <wps:cNvSpPr>
                            <a:spLocks noChangeArrowheads="1"/>
                          </wps:cNvSpPr>
                          <wps:spPr bwMode="auto">
                            <a:xfrm>
                              <a:off x="578"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Rectangle 394"/>
                          <wps:cNvSpPr>
                            <a:spLocks noChangeArrowheads="1"/>
                          </wps:cNvSpPr>
                          <wps:spPr bwMode="auto">
                            <a:xfrm>
                              <a:off x="58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9" name="Rectangle 395"/>
                          <wps:cNvSpPr>
                            <a:spLocks noChangeArrowheads="1"/>
                          </wps:cNvSpPr>
                          <wps:spPr bwMode="auto">
                            <a:xfrm>
                              <a:off x="593"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0" name="Rectangle 396"/>
                          <wps:cNvSpPr>
                            <a:spLocks noChangeArrowheads="1"/>
                          </wps:cNvSpPr>
                          <wps:spPr bwMode="auto">
                            <a:xfrm>
                              <a:off x="600"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Rectangle 397"/>
                          <wps:cNvSpPr>
                            <a:spLocks noChangeArrowheads="1"/>
                          </wps:cNvSpPr>
                          <wps:spPr bwMode="auto">
                            <a:xfrm>
                              <a:off x="608"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2" name="Rectangle 398"/>
                          <wps:cNvSpPr>
                            <a:spLocks noChangeArrowheads="1"/>
                          </wps:cNvSpPr>
                          <wps:spPr bwMode="auto">
                            <a:xfrm>
                              <a:off x="61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3" name="Rectangle 399"/>
                          <wps:cNvSpPr>
                            <a:spLocks noChangeArrowheads="1"/>
                          </wps:cNvSpPr>
                          <wps:spPr bwMode="auto">
                            <a:xfrm>
                              <a:off x="623"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4" name="Rectangle 400"/>
                          <wps:cNvSpPr>
                            <a:spLocks noChangeArrowheads="1"/>
                          </wps:cNvSpPr>
                          <wps:spPr bwMode="auto">
                            <a:xfrm>
                              <a:off x="630"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5" name="Rectangle 401"/>
                          <wps:cNvSpPr>
                            <a:spLocks noChangeArrowheads="1"/>
                          </wps:cNvSpPr>
                          <wps:spPr bwMode="auto">
                            <a:xfrm>
                              <a:off x="638"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6" name="Rectangle 402"/>
                          <wps:cNvSpPr>
                            <a:spLocks noChangeArrowheads="1"/>
                          </wps:cNvSpPr>
                          <wps:spPr bwMode="auto">
                            <a:xfrm>
                              <a:off x="645" y="2690"/>
                              <a:ext cx="4"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7" name="Rectangle 403"/>
                          <wps:cNvSpPr>
                            <a:spLocks noChangeArrowheads="1"/>
                          </wps:cNvSpPr>
                          <wps:spPr bwMode="auto">
                            <a:xfrm>
                              <a:off x="653" y="2690"/>
                              <a:ext cx="3"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8" name="Rectangle 404"/>
                          <wps:cNvSpPr>
                            <a:spLocks noChangeArrowheads="1"/>
                          </wps:cNvSpPr>
                          <wps:spPr bwMode="auto">
                            <a:xfrm>
                              <a:off x="178" y="2599"/>
                              <a:ext cx="103" cy="70"/>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69" name="Rectangle 405"/>
                          <wps:cNvSpPr>
                            <a:spLocks noChangeArrowheads="1"/>
                          </wps:cNvSpPr>
                          <wps:spPr bwMode="auto">
                            <a:xfrm>
                              <a:off x="281" y="2599"/>
                              <a:ext cx="146" cy="70"/>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0" name="Rectangle 406"/>
                          <wps:cNvSpPr>
                            <a:spLocks noChangeArrowheads="1"/>
                          </wps:cNvSpPr>
                          <wps:spPr bwMode="auto">
                            <a:xfrm>
                              <a:off x="427" y="2599"/>
                              <a:ext cx="158" cy="70"/>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1" name="Rectangle 407"/>
                          <wps:cNvSpPr>
                            <a:spLocks noChangeArrowheads="1"/>
                          </wps:cNvSpPr>
                          <wps:spPr bwMode="auto">
                            <a:xfrm>
                              <a:off x="585" y="2599"/>
                              <a:ext cx="69" cy="70"/>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2" name="Rectangle 408"/>
                          <wps:cNvSpPr>
                            <a:spLocks noChangeArrowheads="1"/>
                          </wps:cNvSpPr>
                          <wps:spPr bwMode="auto">
                            <a:xfrm>
                              <a:off x="613" y="2607"/>
                              <a:ext cx="26" cy="34"/>
                            </a:xfrm>
                            <a:prstGeom prst="rect">
                              <a:avLst/>
                            </a:prstGeom>
                            <a:solidFill>
                              <a:srgbClr val="00000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3" name="Rectangle 409"/>
                          <wps:cNvSpPr>
                            <a:spLocks noChangeArrowheads="1"/>
                          </wps:cNvSpPr>
                          <wps:spPr bwMode="auto">
                            <a:xfrm>
                              <a:off x="616" y="2617"/>
                              <a:ext cx="21" cy="6"/>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4" name="Rectangle 410"/>
                          <wps:cNvSpPr>
                            <a:spLocks noChangeArrowheads="1"/>
                          </wps:cNvSpPr>
                          <wps:spPr bwMode="auto">
                            <a:xfrm>
                              <a:off x="592" y="2611"/>
                              <a:ext cx="11" cy="2"/>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5" name="Rectangle 411"/>
                          <wps:cNvSpPr>
                            <a:spLocks noChangeArrowheads="1"/>
                          </wps:cNvSpPr>
                          <wps:spPr bwMode="auto">
                            <a:xfrm>
                              <a:off x="592" y="2629"/>
                              <a:ext cx="11" cy="3"/>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6" name="Rectangle 412"/>
                          <wps:cNvSpPr>
                            <a:spLocks noChangeArrowheads="1"/>
                          </wps:cNvSpPr>
                          <wps:spPr bwMode="auto">
                            <a:xfrm>
                              <a:off x="329" y="2609"/>
                              <a:ext cx="51" cy="25"/>
                            </a:xfrm>
                            <a:prstGeom prst="rect">
                              <a:avLst/>
                            </a:prstGeom>
                            <a:solidFill>
                              <a:srgbClr val="80808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7" name="Rectangle 413"/>
                          <wps:cNvSpPr>
                            <a:spLocks noChangeArrowheads="1"/>
                          </wps:cNvSpPr>
                          <wps:spPr bwMode="auto">
                            <a:xfrm>
                              <a:off x="329" y="2620"/>
                              <a:ext cx="51" cy="14"/>
                            </a:xfrm>
                            <a:prstGeom prst="rect">
                              <a:avLst/>
                            </a:prstGeom>
                            <a:solidFill>
                              <a:srgbClr val="00000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78" name="Rectangle 414"/>
                          <wps:cNvSpPr>
                            <a:spLocks noChangeArrowheads="1"/>
                          </wps:cNvSpPr>
                          <wps:spPr bwMode="auto">
                            <a:xfrm>
                              <a:off x="291" y="2620"/>
                              <a:ext cx="128"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 name="Rectangle 415"/>
                          <wps:cNvSpPr>
                            <a:spLocks noChangeArrowheads="1"/>
                          </wps:cNvSpPr>
                          <wps:spPr bwMode="auto">
                            <a:xfrm>
                              <a:off x="287" y="2610"/>
                              <a:ext cx="12" cy="3"/>
                            </a:xfrm>
                            <a:prstGeom prst="rect">
                              <a:avLst/>
                            </a:prstGeom>
                            <a:solidFill>
                              <a:srgbClr val="00800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80" name="Rectangle 416"/>
                          <wps:cNvSpPr>
                            <a:spLocks noChangeArrowheads="1"/>
                          </wps:cNvSpPr>
                          <wps:spPr bwMode="auto">
                            <a:xfrm>
                              <a:off x="394" y="2642"/>
                              <a:ext cx="17" cy="13"/>
                            </a:xfrm>
                            <a:prstGeom prst="rect">
                              <a:avLst/>
                            </a:prstGeom>
                            <a:solidFill>
                              <a:srgbClr val="00000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81" name="Rectangle 417"/>
                          <wps:cNvSpPr>
                            <a:spLocks noChangeArrowheads="1"/>
                          </wps:cNvSpPr>
                          <wps:spPr bwMode="auto">
                            <a:xfrm>
                              <a:off x="186"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2" name="Rectangle 418"/>
                          <wps:cNvSpPr>
                            <a:spLocks noChangeArrowheads="1"/>
                          </wps:cNvSpPr>
                          <wps:spPr bwMode="auto">
                            <a:xfrm>
                              <a:off x="192"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3" name="Rectangle 419"/>
                          <wps:cNvSpPr>
                            <a:spLocks noChangeArrowheads="1"/>
                          </wps:cNvSpPr>
                          <wps:spPr bwMode="auto">
                            <a:xfrm>
                              <a:off x="198" y="2650"/>
                              <a:ext cx="2"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4" name="Rectangle 420"/>
                          <wps:cNvSpPr>
                            <a:spLocks noChangeArrowheads="1"/>
                          </wps:cNvSpPr>
                          <wps:spPr bwMode="auto">
                            <a:xfrm>
                              <a:off x="203"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5" name="Rectangle 421"/>
                          <wps:cNvSpPr>
                            <a:spLocks noChangeArrowheads="1"/>
                          </wps:cNvSpPr>
                          <wps:spPr bwMode="auto">
                            <a:xfrm>
                              <a:off x="209"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6" name="Rectangle 422"/>
                          <wps:cNvSpPr>
                            <a:spLocks noChangeArrowheads="1"/>
                          </wps:cNvSpPr>
                          <wps:spPr bwMode="auto">
                            <a:xfrm>
                              <a:off x="215" y="2650"/>
                              <a:ext cx="2"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7" name="Rectangle 423"/>
                          <wps:cNvSpPr>
                            <a:spLocks noChangeArrowheads="1"/>
                          </wps:cNvSpPr>
                          <wps:spPr bwMode="auto">
                            <a:xfrm>
                              <a:off x="220"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8" name="Rectangle 424"/>
                          <wps:cNvSpPr>
                            <a:spLocks noChangeArrowheads="1"/>
                          </wps:cNvSpPr>
                          <wps:spPr bwMode="auto">
                            <a:xfrm>
                              <a:off x="226"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9" name="Rectangle 425"/>
                          <wps:cNvSpPr>
                            <a:spLocks noChangeArrowheads="1"/>
                          </wps:cNvSpPr>
                          <wps:spPr bwMode="auto">
                            <a:xfrm>
                              <a:off x="232" y="2650"/>
                              <a:ext cx="2"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0" name="Rectangle 426"/>
                          <wps:cNvSpPr>
                            <a:spLocks noChangeArrowheads="1"/>
                          </wps:cNvSpPr>
                          <wps:spPr bwMode="auto">
                            <a:xfrm>
                              <a:off x="237"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1" name="Rectangle 427"/>
                          <wps:cNvSpPr>
                            <a:spLocks noChangeArrowheads="1"/>
                          </wps:cNvSpPr>
                          <wps:spPr bwMode="auto">
                            <a:xfrm>
                              <a:off x="243"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2" name="Rectangle 428"/>
                          <wps:cNvSpPr>
                            <a:spLocks noChangeArrowheads="1"/>
                          </wps:cNvSpPr>
                          <wps:spPr bwMode="auto">
                            <a:xfrm>
                              <a:off x="248"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3" name="Rectangle 429"/>
                          <wps:cNvSpPr>
                            <a:spLocks noChangeArrowheads="1"/>
                          </wps:cNvSpPr>
                          <wps:spPr bwMode="auto">
                            <a:xfrm>
                              <a:off x="254"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430"/>
                          <wps:cNvSpPr>
                            <a:spLocks noChangeArrowheads="1"/>
                          </wps:cNvSpPr>
                          <wps:spPr bwMode="auto">
                            <a:xfrm>
                              <a:off x="259"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5" name="Rectangle 431"/>
                          <wps:cNvSpPr>
                            <a:spLocks noChangeArrowheads="1"/>
                          </wps:cNvSpPr>
                          <wps:spPr bwMode="auto">
                            <a:xfrm>
                              <a:off x="265" y="2650"/>
                              <a:ext cx="3"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6" name="Rectangle 432"/>
                          <wps:cNvSpPr>
                            <a:spLocks noChangeArrowheads="1"/>
                          </wps:cNvSpPr>
                          <wps:spPr bwMode="auto">
                            <a:xfrm>
                              <a:off x="271" y="2650"/>
                              <a:ext cx="2"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Freeform 433"/>
                          <wps:cNvSpPr>
                            <a:spLocks/>
                          </wps:cNvSpPr>
                          <wps:spPr bwMode="auto">
                            <a:xfrm>
                              <a:off x="178" y="2638"/>
                              <a:ext cx="476" cy="11"/>
                            </a:xfrm>
                            <a:custGeom>
                              <a:avLst/>
                              <a:gdLst>
                                <a:gd name="T0" fmla="*/ 0 w 476"/>
                                <a:gd name="T1" fmla="*/ 8 h 11"/>
                                <a:gd name="T2" fmla="*/ 209 w 476"/>
                                <a:gd name="T3" fmla="*/ 8 h 11"/>
                                <a:gd name="T4" fmla="*/ 209 w 476"/>
                                <a:gd name="T5" fmla="*/ 0 h 11"/>
                                <a:gd name="T6" fmla="*/ 242 w 476"/>
                                <a:gd name="T7" fmla="*/ 0 h 11"/>
                                <a:gd name="T8" fmla="*/ 242 w 476"/>
                                <a:gd name="T9" fmla="*/ 11 h 11"/>
                                <a:gd name="T10" fmla="*/ 476 w 476"/>
                                <a:gd name="T11" fmla="*/ 11 h 11"/>
                              </a:gdLst>
                              <a:ahLst/>
                              <a:cxnLst>
                                <a:cxn ang="0">
                                  <a:pos x="T0" y="T1"/>
                                </a:cxn>
                                <a:cxn ang="0">
                                  <a:pos x="T2" y="T3"/>
                                </a:cxn>
                                <a:cxn ang="0">
                                  <a:pos x="T4" y="T5"/>
                                </a:cxn>
                                <a:cxn ang="0">
                                  <a:pos x="T6" y="T7"/>
                                </a:cxn>
                                <a:cxn ang="0">
                                  <a:pos x="T8" y="T9"/>
                                </a:cxn>
                                <a:cxn ang="0">
                                  <a:pos x="T10" y="T11"/>
                                </a:cxn>
                              </a:cxnLst>
                              <a:rect l="0" t="0" r="r" b="b"/>
                              <a:pathLst>
                                <a:path w="476" h="11">
                                  <a:moveTo>
                                    <a:pt x="0" y="8"/>
                                  </a:moveTo>
                                  <a:lnTo>
                                    <a:pt x="209" y="8"/>
                                  </a:lnTo>
                                  <a:lnTo>
                                    <a:pt x="209" y="0"/>
                                  </a:lnTo>
                                  <a:lnTo>
                                    <a:pt x="242" y="0"/>
                                  </a:lnTo>
                                  <a:lnTo>
                                    <a:pt x="242" y="11"/>
                                  </a:lnTo>
                                  <a:lnTo>
                                    <a:pt x="476" y="11"/>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Rectangle 434"/>
                          <wps:cNvSpPr>
                            <a:spLocks noChangeArrowheads="1"/>
                          </wps:cNvSpPr>
                          <wps:spPr bwMode="auto">
                            <a:xfrm>
                              <a:off x="13" y="2793"/>
                              <a:ext cx="787" cy="19"/>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199" name="Freeform 435"/>
                          <wps:cNvSpPr>
                            <a:spLocks/>
                          </wps:cNvSpPr>
                          <wps:spPr bwMode="auto">
                            <a:xfrm>
                              <a:off x="12" y="2714"/>
                              <a:ext cx="788" cy="79"/>
                            </a:xfrm>
                            <a:custGeom>
                              <a:avLst/>
                              <a:gdLst>
                                <a:gd name="T0" fmla="*/ 0 w 788"/>
                                <a:gd name="T1" fmla="*/ 79 h 79"/>
                                <a:gd name="T2" fmla="*/ 788 w 788"/>
                                <a:gd name="T3" fmla="*/ 79 h 79"/>
                                <a:gd name="T4" fmla="*/ 742 w 788"/>
                                <a:gd name="T5" fmla="*/ 1 h 79"/>
                                <a:gd name="T6" fmla="*/ 57 w 788"/>
                                <a:gd name="T7" fmla="*/ 0 h 79"/>
                                <a:gd name="T8" fmla="*/ 0 w 788"/>
                                <a:gd name="T9" fmla="*/ 79 h 79"/>
                              </a:gdLst>
                              <a:ahLst/>
                              <a:cxnLst>
                                <a:cxn ang="0">
                                  <a:pos x="T0" y="T1"/>
                                </a:cxn>
                                <a:cxn ang="0">
                                  <a:pos x="T2" y="T3"/>
                                </a:cxn>
                                <a:cxn ang="0">
                                  <a:pos x="T4" y="T5"/>
                                </a:cxn>
                                <a:cxn ang="0">
                                  <a:pos x="T6" y="T7"/>
                                </a:cxn>
                                <a:cxn ang="0">
                                  <a:pos x="T8" y="T9"/>
                                </a:cxn>
                              </a:cxnLst>
                              <a:rect l="0" t="0" r="r" b="b"/>
                              <a:pathLst>
                                <a:path w="788" h="79">
                                  <a:moveTo>
                                    <a:pt x="0" y="79"/>
                                  </a:moveTo>
                                  <a:lnTo>
                                    <a:pt x="788" y="79"/>
                                  </a:lnTo>
                                  <a:lnTo>
                                    <a:pt x="742" y="1"/>
                                  </a:lnTo>
                                  <a:lnTo>
                                    <a:pt x="57" y="0"/>
                                  </a:lnTo>
                                  <a:lnTo>
                                    <a:pt x="0" y="79"/>
                                  </a:lnTo>
                                  <a:close/>
                                </a:path>
                              </a:pathLst>
                            </a:custGeom>
                            <a:solidFill>
                              <a:srgbClr val="C0C0C0"/>
                            </a:solidFill>
                            <a:ln w="1270">
                              <a:solidFill>
                                <a:srgbClr val="000000"/>
                              </a:solidFill>
                              <a:prstDash val="solid"/>
                              <a:round/>
                              <a:headEnd/>
                              <a:tailEnd/>
                            </a:ln>
                          </wps:spPr>
                          <wps:bodyPr rot="0" vert="horz" wrap="square" lIns="91440" tIns="45720" rIns="91440" bIns="45720" anchor="t" anchorCtr="0" upright="1">
                            <a:noAutofit/>
                          </wps:bodyPr>
                        </wps:wsp>
                        <wps:wsp>
                          <wps:cNvPr id="1200" name="Freeform 436"/>
                          <wps:cNvSpPr>
                            <a:spLocks/>
                          </wps:cNvSpPr>
                          <wps:spPr bwMode="auto">
                            <a:xfrm>
                              <a:off x="35" y="2723"/>
                              <a:ext cx="739" cy="61"/>
                            </a:xfrm>
                            <a:custGeom>
                              <a:avLst/>
                              <a:gdLst>
                                <a:gd name="T0" fmla="*/ 43 w 739"/>
                                <a:gd name="T1" fmla="*/ 0 h 61"/>
                                <a:gd name="T2" fmla="*/ 0 w 739"/>
                                <a:gd name="T3" fmla="*/ 61 h 61"/>
                                <a:gd name="T4" fmla="*/ 739 w 739"/>
                                <a:gd name="T5" fmla="*/ 61 h 61"/>
                                <a:gd name="T6" fmla="*/ 705 w 739"/>
                                <a:gd name="T7" fmla="*/ 0 h 61"/>
                              </a:gdLst>
                              <a:ahLst/>
                              <a:cxnLst>
                                <a:cxn ang="0">
                                  <a:pos x="T0" y="T1"/>
                                </a:cxn>
                                <a:cxn ang="0">
                                  <a:pos x="T2" y="T3"/>
                                </a:cxn>
                                <a:cxn ang="0">
                                  <a:pos x="T4" y="T5"/>
                                </a:cxn>
                                <a:cxn ang="0">
                                  <a:pos x="T6" y="T7"/>
                                </a:cxn>
                              </a:cxnLst>
                              <a:rect l="0" t="0" r="r" b="b"/>
                              <a:pathLst>
                                <a:path w="739" h="61">
                                  <a:moveTo>
                                    <a:pt x="43" y="0"/>
                                  </a:moveTo>
                                  <a:lnTo>
                                    <a:pt x="0" y="61"/>
                                  </a:lnTo>
                                  <a:lnTo>
                                    <a:pt x="739" y="61"/>
                                  </a:lnTo>
                                  <a:lnTo>
                                    <a:pt x="705"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437"/>
                          <wps:cNvSpPr>
                            <a:spLocks/>
                          </wps:cNvSpPr>
                          <wps:spPr bwMode="auto">
                            <a:xfrm>
                              <a:off x="99" y="2722"/>
                              <a:ext cx="25" cy="11"/>
                            </a:xfrm>
                            <a:custGeom>
                              <a:avLst/>
                              <a:gdLst>
                                <a:gd name="T0" fmla="*/ 7 w 25"/>
                                <a:gd name="T1" fmla="*/ 0 h 11"/>
                                <a:gd name="T2" fmla="*/ 25 w 25"/>
                                <a:gd name="T3" fmla="*/ 0 h 11"/>
                                <a:gd name="T4" fmla="*/ 19 w 25"/>
                                <a:gd name="T5" fmla="*/ 11 h 11"/>
                                <a:gd name="T6" fmla="*/ 0 w 25"/>
                                <a:gd name="T7" fmla="*/ 11 h 11"/>
                                <a:gd name="T8" fmla="*/ 7 w 25"/>
                                <a:gd name="T9" fmla="*/ 0 h 11"/>
                              </a:gdLst>
                              <a:ahLst/>
                              <a:cxnLst>
                                <a:cxn ang="0">
                                  <a:pos x="T0" y="T1"/>
                                </a:cxn>
                                <a:cxn ang="0">
                                  <a:pos x="T2" y="T3"/>
                                </a:cxn>
                                <a:cxn ang="0">
                                  <a:pos x="T4" y="T5"/>
                                </a:cxn>
                                <a:cxn ang="0">
                                  <a:pos x="T6" y="T7"/>
                                </a:cxn>
                                <a:cxn ang="0">
                                  <a:pos x="T8" y="T9"/>
                                </a:cxn>
                              </a:cxnLst>
                              <a:rect l="0" t="0" r="r" b="b"/>
                              <a:pathLst>
                                <a:path w="25" h="11">
                                  <a:moveTo>
                                    <a:pt x="7" y="0"/>
                                  </a:moveTo>
                                  <a:lnTo>
                                    <a:pt x="25" y="0"/>
                                  </a:lnTo>
                                  <a:lnTo>
                                    <a:pt x="19" y="11"/>
                                  </a:lnTo>
                                  <a:lnTo>
                                    <a:pt x="0" y="11"/>
                                  </a:lnTo>
                                  <a:lnTo>
                                    <a:pt x="7"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2" name="Freeform 438"/>
                          <wps:cNvSpPr>
                            <a:spLocks/>
                          </wps:cNvSpPr>
                          <wps:spPr bwMode="auto">
                            <a:xfrm>
                              <a:off x="159" y="2722"/>
                              <a:ext cx="98" cy="10"/>
                            </a:xfrm>
                            <a:custGeom>
                              <a:avLst/>
                              <a:gdLst>
                                <a:gd name="T0" fmla="*/ 5 w 98"/>
                                <a:gd name="T1" fmla="*/ 0 h 10"/>
                                <a:gd name="T2" fmla="*/ 98 w 98"/>
                                <a:gd name="T3" fmla="*/ 0 h 10"/>
                                <a:gd name="T4" fmla="*/ 95 w 98"/>
                                <a:gd name="T5" fmla="*/ 10 h 10"/>
                                <a:gd name="T6" fmla="*/ 0 w 98"/>
                                <a:gd name="T7" fmla="*/ 10 h 10"/>
                                <a:gd name="T8" fmla="*/ 5 w 98"/>
                                <a:gd name="T9" fmla="*/ 0 h 10"/>
                              </a:gdLst>
                              <a:ahLst/>
                              <a:cxnLst>
                                <a:cxn ang="0">
                                  <a:pos x="T0" y="T1"/>
                                </a:cxn>
                                <a:cxn ang="0">
                                  <a:pos x="T2" y="T3"/>
                                </a:cxn>
                                <a:cxn ang="0">
                                  <a:pos x="T4" y="T5"/>
                                </a:cxn>
                                <a:cxn ang="0">
                                  <a:pos x="T6" y="T7"/>
                                </a:cxn>
                                <a:cxn ang="0">
                                  <a:pos x="T8" y="T9"/>
                                </a:cxn>
                              </a:cxnLst>
                              <a:rect l="0" t="0" r="r" b="b"/>
                              <a:pathLst>
                                <a:path w="98" h="10">
                                  <a:moveTo>
                                    <a:pt x="5" y="0"/>
                                  </a:moveTo>
                                  <a:lnTo>
                                    <a:pt x="98" y="0"/>
                                  </a:lnTo>
                                  <a:lnTo>
                                    <a:pt x="95" y="10"/>
                                  </a:lnTo>
                                  <a:lnTo>
                                    <a:pt x="0" y="10"/>
                                  </a:lnTo>
                                  <a:lnTo>
                                    <a:pt x="5"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3" name="Freeform 439"/>
                          <wps:cNvSpPr>
                            <a:spLocks/>
                          </wps:cNvSpPr>
                          <wps:spPr bwMode="auto">
                            <a:xfrm>
                              <a:off x="286" y="2722"/>
                              <a:ext cx="93" cy="11"/>
                            </a:xfrm>
                            <a:custGeom>
                              <a:avLst/>
                              <a:gdLst>
                                <a:gd name="T0" fmla="*/ 3 w 93"/>
                                <a:gd name="T1" fmla="*/ 0 h 11"/>
                                <a:gd name="T2" fmla="*/ 93 w 93"/>
                                <a:gd name="T3" fmla="*/ 0 h 11"/>
                                <a:gd name="T4" fmla="*/ 92 w 93"/>
                                <a:gd name="T5" fmla="*/ 11 h 11"/>
                                <a:gd name="T6" fmla="*/ 0 w 93"/>
                                <a:gd name="T7" fmla="*/ 11 h 11"/>
                                <a:gd name="T8" fmla="*/ 3 w 93"/>
                                <a:gd name="T9" fmla="*/ 0 h 11"/>
                              </a:gdLst>
                              <a:ahLst/>
                              <a:cxnLst>
                                <a:cxn ang="0">
                                  <a:pos x="T0" y="T1"/>
                                </a:cxn>
                                <a:cxn ang="0">
                                  <a:pos x="T2" y="T3"/>
                                </a:cxn>
                                <a:cxn ang="0">
                                  <a:pos x="T4" y="T5"/>
                                </a:cxn>
                                <a:cxn ang="0">
                                  <a:pos x="T6" y="T7"/>
                                </a:cxn>
                                <a:cxn ang="0">
                                  <a:pos x="T8" y="T9"/>
                                </a:cxn>
                              </a:cxnLst>
                              <a:rect l="0" t="0" r="r" b="b"/>
                              <a:pathLst>
                                <a:path w="93" h="11">
                                  <a:moveTo>
                                    <a:pt x="3" y="0"/>
                                  </a:moveTo>
                                  <a:lnTo>
                                    <a:pt x="93" y="0"/>
                                  </a:lnTo>
                                  <a:lnTo>
                                    <a:pt x="92" y="11"/>
                                  </a:lnTo>
                                  <a:lnTo>
                                    <a:pt x="0" y="11"/>
                                  </a:lnTo>
                                  <a:lnTo>
                                    <a:pt x="3"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4" name="Freeform 440"/>
                          <wps:cNvSpPr>
                            <a:spLocks/>
                          </wps:cNvSpPr>
                          <wps:spPr bwMode="auto">
                            <a:xfrm>
                              <a:off x="397" y="2722"/>
                              <a:ext cx="95" cy="11"/>
                            </a:xfrm>
                            <a:custGeom>
                              <a:avLst/>
                              <a:gdLst>
                                <a:gd name="T0" fmla="*/ 1 w 95"/>
                                <a:gd name="T1" fmla="*/ 0 h 11"/>
                                <a:gd name="T2" fmla="*/ 95 w 95"/>
                                <a:gd name="T3" fmla="*/ 0 h 11"/>
                                <a:gd name="T4" fmla="*/ 95 w 95"/>
                                <a:gd name="T5" fmla="*/ 11 h 11"/>
                                <a:gd name="T6" fmla="*/ 0 w 95"/>
                                <a:gd name="T7" fmla="*/ 11 h 11"/>
                                <a:gd name="T8" fmla="*/ 1 w 95"/>
                                <a:gd name="T9" fmla="*/ 0 h 11"/>
                              </a:gdLst>
                              <a:ahLst/>
                              <a:cxnLst>
                                <a:cxn ang="0">
                                  <a:pos x="T0" y="T1"/>
                                </a:cxn>
                                <a:cxn ang="0">
                                  <a:pos x="T2" y="T3"/>
                                </a:cxn>
                                <a:cxn ang="0">
                                  <a:pos x="T4" y="T5"/>
                                </a:cxn>
                                <a:cxn ang="0">
                                  <a:pos x="T6" y="T7"/>
                                </a:cxn>
                                <a:cxn ang="0">
                                  <a:pos x="T8" y="T9"/>
                                </a:cxn>
                              </a:cxnLst>
                              <a:rect l="0" t="0" r="r" b="b"/>
                              <a:pathLst>
                                <a:path w="95" h="11">
                                  <a:moveTo>
                                    <a:pt x="1" y="0"/>
                                  </a:moveTo>
                                  <a:lnTo>
                                    <a:pt x="95" y="0"/>
                                  </a:lnTo>
                                  <a:lnTo>
                                    <a:pt x="95" y="11"/>
                                  </a:lnTo>
                                  <a:lnTo>
                                    <a:pt x="0" y="11"/>
                                  </a:lnTo>
                                  <a:lnTo>
                                    <a:pt x="1"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5" name="Freeform 441"/>
                          <wps:cNvSpPr>
                            <a:spLocks/>
                          </wps:cNvSpPr>
                          <wps:spPr bwMode="auto">
                            <a:xfrm>
                              <a:off x="513" y="2722"/>
                              <a:ext cx="83" cy="12"/>
                            </a:xfrm>
                            <a:custGeom>
                              <a:avLst/>
                              <a:gdLst>
                                <a:gd name="T0" fmla="*/ 0 w 83"/>
                                <a:gd name="T1" fmla="*/ 0 h 12"/>
                                <a:gd name="T2" fmla="*/ 81 w 83"/>
                                <a:gd name="T3" fmla="*/ 0 h 12"/>
                                <a:gd name="T4" fmla="*/ 83 w 83"/>
                                <a:gd name="T5" fmla="*/ 12 h 12"/>
                                <a:gd name="T6" fmla="*/ 0 w 83"/>
                                <a:gd name="T7" fmla="*/ 12 h 12"/>
                                <a:gd name="T8" fmla="*/ 0 w 83"/>
                                <a:gd name="T9" fmla="*/ 0 h 12"/>
                              </a:gdLst>
                              <a:ahLst/>
                              <a:cxnLst>
                                <a:cxn ang="0">
                                  <a:pos x="T0" y="T1"/>
                                </a:cxn>
                                <a:cxn ang="0">
                                  <a:pos x="T2" y="T3"/>
                                </a:cxn>
                                <a:cxn ang="0">
                                  <a:pos x="T4" y="T5"/>
                                </a:cxn>
                                <a:cxn ang="0">
                                  <a:pos x="T6" y="T7"/>
                                </a:cxn>
                                <a:cxn ang="0">
                                  <a:pos x="T8" y="T9"/>
                                </a:cxn>
                              </a:cxnLst>
                              <a:rect l="0" t="0" r="r" b="b"/>
                              <a:pathLst>
                                <a:path w="83" h="12">
                                  <a:moveTo>
                                    <a:pt x="0" y="0"/>
                                  </a:moveTo>
                                  <a:lnTo>
                                    <a:pt x="81" y="0"/>
                                  </a:lnTo>
                                  <a:lnTo>
                                    <a:pt x="83" y="12"/>
                                  </a:lnTo>
                                  <a:lnTo>
                                    <a:pt x="0" y="12"/>
                                  </a:lnTo>
                                  <a:lnTo>
                                    <a:pt x="0"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6" name="Freeform 442"/>
                          <wps:cNvSpPr>
                            <a:spLocks/>
                          </wps:cNvSpPr>
                          <wps:spPr bwMode="auto">
                            <a:xfrm>
                              <a:off x="616" y="2729"/>
                              <a:ext cx="104" cy="10"/>
                            </a:xfrm>
                            <a:custGeom>
                              <a:avLst/>
                              <a:gdLst>
                                <a:gd name="T0" fmla="*/ 0 w 104"/>
                                <a:gd name="T1" fmla="*/ 0 h 10"/>
                                <a:gd name="T2" fmla="*/ 95 w 104"/>
                                <a:gd name="T3" fmla="*/ 0 h 10"/>
                                <a:gd name="T4" fmla="*/ 104 w 104"/>
                                <a:gd name="T5" fmla="*/ 10 h 10"/>
                                <a:gd name="T6" fmla="*/ 5 w 104"/>
                                <a:gd name="T7" fmla="*/ 10 h 10"/>
                                <a:gd name="T8" fmla="*/ 0 w 104"/>
                                <a:gd name="T9" fmla="*/ 0 h 10"/>
                              </a:gdLst>
                              <a:ahLst/>
                              <a:cxnLst>
                                <a:cxn ang="0">
                                  <a:pos x="T0" y="T1"/>
                                </a:cxn>
                                <a:cxn ang="0">
                                  <a:pos x="T2" y="T3"/>
                                </a:cxn>
                                <a:cxn ang="0">
                                  <a:pos x="T4" y="T5"/>
                                </a:cxn>
                                <a:cxn ang="0">
                                  <a:pos x="T6" y="T7"/>
                                </a:cxn>
                                <a:cxn ang="0">
                                  <a:pos x="T8" y="T9"/>
                                </a:cxn>
                              </a:cxnLst>
                              <a:rect l="0" t="0" r="r" b="b"/>
                              <a:pathLst>
                                <a:path w="104" h="10">
                                  <a:moveTo>
                                    <a:pt x="0" y="0"/>
                                  </a:moveTo>
                                  <a:lnTo>
                                    <a:pt x="95" y="0"/>
                                  </a:lnTo>
                                  <a:lnTo>
                                    <a:pt x="104" y="10"/>
                                  </a:lnTo>
                                  <a:lnTo>
                                    <a:pt x="5" y="10"/>
                                  </a:lnTo>
                                  <a:lnTo>
                                    <a:pt x="0" y="0"/>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07" name="Line 443"/>
                          <wps:cNvCnPr/>
                          <wps:spPr bwMode="auto">
                            <a:xfrm>
                              <a:off x="131" y="2744"/>
                              <a:ext cx="306"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8" name="Line 444"/>
                          <wps:cNvCnPr/>
                          <wps:spPr bwMode="auto">
                            <a:xfrm>
                              <a:off x="144" y="2753"/>
                              <a:ext cx="310"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9" name="Line 445"/>
                          <wps:cNvCnPr/>
                          <wps:spPr bwMode="auto">
                            <a:xfrm>
                              <a:off x="148" y="2762"/>
                              <a:ext cx="271"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0" name="Line 446"/>
                          <wps:cNvCnPr/>
                          <wps:spPr bwMode="auto">
                            <a:xfrm>
                              <a:off x="154" y="2772"/>
                              <a:ext cx="36"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1" name="Line 447"/>
                          <wps:cNvCnPr/>
                          <wps:spPr bwMode="auto">
                            <a:xfrm>
                              <a:off x="89" y="2748"/>
                              <a:ext cx="31"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2" name="Line 448"/>
                          <wps:cNvCnPr/>
                          <wps:spPr bwMode="auto">
                            <a:xfrm>
                              <a:off x="84" y="2757"/>
                              <a:ext cx="29"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3" name="Line 449"/>
                          <wps:cNvCnPr/>
                          <wps:spPr bwMode="auto">
                            <a:xfrm>
                              <a:off x="75" y="2766"/>
                              <a:ext cx="54"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4" name="Line 450"/>
                          <wps:cNvCnPr/>
                          <wps:spPr bwMode="auto">
                            <a:xfrm>
                              <a:off x="201" y="2772"/>
                              <a:ext cx="184"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5" name="Line 451"/>
                          <wps:cNvCnPr/>
                          <wps:spPr bwMode="auto">
                            <a:xfrm>
                              <a:off x="452" y="2743"/>
                              <a:ext cx="42"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6" name="Line 452"/>
                          <wps:cNvCnPr/>
                          <wps:spPr bwMode="auto">
                            <a:xfrm>
                              <a:off x="463" y="2753"/>
                              <a:ext cx="34"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7" name="Line 453"/>
                          <wps:cNvCnPr/>
                          <wps:spPr bwMode="auto">
                            <a:xfrm>
                              <a:off x="439" y="2762"/>
                              <a:ext cx="58"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8" name="Line 454"/>
                          <wps:cNvCnPr/>
                          <wps:spPr bwMode="auto">
                            <a:xfrm>
                              <a:off x="393" y="2772"/>
                              <a:ext cx="29"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9" name="Line 455"/>
                          <wps:cNvCnPr/>
                          <wps:spPr bwMode="auto">
                            <a:xfrm>
                              <a:off x="431" y="2772"/>
                              <a:ext cx="63"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0" name="Line 456"/>
                          <wps:cNvCnPr/>
                          <wps:spPr bwMode="auto">
                            <a:xfrm>
                              <a:off x="511" y="2748"/>
                              <a:ext cx="87"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1" name="Line 457"/>
                          <wps:cNvCnPr/>
                          <wps:spPr bwMode="auto">
                            <a:xfrm>
                              <a:off x="523" y="2759"/>
                              <a:ext cx="76"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2" name="Line 458"/>
                          <wps:cNvCnPr/>
                          <wps:spPr bwMode="auto">
                            <a:xfrm>
                              <a:off x="525" y="2773"/>
                              <a:ext cx="78"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3" name="Line 459"/>
                          <wps:cNvCnPr/>
                          <wps:spPr bwMode="auto">
                            <a:xfrm>
                              <a:off x="627" y="2748"/>
                              <a:ext cx="83"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4" name="Line 460"/>
                          <wps:cNvCnPr/>
                          <wps:spPr bwMode="auto">
                            <a:xfrm>
                              <a:off x="619" y="2758"/>
                              <a:ext cx="67"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5" name="Line 461"/>
                          <wps:cNvCnPr/>
                          <wps:spPr bwMode="auto">
                            <a:xfrm>
                              <a:off x="627" y="2766"/>
                              <a:ext cx="63"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6" name="Line 462"/>
                          <wps:cNvCnPr/>
                          <wps:spPr bwMode="auto">
                            <a:xfrm>
                              <a:off x="625" y="2775"/>
                              <a:ext cx="77"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7" name="Line 463"/>
                          <wps:cNvCnPr/>
                          <wps:spPr bwMode="auto">
                            <a:xfrm>
                              <a:off x="700" y="2758"/>
                              <a:ext cx="22"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8" name="Line 464"/>
                          <wps:cNvCnPr/>
                          <wps:spPr bwMode="auto">
                            <a:xfrm>
                              <a:off x="707" y="2770"/>
                              <a:ext cx="21"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9" name="Freeform 465"/>
                          <wps:cNvSpPr>
                            <a:spLocks/>
                          </wps:cNvSpPr>
                          <wps:spPr bwMode="auto">
                            <a:xfrm>
                              <a:off x="245" y="2534"/>
                              <a:ext cx="342" cy="23"/>
                            </a:xfrm>
                            <a:custGeom>
                              <a:avLst/>
                              <a:gdLst>
                                <a:gd name="T0" fmla="*/ 0 w 342"/>
                                <a:gd name="T1" fmla="*/ 23 h 23"/>
                                <a:gd name="T2" fmla="*/ 342 w 342"/>
                                <a:gd name="T3" fmla="*/ 23 h 23"/>
                                <a:gd name="T4" fmla="*/ 322 w 342"/>
                                <a:gd name="T5" fmla="*/ 0 h 23"/>
                                <a:gd name="T6" fmla="*/ 20 w 342"/>
                                <a:gd name="T7" fmla="*/ 0 h 23"/>
                                <a:gd name="T8" fmla="*/ 0 w 342"/>
                                <a:gd name="T9" fmla="*/ 23 h 23"/>
                              </a:gdLst>
                              <a:ahLst/>
                              <a:cxnLst>
                                <a:cxn ang="0">
                                  <a:pos x="T0" y="T1"/>
                                </a:cxn>
                                <a:cxn ang="0">
                                  <a:pos x="T2" y="T3"/>
                                </a:cxn>
                                <a:cxn ang="0">
                                  <a:pos x="T4" y="T5"/>
                                </a:cxn>
                                <a:cxn ang="0">
                                  <a:pos x="T6" y="T7"/>
                                </a:cxn>
                                <a:cxn ang="0">
                                  <a:pos x="T8" y="T9"/>
                                </a:cxn>
                              </a:cxnLst>
                              <a:rect l="0" t="0" r="r" b="b"/>
                              <a:pathLst>
                                <a:path w="342" h="23">
                                  <a:moveTo>
                                    <a:pt x="0" y="23"/>
                                  </a:moveTo>
                                  <a:lnTo>
                                    <a:pt x="342" y="23"/>
                                  </a:lnTo>
                                  <a:lnTo>
                                    <a:pt x="322" y="0"/>
                                  </a:lnTo>
                                  <a:lnTo>
                                    <a:pt x="20" y="0"/>
                                  </a:lnTo>
                                  <a:lnTo>
                                    <a:pt x="0" y="23"/>
                                  </a:lnTo>
                                  <a:close/>
                                </a:path>
                              </a:pathLst>
                            </a:custGeom>
                            <a:solidFill>
                              <a:srgbClr val="C0C0C0"/>
                            </a:solidFill>
                            <a:ln w="1270">
                              <a:solidFill>
                                <a:srgbClr val="000000"/>
                              </a:solidFill>
                              <a:prstDash val="solid"/>
                              <a:round/>
                              <a:headEnd/>
                              <a:tailEnd/>
                            </a:ln>
                          </wps:spPr>
                          <wps:bodyPr rot="0" vert="horz" wrap="square" lIns="91440" tIns="45720" rIns="91440" bIns="45720" anchor="t" anchorCtr="0" upright="1">
                            <a:noAutofit/>
                          </wps:bodyPr>
                        </wps:wsp>
                        <wps:wsp>
                          <wps:cNvPr id="1230" name="Rectangle 466"/>
                          <wps:cNvSpPr>
                            <a:spLocks noChangeArrowheads="1"/>
                          </wps:cNvSpPr>
                          <wps:spPr bwMode="auto">
                            <a:xfrm>
                              <a:off x="245" y="2556"/>
                              <a:ext cx="341" cy="21"/>
                            </a:xfrm>
                            <a:prstGeom prst="rect">
                              <a:avLst/>
                            </a:prstGeom>
                            <a:solidFill>
                              <a:srgbClr val="C0C0C0"/>
                            </a:solidFill>
                            <a:ln w="1270">
                              <a:solidFill>
                                <a:srgbClr val="000000"/>
                              </a:solidFill>
                              <a:prstDash val="solid"/>
                              <a:miter lim="800000"/>
                              <a:headEnd/>
                              <a:tailEnd/>
                            </a:ln>
                          </wps:spPr>
                          <wps:bodyPr rot="0" vert="horz" wrap="square" lIns="91440" tIns="45720" rIns="91440" bIns="45720" anchor="t" anchorCtr="0" upright="1">
                            <a:noAutofit/>
                          </wps:bodyPr>
                        </wps:wsp>
                        <wps:wsp>
                          <wps:cNvPr id="1231" name="Freeform 467"/>
                          <wps:cNvSpPr>
                            <a:spLocks/>
                          </wps:cNvSpPr>
                          <wps:spPr bwMode="auto">
                            <a:xfrm>
                              <a:off x="324" y="2515"/>
                              <a:ext cx="182" cy="41"/>
                            </a:xfrm>
                            <a:custGeom>
                              <a:avLst/>
                              <a:gdLst>
                                <a:gd name="T0" fmla="*/ 0 w 182"/>
                                <a:gd name="T1" fmla="*/ 23 h 41"/>
                                <a:gd name="T2" fmla="*/ 0 w 182"/>
                                <a:gd name="T3" fmla="*/ 0 h 41"/>
                                <a:gd name="T4" fmla="*/ 182 w 182"/>
                                <a:gd name="T5" fmla="*/ 0 h 41"/>
                                <a:gd name="T6" fmla="*/ 182 w 182"/>
                                <a:gd name="T7" fmla="*/ 24 h 41"/>
                                <a:gd name="T8" fmla="*/ 181 w 182"/>
                                <a:gd name="T9" fmla="*/ 26 h 41"/>
                                <a:gd name="T10" fmla="*/ 179 w 182"/>
                                <a:gd name="T11" fmla="*/ 28 h 41"/>
                                <a:gd name="T12" fmla="*/ 176 w 182"/>
                                <a:gd name="T13" fmla="*/ 30 h 41"/>
                                <a:gd name="T14" fmla="*/ 172 w 182"/>
                                <a:gd name="T15" fmla="*/ 31 h 41"/>
                                <a:gd name="T16" fmla="*/ 167 w 182"/>
                                <a:gd name="T17" fmla="*/ 33 h 41"/>
                                <a:gd name="T18" fmla="*/ 162 w 182"/>
                                <a:gd name="T19" fmla="*/ 34 h 41"/>
                                <a:gd name="T20" fmla="*/ 156 w 182"/>
                                <a:gd name="T21" fmla="*/ 36 h 41"/>
                                <a:gd name="T22" fmla="*/ 149 w 182"/>
                                <a:gd name="T23" fmla="*/ 37 h 41"/>
                                <a:gd name="T24" fmla="*/ 143 w 182"/>
                                <a:gd name="T25" fmla="*/ 38 h 41"/>
                                <a:gd name="T26" fmla="*/ 134 w 182"/>
                                <a:gd name="T27" fmla="*/ 39 h 41"/>
                                <a:gd name="T28" fmla="*/ 126 w 182"/>
                                <a:gd name="T29" fmla="*/ 40 h 41"/>
                                <a:gd name="T30" fmla="*/ 118 w 182"/>
                                <a:gd name="T31" fmla="*/ 40 h 41"/>
                                <a:gd name="T32" fmla="*/ 109 w 182"/>
                                <a:gd name="T33" fmla="*/ 41 h 41"/>
                                <a:gd name="T34" fmla="*/ 99 w 182"/>
                                <a:gd name="T35" fmla="*/ 41 h 41"/>
                                <a:gd name="T36" fmla="*/ 86 w 182"/>
                                <a:gd name="T37" fmla="*/ 41 h 41"/>
                                <a:gd name="T38" fmla="*/ 74 w 182"/>
                                <a:gd name="T39" fmla="*/ 41 h 41"/>
                                <a:gd name="T40" fmla="*/ 63 w 182"/>
                                <a:gd name="T41" fmla="*/ 40 h 41"/>
                                <a:gd name="T42" fmla="*/ 53 w 182"/>
                                <a:gd name="T43" fmla="*/ 40 h 41"/>
                                <a:gd name="T44" fmla="*/ 45 w 182"/>
                                <a:gd name="T45" fmla="*/ 39 h 41"/>
                                <a:gd name="T46" fmla="*/ 38 w 182"/>
                                <a:gd name="T47" fmla="*/ 38 h 41"/>
                                <a:gd name="T48" fmla="*/ 30 w 182"/>
                                <a:gd name="T49" fmla="*/ 36 h 41"/>
                                <a:gd name="T50" fmla="*/ 23 w 182"/>
                                <a:gd name="T51" fmla="*/ 35 h 41"/>
                                <a:gd name="T52" fmla="*/ 17 w 182"/>
                                <a:gd name="T53" fmla="*/ 34 h 41"/>
                                <a:gd name="T54" fmla="*/ 11 w 182"/>
                                <a:gd name="T55" fmla="*/ 32 h 41"/>
                                <a:gd name="T56" fmla="*/ 7 w 182"/>
                                <a:gd name="T57" fmla="*/ 30 h 41"/>
                                <a:gd name="T58" fmla="*/ 4 w 182"/>
                                <a:gd name="T59" fmla="*/ 29 h 41"/>
                                <a:gd name="T60" fmla="*/ 2 w 182"/>
                                <a:gd name="T61" fmla="*/ 27 h 41"/>
                                <a:gd name="T62" fmla="*/ 1 w 182"/>
                                <a:gd name="T63" fmla="*/ 25 h 41"/>
                                <a:gd name="T64" fmla="*/ 0 w 182"/>
                                <a:gd name="T65" fmla="*/ 23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2" h="41">
                                  <a:moveTo>
                                    <a:pt x="0" y="23"/>
                                  </a:moveTo>
                                  <a:lnTo>
                                    <a:pt x="0" y="0"/>
                                  </a:lnTo>
                                  <a:lnTo>
                                    <a:pt x="182" y="0"/>
                                  </a:lnTo>
                                  <a:lnTo>
                                    <a:pt x="182" y="24"/>
                                  </a:lnTo>
                                  <a:lnTo>
                                    <a:pt x="181" y="26"/>
                                  </a:lnTo>
                                  <a:lnTo>
                                    <a:pt x="179" y="28"/>
                                  </a:lnTo>
                                  <a:lnTo>
                                    <a:pt x="176" y="30"/>
                                  </a:lnTo>
                                  <a:lnTo>
                                    <a:pt x="172" y="31"/>
                                  </a:lnTo>
                                  <a:lnTo>
                                    <a:pt x="167" y="33"/>
                                  </a:lnTo>
                                  <a:lnTo>
                                    <a:pt x="162" y="34"/>
                                  </a:lnTo>
                                  <a:lnTo>
                                    <a:pt x="156" y="36"/>
                                  </a:lnTo>
                                  <a:lnTo>
                                    <a:pt x="149" y="37"/>
                                  </a:lnTo>
                                  <a:lnTo>
                                    <a:pt x="143" y="38"/>
                                  </a:lnTo>
                                  <a:lnTo>
                                    <a:pt x="134" y="39"/>
                                  </a:lnTo>
                                  <a:lnTo>
                                    <a:pt x="126" y="40"/>
                                  </a:lnTo>
                                  <a:lnTo>
                                    <a:pt x="118" y="40"/>
                                  </a:lnTo>
                                  <a:lnTo>
                                    <a:pt x="109" y="41"/>
                                  </a:lnTo>
                                  <a:lnTo>
                                    <a:pt x="99" y="41"/>
                                  </a:lnTo>
                                  <a:lnTo>
                                    <a:pt x="86" y="41"/>
                                  </a:lnTo>
                                  <a:lnTo>
                                    <a:pt x="74" y="41"/>
                                  </a:lnTo>
                                  <a:lnTo>
                                    <a:pt x="63" y="40"/>
                                  </a:lnTo>
                                  <a:lnTo>
                                    <a:pt x="53" y="40"/>
                                  </a:lnTo>
                                  <a:lnTo>
                                    <a:pt x="45" y="39"/>
                                  </a:lnTo>
                                  <a:lnTo>
                                    <a:pt x="38" y="38"/>
                                  </a:lnTo>
                                  <a:lnTo>
                                    <a:pt x="30" y="36"/>
                                  </a:lnTo>
                                  <a:lnTo>
                                    <a:pt x="23" y="35"/>
                                  </a:lnTo>
                                  <a:lnTo>
                                    <a:pt x="17" y="34"/>
                                  </a:lnTo>
                                  <a:lnTo>
                                    <a:pt x="11" y="32"/>
                                  </a:lnTo>
                                  <a:lnTo>
                                    <a:pt x="7" y="30"/>
                                  </a:lnTo>
                                  <a:lnTo>
                                    <a:pt x="4" y="29"/>
                                  </a:lnTo>
                                  <a:lnTo>
                                    <a:pt x="2" y="27"/>
                                  </a:lnTo>
                                  <a:lnTo>
                                    <a:pt x="1" y="25"/>
                                  </a:lnTo>
                                  <a:lnTo>
                                    <a:pt x="0" y="23"/>
                                  </a:lnTo>
                                  <a:close/>
                                </a:path>
                              </a:pathLst>
                            </a:custGeom>
                            <a:solidFill>
                              <a:srgbClr val="C0C0C0"/>
                            </a:solidFill>
                            <a:ln w="1270">
                              <a:solidFill>
                                <a:srgbClr val="000000"/>
                              </a:solidFill>
                              <a:prstDash val="solid"/>
                              <a:round/>
                              <a:headEnd/>
                              <a:tailEnd/>
                            </a:ln>
                          </wps:spPr>
                          <wps:bodyPr rot="0" vert="horz" wrap="square" lIns="91440" tIns="45720" rIns="91440" bIns="45720" anchor="t" anchorCtr="0" upright="1">
                            <a:noAutofit/>
                          </wps:bodyPr>
                        </wps:wsp>
                        <wps:wsp>
                          <wps:cNvPr id="1232" name="AutoShape 468"/>
                          <wps:cNvSpPr>
                            <a:spLocks noChangeArrowheads="1"/>
                          </wps:cNvSpPr>
                          <wps:spPr bwMode="auto">
                            <a:xfrm>
                              <a:off x="202" y="2247"/>
                              <a:ext cx="426" cy="276"/>
                            </a:xfrm>
                            <a:prstGeom prst="roundRect">
                              <a:avLst>
                                <a:gd name="adj" fmla="val 12324"/>
                              </a:avLst>
                            </a:prstGeom>
                            <a:solidFill>
                              <a:srgbClr val="C0C0C0"/>
                            </a:solidFill>
                            <a:ln w="1270">
                              <a:solidFill>
                                <a:srgbClr val="000000"/>
                              </a:solidFill>
                              <a:prstDash val="solid"/>
                              <a:round/>
                              <a:headEnd/>
                              <a:tailEnd/>
                            </a:ln>
                          </wps:spPr>
                          <wps:bodyPr rot="0" vert="horz" wrap="square" lIns="91440" tIns="45720" rIns="91440" bIns="45720" anchor="t" anchorCtr="0" upright="1">
                            <a:noAutofit/>
                          </wps:bodyPr>
                        </wps:wsp>
                        <wps:wsp>
                          <wps:cNvPr id="1233" name="AutoShape 469"/>
                          <wps:cNvSpPr>
                            <a:spLocks noChangeArrowheads="1"/>
                          </wps:cNvSpPr>
                          <wps:spPr bwMode="auto">
                            <a:xfrm>
                              <a:off x="250" y="2277"/>
                              <a:ext cx="330" cy="216"/>
                            </a:xfrm>
                            <a:prstGeom prst="roundRect">
                              <a:avLst>
                                <a:gd name="adj" fmla="val 12255"/>
                              </a:avLst>
                            </a:pr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34" name="AutoShape 470"/>
                          <wps:cNvSpPr>
                            <a:spLocks noChangeArrowheads="1"/>
                          </wps:cNvSpPr>
                          <wps:spPr bwMode="auto">
                            <a:xfrm>
                              <a:off x="269" y="2289"/>
                              <a:ext cx="293" cy="192"/>
                            </a:xfrm>
                            <a:prstGeom prst="roundRect">
                              <a:avLst>
                                <a:gd name="adj" fmla="val 12227"/>
                              </a:avLst>
                            </a:prstGeom>
                            <a:solidFill>
                              <a:srgbClr val="008000"/>
                            </a:solidFill>
                            <a:ln w="1270">
                              <a:solidFill>
                                <a:srgbClr val="000000"/>
                              </a:solidFill>
                              <a:prstDash val="solid"/>
                              <a:round/>
                              <a:headEnd/>
                              <a:tailEnd/>
                            </a:ln>
                          </wps:spPr>
                          <wps:bodyPr rot="0" vert="horz" wrap="square" lIns="91440" tIns="45720" rIns="91440" bIns="45720" anchor="t" anchorCtr="0" upright="1">
                            <a:noAutofit/>
                          </wps:bodyPr>
                        </wps:wsp>
                        <wps:wsp>
                          <wps:cNvPr id="1235" name="Rectangle 471"/>
                          <wps:cNvSpPr>
                            <a:spLocks noChangeArrowheads="1"/>
                          </wps:cNvSpPr>
                          <wps:spPr bwMode="auto">
                            <a:xfrm>
                              <a:off x="558" y="2508"/>
                              <a:ext cx="12" cy="2"/>
                            </a:xfrm>
                            <a:prstGeom prst="rect">
                              <a:avLst/>
                            </a:prstGeom>
                            <a:solidFill>
                              <a:srgbClr val="008000"/>
                            </a:solidFill>
                            <a:ln w="1270">
                              <a:solidFill>
                                <a:srgbClr val="000000"/>
                              </a:solidFill>
                              <a:prstDash val="solid"/>
                              <a:miter lim="800000"/>
                              <a:headEnd/>
                              <a:tailEnd/>
                            </a:ln>
                          </wps:spPr>
                          <wps:bodyPr rot="0" vert="horz" wrap="square" lIns="91440" tIns="45720" rIns="91440" bIns="45720" anchor="t" anchorCtr="0" upright="1">
                            <a:noAutofit/>
                          </wps:bodyPr>
                        </wps:wsp>
                      </wpg:wgp>
                      <wps:wsp>
                        <wps:cNvPr id="1236" name="Rectangle 473"/>
                        <wps:cNvSpPr>
                          <a:spLocks noChangeArrowheads="1"/>
                        </wps:cNvSpPr>
                        <wps:spPr bwMode="auto">
                          <a:xfrm>
                            <a:off x="67945" y="1998980"/>
                            <a:ext cx="358775" cy="319405"/>
                          </a:xfrm>
                          <a:prstGeom prst="rect">
                            <a:avLst/>
                          </a:prstGeom>
                          <a:solidFill>
                            <a:srgbClr val="7F5F3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237" name="Rectangle 474"/>
                        <wps:cNvSpPr>
                          <a:spLocks noChangeArrowheads="1"/>
                        </wps:cNvSpPr>
                        <wps:spPr bwMode="auto">
                          <a:xfrm>
                            <a:off x="67945" y="2035175"/>
                            <a:ext cx="358775" cy="283210"/>
                          </a:xfrm>
                          <a:prstGeom prst="rect">
                            <a:avLst/>
                          </a:prstGeom>
                          <a:solidFill>
                            <a:srgbClr val="7F5F3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238" name="Freeform 475"/>
                        <wps:cNvSpPr>
                          <a:spLocks/>
                        </wps:cNvSpPr>
                        <wps:spPr bwMode="auto">
                          <a:xfrm>
                            <a:off x="67310" y="1969770"/>
                            <a:ext cx="360045" cy="28575"/>
                          </a:xfrm>
                          <a:custGeom>
                            <a:avLst/>
                            <a:gdLst>
                              <a:gd name="T0" fmla="*/ 0 w 567"/>
                              <a:gd name="T1" fmla="*/ 45 h 45"/>
                              <a:gd name="T2" fmla="*/ 567 w 567"/>
                              <a:gd name="T3" fmla="*/ 45 h 45"/>
                              <a:gd name="T4" fmla="*/ 537 w 567"/>
                              <a:gd name="T5" fmla="*/ 0 h 45"/>
                              <a:gd name="T6" fmla="*/ 30 w 567"/>
                              <a:gd name="T7" fmla="*/ 0 h 45"/>
                              <a:gd name="T8" fmla="*/ 0 w 567"/>
                              <a:gd name="T9" fmla="*/ 45 h 45"/>
                            </a:gdLst>
                            <a:ahLst/>
                            <a:cxnLst>
                              <a:cxn ang="0">
                                <a:pos x="T0" y="T1"/>
                              </a:cxn>
                              <a:cxn ang="0">
                                <a:pos x="T2" y="T3"/>
                              </a:cxn>
                              <a:cxn ang="0">
                                <a:pos x="T4" y="T5"/>
                              </a:cxn>
                              <a:cxn ang="0">
                                <a:pos x="T6" y="T7"/>
                              </a:cxn>
                              <a:cxn ang="0">
                                <a:pos x="T8" y="T9"/>
                              </a:cxn>
                            </a:cxnLst>
                            <a:rect l="0" t="0" r="r" b="b"/>
                            <a:pathLst>
                              <a:path w="567" h="45">
                                <a:moveTo>
                                  <a:pt x="0" y="45"/>
                                </a:moveTo>
                                <a:lnTo>
                                  <a:pt x="567" y="45"/>
                                </a:lnTo>
                                <a:lnTo>
                                  <a:pt x="537" y="0"/>
                                </a:lnTo>
                                <a:lnTo>
                                  <a:pt x="30" y="0"/>
                                </a:lnTo>
                                <a:lnTo>
                                  <a:pt x="0" y="45"/>
                                </a:lnTo>
                                <a:close/>
                              </a:path>
                            </a:pathLst>
                          </a:custGeom>
                          <a:solidFill>
                            <a:srgbClr val="9F3F00"/>
                          </a:solidFill>
                          <a:ln w="1270">
                            <a:solidFill>
                              <a:srgbClr val="000000"/>
                            </a:solidFill>
                            <a:prstDash val="solid"/>
                            <a:round/>
                            <a:headEnd/>
                            <a:tailEnd/>
                          </a:ln>
                        </wps:spPr>
                        <wps:bodyPr rot="0" vert="horz" wrap="square" lIns="91440" tIns="45720" rIns="91440" bIns="45720" anchor="t" anchorCtr="0" upright="1">
                          <a:noAutofit/>
                        </wps:bodyPr>
                      </wps:wsp>
                      <wps:wsp>
                        <wps:cNvPr id="1239" name="Rectangle 476"/>
                        <wps:cNvSpPr>
                          <a:spLocks noChangeArrowheads="1"/>
                        </wps:cNvSpPr>
                        <wps:spPr bwMode="auto">
                          <a:xfrm>
                            <a:off x="74295" y="2005965"/>
                            <a:ext cx="340360" cy="15875"/>
                          </a:xfrm>
                          <a:prstGeom prst="rect">
                            <a:avLst/>
                          </a:prstGeom>
                          <a:solidFill>
                            <a:srgbClr val="9F9F9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240" name="Freeform 477"/>
                        <wps:cNvSpPr>
                          <a:spLocks/>
                        </wps:cNvSpPr>
                        <wps:spPr bwMode="auto">
                          <a:xfrm>
                            <a:off x="74295" y="2005965"/>
                            <a:ext cx="345440" cy="20320"/>
                          </a:xfrm>
                          <a:custGeom>
                            <a:avLst/>
                            <a:gdLst>
                              <a:gd name="T0" fmla="*/ 0 w 544"/>
                              <a:gd name="T1" fmla="*/ 32 h 32"/>
                              <a:gd name="T2" fmla="*/ 0 w 544"/>
                              <a:gd name="T3" fmla="*/ 0 h 32"/>
                              <a:gd name="T4" fmla="*/ 544 w 544"/>
                              <a:gd name="T5" fmla="*/ 0 h 32"/>
                            </a:gdLst>
                            <a:ahLst/>
                            <a:cxnLst>
                              <a:cxn ang="0">
                                <a:pos x="T0" y="T1"/>
                              </a:cxn>
                              <a:cxn ang="0">
                                <a:pos x="T2" y="T3"/>
                              </a:cxn>
                              <a:cxn ang="0">
                                <a:pos x="T4" y="T5"/>
                              </a:cxn>
                            </a:cxnLst>
                            <a:rect l="0" t="0" r="r" b="b"/>
                            <a:pathLst>
                              <a:path w="544" h="32">
                                <a:moveTo>
                                  <a:pt x="0" y="32"/>
                                </a:moveTo>
                                <a:lnTo>
                                  <a:pt x="0" y="0"/>
                                </a:lnTo>
                                <a:lnTo>
                                  <a:pt x="544" y="0"/>
                                </a:lnTo>
                              </a:path>
                            </a:pathLst>
                          </a:custGeom>
                          <a:noFill/>
                          <a:ln w="1270">
                            <a:solidFill>
                              <a:srgbClr val="C0C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Rectangle 478"/>
                        <wps:cNvSpPr>
                          <a:spLocks noChangeArrowheads="1"/>
                        </wps:cNvSpPr>
                        <wps:spPr bwMode="auto">
                          <a:xfrm>
                            <a:off x="78740" y="2010410"/>
                            <a:ext cx="175260" cy="6985"/>
                          </a:xfrm>
                          <a:prstGeom prst="rect">
                            <a:avLst/>
                          </a:prstGeom>
                          <a:solidFill>
                            <a:srgbClr val="9F9F9F"/>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2" name="Rectangle 479"/>
                        <wps:cNvSpPr>
                          <a:spLocks noChangeArrowheads="1"/>
                        </wps:cNvSpPr>
                        <wps:spPr bwMode="auto">
                          <a:xfrm>
                            <a:off x="267970" y="2011045"/>
                            <a:ext cx="142875" cy="10795"/>
                          </a:xfrm>
                          <a:prstGeom prst="rect">
                            <a:avLst/>
                          </a:prstGeom>
                          <a:solidFill>
                            <a:srgbClr val="00000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3" name="Rectangle 480"/>
                        <wps:cNvSpPr>
                          <a:spLocks noChangeArrowheads="1"/>
                        </wps:cNvSpPr>
                        <wps:spPr bwMode="auto">
                          <a:xfrm>
                            <a:off x="272415" y="2012950"/>
                            <a:ext cx="1270" cy="698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4" name="Rectangle 481"/>
                        <wps:cNvSpPr>
                          <a:spLocks noChangeArrowheads="1"/>
                        </wps:cNvSpPr>
                        <wps:spPr bwMode="auto">
                          <a:xfrm>
                            <a:off x="280670" y="2012950"/>
                            <a:ext cx="1270" cy="698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5" name="Rectangle 482"/>
                        <wps:cNvSpPr>
                          <a:spLocks noChangeArrowheads="1"/>
                        </wps:cNvSpPr>
                        <wps:spPr bwMode="auto">
                          <a:xfrm>
                            <a:off x="288290" y="2012950"/>
                            <a:ext cx="1270" cy="698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6" name="Rectangle 483"/>
                        <wps:cNvSpPr>
                          <a:spLocks noChangeArrowheads="1"/>
                        </wps:cNvSpPr>
                        <wps:spPr bwMode="auto">
                          <a:xfrm>
                            <a:off x="296545" y="2012950"/>
                            <a:ext cx="1270" cy="698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7" name="Rectangle 484"/>
                        <wps:cNvSpPr>
                          <a:spLocks noChangeArrowheads="1"/>
                        </wps:cNvSpPr>
                        <wps:spPr bwMode="auto">
                          <a:xfrm>
                            <a:off x="304800" y="2012950"/>
                            <a:ext cx="1270" cy="698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8" name="Rectangle 485"/>
                        <wps:cNvSpPr>
                          <a:spLocks noChangeArrowheads="1"/>
                        </wps:cNvSpPr>
                        <wps:spPr bwMode="auto">
                          <a:xfrm>
                            <a:off x="326390" y="2012315"/>
                            <a:ext cx="6985" cy="317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49" name="Freeform 486"/>
                        <wps:cNvSpPr>
                          <a:spLocks/>
                        </wps:cNvSpPr>
                        <wps:spPr bwMode="auto">
                          <a:xfrm>
                            <a:off x="330200" y="2014220"/>
                            <a:ext cx="5715" cy="4445"/>
                          </a:xfrm>
                          <a:custGeom>
                            <a:avLst/>
                            <a:gdLst>
                              <a:gd name="T0" fmla="*/ 0 w 9"/>
                              <a:gd name="T1" fmla="*/ 0 h 7"/>
                              <a:gd name="T2" fmla="*/ 9 w 9"/>
                              <a:gd name="T3" fmla="*/ 3 h 7"/>
                              <a:gd name="T4" fmla="*/ 0 w 9"/>
                              <a:gd name="T5" fmla="*/ 7 h 7"/>
                              <a:gd name="T6" fmla="*/ 0 w 9"/>
                              <a:gd name="T7" fmla="*/ 0 h 7"/>
                            </a:gdLst>
                            <a:ahLst/>
                            <a:cxnLst>
                              <a:cxn ang="0">
                                <a:pos x="T0" y="T1"/>
                              </a:cxn>
                              <a:cxn ang="0">
                                <a:pos x="T2" y="T3"/>
                              </a:cxn>
                              <a:cxn ang="0">
                                <a:pos x="T4" y="T5"/>
                              </a:cxn>
                              <a:cxn ang="0">
                                <a:pos x="T6" y="T7"/>
                              </a:cxn>
                            </a:cxnLst>
                            <a:rect l="0" t="0" r="r" b="b"/>
                            <a:pathLst>
                              <a:path w="9" h="7">
                                <a:moveTo>
                                  <a:pt x="0" y="0"/>
                                </a:moveTo>
                                <a:lnTo>
                                  <a:pt x="9" y="3"/>
                                </a:lnTo>
                                <a:lnTo>
                                  <a:pt x="0" y="7"/>
                                </a:lnTo>
                                <a:lnTo>
                                  <a:pt x="0" y="0"/>
                                </a:lnTo>
                                <a:close/>
                              </a:path>
                            </a:pathLst>
                          </a:custGeom>
                          <a:solidFill>
                            <a:srgbClr val="9F9F9F"/>
                          </a:solidFill>
                          <a:ln w="1270">
                            <a:solidFill>
                              <a:srgbClr val="5F5F5F"/>
                            </a:solidFill>
                            <a:prstDash val="solid"/>
                            <a:round/>
                            <a:headEnd/>
                            <a:tailEnd/>
                          </a:ln>
                        </wps:spPr>
                        <wps:bodyPr rot="0" vert="horz" wrap="square" lIns="91440" tIns="45720" rIns="91440" bIns="45720" anchor="t" anchorCtr="0" upright="1">
                          <a:noAutofit/>
                        </wps:bodyPr>
                      </wps:wsp>
                      <wps:wsp>
                        <wps:cNvPr id="1250" name="Rectangle 487"/>
                        <wps:cNvSpPr>
                          <a:spLocks noChangeArrowheads="1"/>
                        </wps:cNvSpPr>
                        <wps:spPr bwMode="auto">
                          <a:xfrm>
                            <a:off x="313690" y="2012950"/>
                            <a:ext cx="10795" cy="6350"/>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51" name="Freeform 488"/>
                        <wps:cNvSpPr>
                          <a:spLocks/>
                        </wps:cNvSpPr>
                        <wps:spPr bwMode="auto">
                          <a:xfrm>
                            <a:off x="316865" y="2014220"/>
                            <a:ext cx="4445" cy="4445"/>
                          </a:xfrm>
                          <a:custGeom>
                            <a:avLst/>
                            <a:gdLst>
                              <a:gd name="T0" fmla="*/ 7 w 7"/>
                              <a:gd name="T1" fmla="*/ 0 h 7"/>
                              <a:gd name="T2" fmla="*/ 0 w 7"/>
                              <a:gd name="T3" fmla="*/ 3 h 7"/>
                              <a:gd name="T4" fmla="*/ 7 w 7"/>
                              <a:gd name="T5" fmla="*/ 7 h 7"/>
                              <a:gd name="T6" fmla="*/ 7 w 7"/>
                              <a:gd name="T7" fmla="*/ 0 h 7"/>
                            </a:gdLst>
                            <a:ahLst/>
                            <a:cxnLst>
                              <a:cxn ang="0">
                                <a:pos x="T0" y="T1"/>
                              </a:cxn>
                              <a:cxn ang="0">
                                <a:pos x="T2" y="T3"/>
                              </a:cxn>
                              <a:cxn ang="0">
                                <a:pos x="T4" y="T5"/>
                              </a:cxn>
                              <a:cxn ang="0">
                                <a:pos x="T6" y="T7"/>
                              </a:cxn>
                            </a:cxnLst>
                            <a:rect l="0" t="0" r="r" b="b"/>
                            <a:pathLst>
                              <a:path w="7" h="7">
                                <a:moveTo>
                                  <a:pt x="7" y="0"/>
                                </a:moveTo>
                                <a:lnTo>
                                  <a:pt x="0" y="3"/>
                                </a:lnTo>
                                <a:lnTo>
                                  <a:pt x="7" y="7"/>
                                </a:lnTo>
                                <a:lnTo>
                                  <a:pt x="7" y="0"/>
                                </a:lnTo>
                                <a:close/>
                              </a:path>
                            </a:pathLst>
                          </a:custGeom>
                          <a:solidFill>
                            <a:srgbClr val="9F9F9F"/>
                          </a:solidFill>
                          <a:ln w="1270">
                            <a:solidFill>
                              <a:srgbClr val="5F5F5F"/>
                            </a:solidFill>
                            <a:prstDash val="solid"/>
                            <a:round/>
                            <a:headEnd/>
                            <a:tailEnd/>
                          </a:ln>
                        </wps:spPr>
                        <wps:bodyPr rot="0" vert="horz" wrap="square" lIns="91440" tIns="45720" rIns="91440" bIns="45720" anchor="t" anchorCtr="0" upright="1">
                          <a:noAutofit/>
                        </wps:bodyPr>
                      </wps:wsp>
                      <wps:wsp>
                        <wps:cNvPr id="1252" name="Rectangle 489"/>
                        <wps:cNvSpPr>
                          <a:spLocks noChangeArrowheads="1"/>
                        </wps:cNvSpPr>
                        <wps:spPr bwMode="auto">
                          <a:xfrm>
                            <a:off x="358140" y="2012315"/>
                            <a:ext cx="7620" cy="3175"/>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53" name="Freeform 490"/>
                        <wps:cNvSpPr>
                          <a:spLocks/>
                        </wps:cNvSpPr>
                        <wps:spPr bwMode="auto">
                          <a:xfrm>
                            <a:off x="362585" y="2014220"/>
                            <a:ext cx="5080" cy="4445"/>
                          </a:xfrm>
                          <a:custGeom>
                            <a:avLst/>
                            <a:gdLst>
                              <a:gd name="T0" fmla="*/ 0 w 8"/>
                              <a:gd name="T1" fmla="*/ 0 h 7"/>
                              <a:gd name="T2" fmla="*/ 8 w 8"/>
                              <a:gd name="T3" fmla="*/ 3 h 7"/>
                              <a:gd name="T4" fmla="*/ 0 w 8"/>
                              <a:gd name="T5" fmla="*/ 7 h 7"/>
                              <a:gd name="T6" fmla="*/ 0 w 8"/>
                              <a:gd name="T7" fmla="*/ 0 h 7"/>
                            </a:gdLst>
                            <a:ahLst/>
                            <a:cxnLst>
                              <a:cxn ang="0">
                                <a:pos x="T0" y="T1"/>
                              </a:cxn>
                              <a:cxn ang="0">
                                <a:pos x="T2" y="T3"/>
                              </a:cxn>
                              <a:cxn ang="0">
                                <a:pos x="T4" y="T5"/>
                              </a:cxn>
                              <a:cxn ang="0">
                                <a:pos x="T6" y="T7"/>
                              </a:cxn>
                            </a:cxnLst>
                            <a:rect l="0" t="0" r="r" b="b"/>
                            <a:pathLst>
                              <a:path w="8" h="7">
                                <a:moveTo>
                                  <a:pt x="0" y="0"/>
                                </a:moveTo>
                                <a:lnTo>
                                  <a:pt x="8" y="3"/>
                                </a:lnTo>
                                <a:lnTo>
                                  <a:pt x="0" y="7"/>
                                </a:lnTo>
                                <a:lnTo>
                                  <a:pt x="0" y="0"/>
                                </a:lnTo>
                                <a:close/>
                              </a:path>
                            </a:pathLst>
                          </a:custGeom>
                          <a:solidFill>
                            <a:srgbClr val="9F9F9F"/>
                          </a:solidFill>
                          <a:ln w="1270">
                            <a:solidFill>
                              <a:srgbClr val="5F5F5F"/>
                            </a:solidFill>
                            <a:prstDash val="solid"/>
                            <a:round/>
                            <a:headEnd/>
                            <a:tailEnd/>
                          </a:ln>
                        </wps:spPr>
                        <wps:bodyPr rot="0" vert="horz" wrap="square" lIns="91440" tIns="45720" rIns="91440" bIns="45720" anchor="t" anchorCtr="0" upright="1">
                          <a:noAutofit/>
                        </wps:bodyPr>
                      </wps:wsp>
                      <wps:wsp>
                        <wps:cNvPr id="1254" name="Rectangle 491"/>
                        <wps:cNvSpPr>
                          <a:spLocks noChangeArrowheads="1"/>
                        </wps:cNvSpPr>
                        <wps:spPr bwMode="auto">
                          <a:xfrm>
                            <a:off x="346075" y="2012950"/>
                            <a:ext cx="10795" cy="6350"/>
                          </a:xfrm>
                          <a:prstGeom prst="rect">
                            <a:avLst/>
                          </a:prstGeom>
                          <a:solidFill>
                            <a:srgbClr val="808080"/>
                          </a:solidFill>
                          <a:ln w="1270">
                            <a:solidFill>
                              <a:srgbClr val="5F5F5F"/>
                            </a:solidFill>
                            <a:prstDash val="solid"/>
                            <a:miter lim="800000"/>
                            <a:headEnd/>
                            <a:tailEnd/>
                          </a:ln>
                        </wps:spPr>
                        <wps:bodyPr rot="0" vert="horz" wrap="square" lIns="91440" tIns="45720" rIns="91440" bIns="45720" anchor="t" anchorCtr="0" upright="1">
                          <a:noAutofit/>
                        </wps:bodyPr>
                      </wps:wsp>
                      <wps:wsp>
                        <wps:cNvPr id="1255" name="Freeform 492"/>
                        <wps:cNvSpPr>
                          <a:spLocks/>
                        </wps:cNvSpPr>
                        <wps:spPr bwMode="auto">
                          <a:xfrm>
                            <a:off x="348615" y="2014220"/>
                            <a:ext cx="5080" cy="4445"/>
                          </a:xfrm>
                          <a:custGeom>
                            <a:avLst/>
                            <a:gdLst>
                              <a:gd name="T0" fmla="*/ 8 w 8"/>
                              <a:gd name="T1" fmla="*/ 0 h 7"/>
                              <a:gd name="T2" fmla="*/ 0 w 8"/>
                              <a:gd name="T3" fmla="*/ 3 h 7"/>
                              <a:gd name="T4" fmla="*/ 8 w 8"/>
                              <a:gd name="T5" fmla="*/ 7 h 7"/>
                              <a:gd name="T6" fmla="*/ 8 w 8"/>
                              <a:gd name="T7" fmla="*/ 0 h 7"/>
                            </a:gdLst>
                            <a:ahLst/>
                            <a:cxnLst>
                              <a:cxn ang="0">
                                <a:pos x="T0" y="T1"/>
                              </a:cxn>
                              <a:cxn ang="0">
                                <a:pos x="T2" y="T3"/>
                              </a:cxn>
                              <a:cxn ang="0">
                                <a:pos x="T4" y="T5"/>
                              </a:cxn>
                              <a:cxn ang="0">
                                <a:pos x="T6" y="T7"/>
                              </a:cxn>
                            </a:cxnLst>
                            <a:rect l="0" t="0" r="r" b="b"/>
                            <a:pathLst>
                              <a:path w="8" h="7">
                                <a:moveTo>
                                  <a:pt x="8" y="0"/>
                                </a:moveTo>
                                <a:lnTo>
                                  <a:pt x="0" y="3"/>
                                </a:lnTo>
                                <a:lnTo>
                                  <a:pt x="8" y="7"/>
                                </a:lnTo>
                                <a:lnTo>
                                  <a:pt x="8" y="0"/>
                                </a:lnTo>
                                <a:close/>
                              </a:path>
                            </a:pathLst>
                          </a:custGeom>
                          <a:solidFill>
                            <a:srgbClr val="9F9F9F"/>
                          </a:solidFill>
                          <a:ln w="1270">
                            <a:solidFill>
                              <a:srgbClr val="5F5F5F"/>
                            </a:solidFill>
                            <a:prstDash val="solid"/>
                            <a:round/>
                            <a:headEnd/>
                            <a:tailEnd/>
                          </a:ln>
                        </wps:spPr>
                        <wps:bodyPr rot="0" vert="horz" wrap="square" lIns="91440" tIns="45720" rIns="91440" bIns="45720" anchor="t" anchorCtr="0" upright="1">
                          <a:noAutofit/>
                        </wps:bodyPr>
                      </wps:wsp>
                      <wps:wsp>
                        <wps:cNvPr id="1256" name="Freeform 493"/>
                        <wps:cNvSpPr>
                          <a:spLocks/>
                        </wps:cNvSpPr>
                        <wps:spPr bwMode="auto">
                          <a:xfrm>
                            <a:off x="387985" y="2011680"/>
                            <a:ext cx="5080" cy="1270"/>
                          </a:xfrm>
                          <a:custGeom>
                            <a:avLst/>
                            <a:gdLst>
                              <a:gd name="T0" fmla="*/ 0 w 8"/>
                              <a:gd name="T1" fmla="*/ 0 h 2"/>
                              <a:gd name="T2" fmla="*/ 2 w 8"/>
                              <a:gd name="T3" fmla="*/ 2 h 2"/>
                              <a:gd name="T4" fmla="*/ 6 w 8"/>
                              <a:gd name="T5" fmla="*/ 2 h 2"/>
                              <a:gd name="T6" fmla="*/ 8 w 8"/>
                              <a:gd name="T7" fmla="*/ 0 h 2"/>
                              <a:gd name="T8" fmla="*/ 0 w 8"/>
                              <a:gd name="T9" fmla="*/ 0 h 2"/>
                            </a:gdLst>
                            <a:ahLst/>
                            <a:cxnLst>
                              <a:cxn ang="0">
                                <a:pos x="T0" y="T1"/>
                              </a:cxn>
                              <a:cxn ang="0">
                                <a:pos x="T2" y="T3"/>
                              </a:cxn>
                              <a:cxn ang="0">
                                <a:pos x="T4" y="T5"/>
                              </a:cxn>
                              <a:cxn ang="0">
                                <a:pos x="T6" y="T7"/>
                              </a:cxn>
                              <a:cxn ang="0">
                                <a:pos x="T8" y="T9"/>
                              </a:cxn>
                            </a:cxnLst>
                            <a:rect l="0" t="0" r="r" b="b"/>
                            <a:pathLst>
                              <a:path w="8" h="2">
                                <a:moveTo>
                                  <a:pt x="0" y="0"/>
                                </a:moveTo>
                                <a:lnTo>
                                  <a:pt x="2" y="2"/>
                                </a:lnTo>
                                <a:lnTo>
                                  <a:pt x="6" y="2"/>
                                </a:lnTo>
                                <a:lnTo>
                                  <a:pt x="8"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494"/>
                        <wps:cNvSpPr>
                          <a:spLocks/>
                        </wps:cNvSpPr>
                        <wps:spPr bwMode="auto">
                          <a:xfrm>
                            <a:off x="386080" y="2019300"/>
                            <a:ext cx="5080" cy="1270"/>
                          </a:xfrm>
                          <a:custGeom>
                            <a:avLst/>
                            <a:gdLst>
                              <a:gd name="T0" fmla="*/ 0 w 8"/>
                              <a:gd name="T1" fmla="*/ 2 h 2"/>
                              <a:gd name="T2" fmla="*/ 2 w 8"/>
                              <a:gd name="T3" fmla="*/ 0 h 2"/>
                              <a:gd name="T4" fmla="*/ 7 w 8"/>
                              <a:gd name="T5" fmla="*/ 0 h 2"/>
                              <a:gd name="T6" fmla="*/ 8 w 8"/>
                              <a:gd name="T7" fmla="*/ 2 h 2"/>
                              <a:gd name="T8" fmla="*/ 0 w 8"/>
                              <a:gd name="T9" fmla="*/ 2 h 2"/>
                            </a:gdLst>
                            <a:ahLst/>
                            <a:cxnLst>
                              <a:cxn ang="0">
                                <a:pos x="T0" y="T1"/>
                              </a:cxn>
                              <a:cxn ang="0">
                                <a:pos x="T2" y="T3"/>
                              </a:cxn>
                              <a:cxn ang="0">
                                <a:pos x="T4" y="T5"/>
                              </a:cxn>
                              <a:cxn ang="0">
                                <a:pos x="T6" y="T7"/>
                              </a:cxn>
                              <a:cxn ang="0">
                                <a:pos x="T8" y="T9"/>
                              </a:cxn>
                            </a:cxnLst>
                            <a:rect l="0" t="0" r="r" b="b"/>
                            <a:pathLst>
                              <a:path w="8" h="2">
                                <a:moveTo>
                                  <a:pt x="0" y="2"/>
                                </a:moveTo>
                                <a:lnTo>
                                  <a:pt x="2" y="0"/>
                                </a:lnTo>
                                <a:lnTo>
                                  <a:pt x="7" y="0"/>
                                </a:lnTo>
                                <a:lnTo>
                                  <a:pt x="8" y="2"/>
                                </a:lnTo>
                                <a:lnTo>
                                  <a:pt x="0" y="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495"/>
                        <wps:cNvSpPr>
                          <a:spLocks/>
                        </wps:cNvSpPr>
                        <wps:spPr bwMode="auto">
                          <a:xfrm>
                            <a:off x="386715" y="2012315"/>
                            <a:ext cx="1905" cy="3810"/>
                          </a:xfrm>
                          <a:custGeom>
                            <a:avLst/>
                            <a:gdLst>
                              <a:gd name="T0" fmla="*/ 2 w 3"/>
                              <a:gd name="T1" fmla="*/ 0 h 6"/>
                              <a:gd name="T2" fmla="*/ 3 w 3"/>
                              <a:gd name="T3" fmla="*/ 1 h 6"/>
                              <a:gd name="T4" fmla="*/ 2 w 3"/>
                              <a:gd name="T5" fmla="*/ 5 h 6"/>
                              <a:gd name="T6" fmla="*/ 0 w 3"/>
                              <a:gd name="T7" fmla="*/ 6 h 6"/>
                              <a:gd name="T8" fmla="*/ 2 w 3"/>
                              <a:gd name="T9" fmla="*/ 0 h 6"/>
                            </a:gdLst>
                            <a:ahLst/>
                            <a:cxnLst>
                              <a:cxn ang="0">
                                <a:pos x="T0" y="T1"/>
                              </a:cxn>
                              <a:cxn ang="0">
                                <a:pos x="T2" y="T3"/>
                              </a:cxn>
                              <a:cxn ang="0">
                                <a:pos x="T4" y="T5"/>
                              </a:cxn>
                              <a:cxn ang="0">
                                <a:pos x="T6" y="T7"/>
                              </a:cxn>
                              <a:cxn ang="0">
                                <a:pos x="T8" y="T9"/>
                              </a:cxn>
                            </a:cxnLst>
                            <a:rect l="0" t="0" r="r" b="b"/>
                            <a:pathLst>
                              <a:path w="3" h="6">
                                <a:moveTo>
                                  <a:pt x="2" y="0"/>
                                </a:moveTo>
                                <a:lnTo>
                                  <a:pt x="3" y="1"/>
                                </a:lnTo>
                                <a:lnTo>
                                  <a:pt x="2" y="5"/>
                                </a:lnTo>
                                <a:lnTo>
                                  <a:pt x="0" y="6"/>
                                </a:lnTo>
                                <a:lnTo>
                                  <a:pt x="2"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496"/>
                        <wps:cNvSpPr>
                          <a:spLocks/>
                        </wps:cNvSpPr>
                        <wps:spPr bwMode="auto">
                          <a:xfrm>
                            <a:off x="386080" y="2016125"/>
                            <a:ext cx="1905" cy="4445"/>
                          </a:xfrm>
                          <a:custGeom>
                            <a:avLst/>
                            <a:gdLst>
                              <a:gd name="T0" fmla="*/ 0 w 3"/>
                              <a:gd name="T1" fmla="*/ 7 h 7"/>
                              <a:gd name="T2" fmla="*/ 2 w 3"/>
                              <a:gd name="T3" fmla="*/ 5 h 7"/>
                              <a:gd name="T4" fmla="*/ 3 w 3"/>
                              <a:gd name="T5" fmla="*/ 2 h 7"/>
                              <a:gd name="T6" fmla="*/ 1 w 3"/>
                              <a:gd name="T7" fmla="*/ 0 h 7"/>
                              <a:gd name="T8" fmla="*/ 0 w 3"/>
                              <a:gd name="T9" fmla="*/ 7 h 7"/>
                            </a:gdLst>
                            <a:ahLst/>
                            <a:cxnLst>
                              <a:cxn ang="0">
                                <a:pos x="T0" y="T1"/>
                              </a:cxn>
                              <a:cxn ang="0">
                                <a:pos x="T2" y="T3"/>
                              </a:cxn>
                              <a:cxn ang="0">
                                <a:pos x="T4" y="T5"/>
                              </a:cxn>
                              <a:cxn ang="0">
                                <a:pos x="T6" y="T7"/>
                              </a:cxn>
                              <a:cxn ang="0">
                                <a:pos x="T8" y="T9"/>
                              </a:cxn>
                            </a:cxnLst>
                            <a:rect l="0" t="0" r="r" b="b"/>
                            <a:pathLst>
                              <a:path w="3" h="7">
                                <a:moveTo>
                                  <a:pt x="0" y="7"/>
                                </a:moveTo>
                                <a:lnTo>
                                  <a:pt x="2" y="5"/>
                                </a:lnTo>
                                <a:lnTo>
                                  <a:pt x="3" y="2"/>
                                </a:lnTo>
                                <a:lnTo>
                                  <a:pt x="1" y="0"/>
                                </a:lnTo>
                                <a:lnTo>
                                  <a:pt x="0" y="7"/>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497"/>
                        <wps:cNvSpPr>
                          <a:spLocks/>
                        </wps:cNvSpPr>
                        <wps:spPr bwMode="auto">
                          <a:xfrm>
                            <a:off x="390525" y="2016125"/>
                            <a:ext cx="1905" cy="4445"/>
                          </a:xfrm>
                          <a:custGeom>
                            <a:avLst/>
                            <a:gdLst>
                              <a:gd name="T0" fmla="*/ 0 w 3"/>
                              <a:gd name="T1" fmla="*/ 5 h 7"/>
                              <a:gd name="T2" fmla="*/ 1 w 3"/>
                              <a:gd name="T3" fmla="*/ 7 h 7"/>
                              <a:gd name="T4" fmla="*/ 3 w 3"/>
                              <a:gd name="T5" fmla="*/ 0 h 7"/>
                              <a:gd name="T6" fmla="*/ 1 w 3"/>
                              <a:gd name="T7" fmla="*/ 2 h 7"/>
                              <a:gd name="T8" fmla="*/ 0 w 3"/>
                              <a:gd name="T9" fmla="*/ 5 h 7"/>
                            </a:gdLst>
                            <a:ahLst/>
                            <a:cxnLst>
                              <a:cxn ang="0">
                                <a:pos x="T0" y="T1"/>
                              </a:cxn>
                              <a:cxn ang="0">
                                <a:pos x="T2" y="T3"/>
                              </a:cxn>
                              <a:cxn ang="0">
                                <a:pos x="T4" y="T5"/>
                              </a:cxn>
                              <a:cxn ang="0">
                                <a:pos x="T6" y="T7"/>
                              </a:cxn>
                              <a:cxn ang="0">
                                <a:pos x="T8" y="T9"/>
                              </a:cxn>
                            </a:cxnLst>
                            <a:rect l="0" t="0" r="r" b="b"/>
                            <a:pathLst>
                              <a:path w="3" h="7">
                                <a:moveTo>
                                  <a:pt x="0" y="5"/>
                                </a:moveTo>
                                <a:lnTo>
                                  <a:pt x="1" y="7"/>
                                </a:lnTo>
                                <a:lnTo>
                                  <a:pt x="3" y="0"/>
                                </a:lnTo>
                                <a:lnTo>
                                  <a:pt x="1" y="2"/>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498"/>
                        <wps:cNvSpPr>
                          <a:spLocks/>
                        </wps:cNvSpPr>
                        <wps:spPr bwMode="auto">
                          <a:xfrm>
                            <a:off x="391795" y="2012315"/>
                            <a:ext cx="1905" cy="3810"/>
                          </a:xfrm>
                          <a:custGeom>
                            <a:avLst/>
                            <a:gdLst>
                              <a:gd name="T0" fmla="*/ 1 w 3"/>
                              <a:gd name="T1" fmla="*/ 1 h 6"/>
                              <a:gd name="T2" fmla="*/ 3 w 3"/>
                              <a:gd name="T3" fmla="*/ 0 h 6"/>
                              <a:gd name="T4" fmla="*/ 1 w 3"/>
                              <a:gd name="T5" fmla="*/ 6 h 6"/>
                              <a:gd name="T6" fmla="*/ 0 w 3"/>
                              <a:gd name="T7" fmla="*/ 5 h 6"/>
                              <a:gd name="T8" fmla="*/ 1 w 3"/>
                              <a:gd name="T9" fmla="*/ 1 h 6"/>
                            </a:gdLst>
                            <a:ahLst/>
                            <a:cxnLst>
                              <a:cxn ang="0">
                                <a:pos x="T0" y="T1"/>
                              </a:cxn>
                              <a:cxn ang="0">
                                <a:pos x="T2" y="T3"/>
                              </a:cxn>
                              <a:cxn ang="0">
                                <a:pos x="T4" y="T5"/>
                              </a:cxn>
                              <a:cxn ang="0">
                                <a:pos x="T6" y="T7"/>
                              </a:cxn>
                              <a:cxn ang="0">
                                <a:pos x="T8" y="T9"/>
                              </a:cxn>
                            </a:cxnLst>
                            <a:rect l="0" t="0" r="r" b="b"/>
                            <a:pathLst>
                              <a:path w="3" h="6">
                                <a:moveTo>
                                  <a:pt x="1" y="1"/>
                                </a:moveTo>
                                <a:lnTo>
                                  <a:pt x="3" y="0"/>
                                </a:lnTo>
                                <a:lnTo>
                                  <a:pt x="1" y="6"/>
                                </a:lnTo>
                                <a:lnTo>
                                  <a:pt x="0" y="5"/>
                                </a:lnTo>
                                <a:lnTo>
                                  <a:pt x="1"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499"/>
                        <wps:cNvSpPr>
                          <a:spLocks/>
                        </wps:cNvSpPr>
                        <wps:spPr bwMode="auto">
                          <a:xfrm>
                            <a:off x="387350" y="2015490"/>
                            <a:ext cx="4445" cy="1270"/>
                          </a:xfrm>
                          <a:custGeom>
                            <a:avLst/>
                            <a:gdLst>
                              <a:gd name="T0" fmla="*/ 0 w 7"/>
                              <a:gd name="T1" fmla="*/ 1 h 2"/>
                              <a:gd name="T2" fmla="*/ 1 w 7"/>
                              <a:gd name="T3" fmla="*/ 0 h 2"/>
                              <a:gd name="T4" fmla="*/ 7 w 7"/>
                              <a:gd name="T5" fmla="*/ 0 h 2"/>
                              <a:gd name="T6" fmla="*/ 7 w 7"/>
                              <a:gd name="T7" fmla="*/ 1 h 2"/>
                              <a:gd name="T8" fmla="*/ 6 w 7"/>
                              <a:gd name="T9" fmla="*/ 2 h 2"/>
                              <a:gd name="T10" fmla="*/ 1 w 7"/>
                              <a:gd name="T11" fmla="*/ 2 h 2"/>
                              <a:gd name="T12" fmla="*/ 0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0" y="1"/>
                                </a:moveTo>
                                <a:lnTo>
                                  <a:pt x="1" y="0"/>
                                </a:lnTo>
                                <a:lnTo>
                                  <a:pt x="7" y="0"/>
                                </a:lnTo>
                                <a:lnTo>
                                  <a:pt x="7" y="1"/>
                                </a:lnTo>
                                <a:lnTo>
                                  <a:pt x="6" y="2"/>
                                </a:lnTo>
                                <a:lnTo>
                                  <a:pt x="1" y="2"/>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500"/>
                        <wps:cNvSpPr>
                          <a:spLocks/>
                        </wps:cNvSpPr>
                        <wps:spPr bwMode="auto">
                          <a:xfrm>
                            <a:off x="395605" y="2011680"/>
                            <a:ext cx="4445" cy="1270"/>
                          </a:xfrm>
                          <a:custGeom>
                            <a:avLst/>
                            <a:gdLst>
                              <a:gd name="T0" fmla="*/ 0 w 7"/>
                              <a:gd name="T1" fmla="*/ 0 h 2"/>
                              <a:gd name="T2" fmla="*/ 1 w 7"/>
                              <a:gd name="T3" fmla="*/ 2 h 2"/>
                              <a:gd name="T4" fmla="*/ 6 w 7"/>
                              <a:gd name="T5" fmla="*/ 2 h 2"/>
                              <a:gd name="T6" fmla="*/ 7 w 7"/>
                              <a:gd name="T7" fmla="*/ 0 h 2"/>
                              <a:gd name="T8" fmla="*/ 0 w 7"/>
                              <a:gd name="T9" fmla="*/ 0 h 2"/>
                            </a:gdLst>
                            <a:ahLst/>
                            <a:cxnLst>
                              <a:cxn ang="0">
                                <a:pos x="T0" y="T1"/>
                              </a:cxn>
                              <a:cxn ang="0">
                                <a:pos x="T2" y="T3"/>
                              </a:cxn>
                              <a:cxn ang="0">
                                <a:pos x="T4" y="T5"/>
                              </a:cxn>
                              <a:cxn ang="0">
                                <a:pos x="T6" y="T7"/>
                              </a:cxn>
                              <a:cxn ang="0">
                                <a:pos x="T8" y="T9"/>
                              </a:cxn>
                            </a:cxnLst>
                            <a:rect l="0" t="0" r="r" b="b"/>
                            <a:pathLst>
                              <a:path w="7" h="2">
                                <a:moveTo>
                                  <a:pt x="0" y="0"/>
                                </a:moveTo>
                                <a:lnTo>
                                  <a:pt x="1" y="2"/>
                                </a:lnTo>
                                <a:lnTo>
                                  <a:pt x="6" y="2"/>
                                </a:lnTo>
                                <a:lnTo>
                                  <a:pt x="7"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501"/>
                        <wps:cNvSpPr>
                          <a:spLocks/>
                        </wps:cNvSpPr>
                        <wps:spPr bwMode="auto">
                          <a:xfrm>
                            <a:off x="393065" y="2019300"/>
                            <a:ext cx="5080" cy="1270"/>
                          </a:xfrm>
                          <a:custGeom>
                            <a:avLst/>
                            <a:gdLst>
                              <a:gd name="T0" fmla="*/ 0 w 8"/>
                              <a:gd name="T1" fmla="*/ 2 h 2"/>
                              <a:gd name="T2" fmla="*/ 2 w 8"/>
                              <a:gd name="T3" fmla="*/ 0 h 2"/>
                              <a:gd name="T4" fmla="*/ 7 w 8"/>
                              <a:gd name="T5" fmla="*/ 0 h 2"/>
                              <a:gd name="T6" fmla="*/ 8 w 8"/>
                              <a:gd name="T7" fmla="*/ 2 h 2"/>
                              <a:gd name="T8" fmla="*/ 0 w 8"/>
                              <a:gd name="T9" fmla="*/ 2 h 2"/>
                            </a:gdLst>
                            <a:ahLst/>
                            <a:cxnLst>
                              <a:cxn ang="0">
                                <a:pos x="T0" y="T1"/>
                              </a:cxn>
                              <a:cxn ang="0">
                                <a:pos x="T2" y="T3"/>
                              </a:cxn>
                              <a:cxn ang="0">
                                <a:pos x="T4" y="T5"/>
                              </a:cxn>
                              <a:cxn ang="0">
                                <a:pos x="T6" y="T7"/>
                              </a:cxn>
                              <a:cxn ang="0">
                                <a:pos x="T8" y="T9"/>
                              </a:cxn>
                            </a:cxnLst>
                            <a:rect l="0" t="0" r="r" b="b"/>
                            <a:pathLst>
                              <a:path w="8" h="2">
                                <a:moveTo>
                                  <a:pt x="0" y="2"/>
                                </a:moveTo>
                                <a:lnTo>
                                  <a:pt x="2" y="0"/>
                                </a:lnTo>
                                <a:lnTo>
                                  <a:pt x="7" y="0"/>
                                </a:lnTo>
                                <a:lnTo>
                                  <a:pt x="8" y="2"/>
                                </a:lnTo>
                                <a:lnTo>
                                  <a:pt x="0" y="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502"/>
                        <wps:cNvSpPr>
                          <a:spLocks/>
                        </wps:cNvSpPr>
                        <wps:spPr bwMode="auto">
                          <a:xfrm>
                            <a:off x="393700" y="2012315"/>
                            <a:ext cx="1905" cy="3810"/>
                          </a:xfrm>
                          <a:custGeom>
                            <a:avLst/>
                            <a:gdLst>
                              <a:gd name="T0" fmla="*/ 2 w 3"/>
                              <a:gd name="T1" fmla="*/ 0 h 6"/>
                              <a:gd name="T2" fmla="*/ 3 w 3"/>
                              <a:gd name="T3" fmla="*/ 1 h 6"/>
                              <a:gd name="T4" fmla="*/ 2 w 3"/>
                              <a:gd name="T5" fmla="*/ 5 h 6"/>
                              <a:gd name="T6" fmla="*/ 0 w 3"/>
                              <a:gd name="T7" fmla="*/ 6 h 6"/>
                              <a:gd name="T8" fmla="*/ 2 w 3"/>
                              <a:gd name="T9" fmla="*/ 0 h 6"/>
                            </a:gdLst>
                            <a:ahLst/>
                            <a:cxnLst>
                              <a:cxn ang="0">
                                <a:pos x="T0" y="T1"/>
                              </a:cxn>
                              <a:cxn ang="0">
                                <a:pos x="T2" y="T3"/>
                              </a:cxn>
                              <a:cxn ang="0">
                                <a:pos x="T4" y="T5"/>
                              </a:cxn>
                              <a:cxn ang="0">
                                <a:pos x="T6" y="T7"/>
                              </a:cxn>
                              <a:cxn ang="0">
                                <a:pos x="T8" y="T9"/>
                              </a:cxn>
                            </a:cxnLst>
                            <a:rect l="0" t="0" r="r" b="b"/>
                            <a:pathLst>
                              <a:path w="3" h="6">
                                <a:moveTo>
                                  <a:pt x="2" y="0"/>
                                </a:moveTo>
                                <a:lnTo>
                                  <a:pt x="3" y="1"/>
                                </a:lnTo>
                                <a:lnTo>
                                  <a:pt x="2" y="5"/>
                                </a:lnTo>
                                <a:lnTo>
                                  <a:pt x="0" y="6"/>
                                </a:lnTo>
                                <a:lnTo>
                                  <a:pt x="2"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503"/>
                        <wps:cNvSpPr>
                          <a:spLocks/>
                        </wps:cNvSpPr>
                        <wps:spPr bwMode="auto">
                          <a:xfrm>
                            <a:off x="393065" y="2016125"/>
                            <a:ext cx="1905" cy="4445"/>
                          </a:xfrm>
                          <a:custGeom>
                            <a:avLst/>
                            <a:gdLst>
                              <a:gd name="T0" fmla="*/ 0 w 3"/>
                              <a:gd name="T1" fmla="*/ 7 h 7"/>
                              <a:gd name="T2" fmla="*/ 2 w 3"/>
                              <a:gd name="T3" fmla="*/ 5 h 7"/>
                              <a:gd name="T4" fmla="*/ 3 w 3"/>
                              <a:gd name="T5" fmla="*/ 2 h 7"/>
                              <a:gd name="T6" fmla="*/ 1 w 3"/>
                              <a:gd name="T7" fmla="*/ 0 h 7"/>
                              <a:gd name="T8" fmla="*/ 0 w 3"/>
                              <a:gd name="T9" fmla="*/ 7 h 7"/>
                            </a:gdLst>
                            <a:ahLst/>
                            <a:cxnLst>
                              <a:cxn ang="0">
                                <a:pos x="T0" y="T1"/>
                              </a:cxn>
                              <a:cxn ang="0">
                                <a:pos x="T2" y="T3"/>
                              </a:cxn>
                              <a:cxn ang="0">
                                <a:pos x="T4" y="T5"/>
                              </a:cxn>
                              <a:cxn ang="0">
                                <a:pos x="T6" y="T7"/>
                              </a:cxn>
                              <a:cxn ang="0">
                                <a:pos x="T8" y="T9"/>
                              </a:cxn>
                            </a:cxnLst>
                            <a:rect l="0" t="0" r="r" b="b"/>
                            <a:pathLst>
                              <a:path w="3" h="7">
                                <a:moveTo>
                                  <a:pt x="0" y="7"/>
                                </a:moveTo>
                                <a:lnTo>
                                  <a:pt x="2" y="5"/>
                                </a:lnTo>
                                <a:lnTo>
                                  <a:pt x="3" y="2"/>
                                </a:lnTo>
                                <a:lnTo>
                                  <a:pt x="1" y="0"/>
                                </a:lnTo>
                                <a:lnTo>
                                  <a:pt x="0" y="7"/>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504"/>
                        <wps:cNvSpPr>
                          <a:spLocks/>
                        </wps:cNvSpPr>
                        <wps:spPr bwMode="auto">
                          <a:xfrm>
                            <a:off x="397510" y="2016125"/>
                            <a:ext cx="1905" cy="4445"/>
                          </a:xfrm>
                          <a:custGeom>
                            <a:avLst/>
                            <a:gdLst>
                              <a:gd name="T0" fmla="*/ 0 w 3"/>
                              <a:gd name="T1" fmla="*/ 5 h 7"/>
                              <a:gd name="T2" fmla="*/ 1 w 3"/>
                              <a:gd name="T3" fmla="*/ 7 h 7"/>
                              <a:gd name="T4" fmla="*/ 3 w 3"/>
                              <a:gd name="T5" fmla="*/ 0 h 7"/>
                              <a:gd name="T6" fmla="*/ 1 w 3"/>
                              <a:gd name="T7" fmla="*/ 2 h 7"/>
                              <a:gd name="T8" fmla="*/ 0 w 3"/>
                              <a:gd name="T9" fmla="*/ 5 h 7"/>
                            </a:gdLst>
                            <a:ahLst/>
                            <a:cxnLst>
                              <a:cxn ang="0">
                                <a:pos x="T0" y="T1"/>
                              </a:cxn>
                              <a:cxn ang="0">
                                <a:pos x="T2" y="T3"/>
                              </a:cxn>
                              <a:cxn ang="0">
                                <a:pos x="T4" y="T5"/>
                              </a:cxn>
                              <a:cxn ang="0">
                                <a:pos x="T6" y="T7"/>
                              </a:cxn>
                              <a:cxn ang="0">
                                <a:pos x="T8" y="T9"/>
                              </a:cxn>
                            </a:cxnLst>
                            <a:rect l="0" t="0" r="r" b="b"/>
                            <a:pathLst>
                              <a:path w="3" h="7">
                                <a:moveTo>
                                  <a:pt x="0" y="5"/>
                                </a:moveTo>
                                <a:lnTo>
                                  <a:pt x="1" y="7"/>
                                </a:lnTo>
                                <a:lnTo>
                                  <a:pt x="3" y="0"/>
                                </a:lnTo>
                                <a:lnTo>
                                  <a:pt x="1" y="2"/>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505"/>
                        <wps:cNvSpPr>
                          <a:spLocks/>
                        </wps:cNvSpPr>
                        <wps:spPr bwMode="auto">
                          <a:xfrm>
                            <a:off x="398780" y="2012315"/>
                            <a:ext cx="1905" cy="3810"/>
                          </a:xfrm>
                          <a:custGeom>
                            <a:avLst/>
                            <a:gdLst>
                              <a:gd name="T0" fmla="*/ 1 w 3"/>
                              <a:gd name="T1" fmla="*/ 1 h 6"/>
                              <a:gd name="T2" fmla="*/ 3 w 3"/>
                              <a:gd name="T3" fmla="*/ 0 h 6"/>
                              <a:gd name="T4" fmla="*/ 1 w 3"/>
                              <a:gd name="T5" fmla="*/ 6 h 6"/>
                              <a:gd name="T6" fmla="*/ 0 w 3"/>
                              <a:gd name="T7" fmla="*/ 5 h 6"/>
                              <a:gd name="T8" fmla="*/ 1 w 3"/>
                              <a:gd name="T9" fmla="*/ 1 h 6"/>
                            </a:gdLst>
                            <a:ahLst/>
                            <a:cxnLst>
                              <a:cxn ang="0">
                                <a:pos x="T0" y="T1"/>
                              </a:cxn>
                              <a:cxn ang="0">
                                <a:pos x="T2" y="T3"/>
                              </a:cxn>
                              <a:cxn ang="0">
                                <a:pos x="T4" y="T5"/>
                              </a:cxn>
                              <a:cxn ang="0">
                                <a:pos x="T6" y="T7"/>
                              </a:cxn>
                              <a:cxn ang="0">
                                <a:pos x="T8" y="T9"/>
                              </a:cxn>
                            </a:cxnLst>
                            <a:rect l="0" t="0" r="r" b="b"/>
                            <a:pathLst>
                              <a:path w="3" h="6">
                                <a:moveTo>
                                  <a:pt x="1" y="1"/>
                                </a:moveTo>
                                <a:lnTo>
                                  <a:pt x="3" y="0"/>
                                </a:lnTo>
                                <a:lnTo>
                                  <a:pt x="1" y="6"/>
                                </a:lnTo>
                                <a:lnTo>
                                  <a:pt x="0" y="5"/>
                                </a:lnTo>
                                <a:lnTo>
                                  <a:pt x="1"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506"/>
                        <wps:cNvSpPr>
                          <a:spLocks/>
                        </wps:cNvSpPr>
                        <wps:spPr bwMode="auto">
                          <a:xfrm>
                            <a:off x="394335" y="2015490"/>
                            <a:ext cx="5080" cy="1270"/>
                          </a:xfrm>
                          <a:custGeom>
                            <a:avLst/>
                            <a:gdLst>
                              <a:gd name="T0" fmla="*/ 0 w 8"/>
                              <a:gd name="T1" fmla="*/ 1 h 2"/>
                              <a:gd name="T2" fmla="*/ 1 w 8"/>
                              <a:gd name="T3" fmla="*/ 0 h 2"/>
                              <a:gd name="T4" fmla="*/ 7 w 8"/>
                              <a:gd name="T5" fmla="*/ 0 h 2"/>
                              <a:gd name="T6" fmla="*/ 8 w 8"/>
                              <a:gd name="T7" fmla="*/ 1 h 2"/>
                              <a:gd name="T8" fmla="*/ 6 w 8"/>
                              <a:gd name="T9" fmla="*/ 2 h 2"/>
                              <a:gd name="T10" fmla="*/ 1 w 8"/>
                              <a:gd name="T11" fmla="*/ 2 h 2"/>
                              <a:gd name="T12" fmla="*/ 0 w 8"/>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8" h="2">
                                <a:moveTo>
                                  <a:pt x="0" y="1"/>
                                </a:moveTo>
                                <a:lnTo>
                                  <a:pt x="1" y="0"/>
                                </a:lnTo>
                                <a:lnTo>
                                  <a:pt x="7" y="0"/>
                                </a:lnTo>
                                <a:lnTo>
                                  <a:pt x="8" y="1"/>
                                </a:lnTo>
                                <a:lnTo>
                                  <a:pt x="6" y="2"/>
                                </a:lnTo>
                                <a:lnTo>
                                  <a:pt x="1" y="2"/>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507"/>
                        <wps:cNvSpPr>
                          <a:spLocks/>
                        </wps:cNvSpPr>
                        <wps:spPr bwMode="auto">
                          <a:xfrm>
                            <a:off x="402590" y="2011680"/>
                            <a:ext cx="4445" cy="1270"/>
                          </a:xfrm>
                          <a:custGeom>
                            <a:avLst/>
                            <a:gdLst>
                              <a:gd name="T0" fmla="*/ 0 w 7"/>
                              <a:gd name="T1" fmla="*/ 0 h 2"/>
                              <a:gd name="T2" fmla="*/ 1 w 7"/>
                              <a:gd name="T3" fmla="*/ 2 h 2"/>
                              <a:gd name="T4" fmla="*/ 6 w 7"/>
                              <a:gd name="T5" fmla="*/ 2 h 2"/>
                              <a:gd name="T6" fmla="*/ 7 w 7"/>
                              <a:gd name="T7" fmla="*/ 0 h 2"/>
                              <a:gd name="T8" fmla="*/ 0 w 7"/>
                              <a:gd name="T9" fmla="*/ 0 h 2"/>
                            </a:gdLst>
                            <a:ahLst/>
                            <a:cxnLst>
                              <a:cxn ang="0">
                                <a:pos x="T0" y="T1"/>
                              </a:cxn>
                              <a:cxn ang="0">
                                <a:pos x="T2" y="T3"/>
                              </a:cxn>
                              <a:cxn ang="0">
                                <a:pos x="T4" y="T5"/>
                              </a:cxn>
                              <a:cxn ang="0">
                                <a:pos x="T6" y="T7"/>
                              </a:cxn>
                              <a:cxn ang="0">
                                <a:pos x="T8" y="T9"/>
                              </a:cxn>
                            </a:cxnLst>
                            <a:rect l="0" t="0" r="r" b="b"/>
                            <a:pathLst>
                              <a:path w="7" h="2">
                                <a:moveTo>
                                  <a:pt x="0" y="0"/>
                                </a:moveTo>
                                <a:lnTo>
                                  <a:pt x="1" y="2"/>
                                </a:lnTo>
                                <a:lnTo>
                                  <a:pt x="6" y="2"/>
                                </a:lnTo>
                                <a:lnTo>
                                  <a:pt x="7"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508"/>
                        <wps:cNvSpPr>
                          <a:spLocks/>
                        </wps:cNvSpPr>
                        <wps:spPr bwMode="auto">
                          <a:xfrm>
                            <a:off x="400050" y="2019300"/>
                            <a:ext cx="5080" cy="1270"/>
                          </a:xfrm>
                          <a:custGeom>
                            <a:avLst/>
                            <a:gdLst>
                              <a:gd name="T0" fmla="*/ 0 w 8"/>
                              <a:gd name="T1" fmla="*/ 2 h 2"/>
                              <a:gd name="T2" fmla="*/ 2 w 8"/>
                              <a:gd name="T3" fmla="*/ 0 h 2"/>
                              <a:gd name="T4" fmla="*/ 7 w 8"/>
                              <a:gd name="T5" fmla="*/ 0 h 2"/>
                              <a:gd name="T6" fmla="*/ 8 w 8"/>
                              <a:gd name="T7" fmla="*/ 2 h 2"/>
                              <a:gd name="T8" fmla="*/ 0 w 8"/>
                              <a:gd name="T9" fmla="*/ 2 h 2"/>
                            </a:gdLst>
                            <a:ahLst/>
                            <a:cxnLst>
                              <a:cxn ang="0">
                                <a:pos x="T0" y="T1"/>
                              </a:cxn>
                              <a:cxn ang="0">
                                <a:pos x="T2" y="T3"/>
                              </a:cxn>
                              <a:cxn ang="0">
                                <a:pos x="T4" y="T5"/>
                              </a:cxn>
                              <a:cxn ang="0">
                                <a:pos x="T6" y="T7"/>
                              </a:cxn>
                              <a:cxn ang="0">
                                <a:pos x="T8" y="T9"/>
                              </a:cxn>
                            </a:cxnLst>
                            <a:rect l="0" t="0" r="r" b="b"/>
                            <a:pathLst>
                              <a:path w="8" h="2">
                                <a:moveTo>
                                  <a:pt x="0" y="2"/>
                                </a:moveTo>
                                <a:lnTo>
                                  <a:pt x="2" y="0"/>
                                </a:lnTo>
                                <a:lnTo>
                                  <a:pt x="7" y="0"/>
                                </a:lnTo>
                                <a:lnTo>
                                  <a:pt x="8" y="2"/>
                                </a:lnTo>
                                <a:lnTo>
                                  <a:pt x="0" y="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509"/>
                        <wps:cNvSpPr>
                          <a:spLocks/>
                        </wps:cNvSpPr>
                        <wps:spPr bwMode="auto">
                          <a:xfrm>
                            <a:off x="401320" y="2012315"/>
                            <a:ext cx="1270" cy="3810"/>
                          </a:xfrm>
                          <a:custGeom>
                            <a:avLst/>
                            <a:gdLst>
                              <a:gd name="T0" fmla="*/ 1 w 2"/>
                              <a:gd name="T1" fmla="*/ 0 h 6"/>
                              <a:gd name="T2" fmla="*/ 2 w 2"/>
                              <a:gd name="T3" fmla="*/ 1 h 6"/>
                              <a:gd name="T4" fmla="*/ 1 w 2"/>
                              <a:gd name="T5" fmla="*/ 5 h 6"/>
                              <a:gd name="T6" fmla="*/ 0 w 2"/>
                              <a:gd name="T7" fmla="*/ 6 h 6"/>
                              <a:gd name="T8" fmla="*/ 1 w 2"/>
                              <a:gd name="T9" fmla="*/ 0 h 6"/>
                            </a:gdLst>
                            <a:ahLst/>
                            <a:cxnLst>
                              <a:cxn ang="0">
                                <a:pos x="T0" y="T1"/>
                              </a:cxn>
                              <a:cxn ang="0">
                                <a:pos x="T2" y="T3"/>
                              </a:cxn>
                              <a:cxn ang="0">
                                <a:pos x="T4" y="T5"/>
                              </a:cxn>
                              <a:cxn ang="0">
                                <a:pos x="T6" y="T7"/>
                              </a:cxn>
                              <a:cxn ang="0">
                                <a:pos x="T8" y="T9"/>
                              </a:cxn>
                            </a:cxnLst>
                            <a:rect l="0" t="0" r="r" b="b"/>
                            <a:pathLst>
                              <a:path w="2" h="6">
                                <a:moveTo>
                                  <a:pt x="1" y="0"/>
                                </a:moveTo>
                                <a:lnTo>
                                  <a:pt x="2" y="1"/>
                                </a:lnTo>
                                <a:lnTo>
                                  <a:pt x="1" y="5"/>
                                </a:lnTo>
                                <a:lnTo>
                                  <a:pt x="0" y="6"/>
                                </a:lnTo>
                                <a:lnTo>
                                  <a:pt x="1"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510"/>
                        <wps:cNvSpPr>
                          <a:spLocks/>
                        </wps:cNvSpPr>
                        <wps:spPr bwMode="auto">
                          <a:xfrm>
                            <a:off x="400050" y="2016125"/>
                            <a:ext cx="1905" cy="4445"/>
                          </a:xfrm>
                          <a:custGeom>
                            <a:avLst/>
                            <a:gdLst>
                              <a:gd name="T0" fmla="*/ 0 w 3"/>
                              <a:gd name="T1" fmla="*/ 7 h 7"/>
                              <a:gd name="T2" fmla="*/ 2 w 3"/>
                              <a:gd name="T3" fmla="*/ 5 h 7"/>
                              <a:gd name="T4" fmla="*/ 3 w 3"/>
                              <a:gd name="T5" fmla="*/ 2 h 7"/>
                              <a:gd name="T6" fmla="*/ 2 w 3"/>
                              <a:gd name="T7" fmla="*/ 0 h 7"/>
                              <a:gd name="T8" fmla="*/ 0 w 3"/>
                              <a:gd name="T9" fmla="*/ 7 h 7"/>
                            </a:gdLst>
                            <a:ahLst/>
                            <a:cxnLst>
                              <a:cxn ang="0">
                                <a:pos x="T0" y="T1"/>
                              </a:cxn>
                              <a:cxn ang="0">
                                <a:pos x="T2" y="T3"/>
                              </a:cxn>
                              <a:cxn ang="0">
                                <a:pos x="T4" y="T5"/>
                              </a:cxn>
                              <a:cxn ang="0">
                                <a:pos x="T6" y="T7"/>
                              </a:cxn>
                              <a:cxn ang="0">
                                <a:pos x="T8" y="T9"/>
                              </a:cxn>
                            </a:cxnLst>
                            <a:rect l="0" t="0" r="r" b="b"/>
                            <a:pathLst>
                              <a:path w="3" h="7">
                                <a:moveTo>
                                  <a:pt x="0" y="7"/>
                                </a:moveTo>
                                <a:lnTo>
                                  <a:pt x="2" y="5"/>
                                </a:lnTo>
                                <a:lnTo>
                                  <a:pt x="3" y="2"/>
                                </a:lnTo>
                                <a:lnTo>
                                  <a:pt x="2" y="0"/>
                                </a:lnTo>
                                <a:lnTo>
                                  <a:pt x="0" y="7"/>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511"/>
                        <wps:cNvSpPr>
                          <a:spLocks/>
                        </wps:cNvSpPr>
                        <wps:spPr bwMode="auto">
                          <a:xfrm>
                            <a:off x="404495" y="2016125"/>
                            <a:ext cx="1905" cy="4445"/>
                          </a:xfrm>
                          <a:custGeom>
                            <a:avLst/>
                            <a:gdLst>
                              <a:gd name="T0" fmla="*/ 0 w 3"/>
                              <a:gd name="T1" fmla="*/ 5 h 7"/>
                              <a:gd name="T2" fmla="*/ 2 w 3"/>
                              <a:gd name="T3" fmla="*/ 7 h 7"/>
                              <a:gd name="T4" fmla="*/ 3 w 3"/>
                              <a:gd name="T5" fmla="*/ 0 h 7"/>
                              <a:gd name="T6" fmla="*/ 1 w 3"/>
                              <a:gd name="T7" fmla="*/ 2 h 7"/>
                              <a:gd name="T8" fmla="*/ 0 w 3"/>
                              <a:gd name="T9" fmla="*/ 5 h 7"/>
                            </a:gdLst>
                            <a:ahLst/>
                            <a:cxnLst>
                              <a:cxn ang="0">
                                <a:pos x="T0" y="T1"/>
                              </a:cxn>
                              <a:cxn ang="0">
                                <a:pos x="T2" y="T3"/>
                              </a:cxn>
                              <a:cxn ang="0">
                                <a:pos x="T4" y="T5"/>
                              </a:cxn>
                              <a:cxn ang="0">
                                <a:pos x="T6" y="T7"/>
                              </a:cxn>
                              <a:cxn ang="0">
                                <a:pos x="T8" y="T9"/>
                              </a:cxn>
                            </a:cxnLst>
                            <a:rect l="0" t="0" r="r" b="b"/>
                            <a:pathLst>
                              <a:path w="3" h="7">
                                <a:moveTo>
                                  <a:pt x="0" y="5"/>
                                </a:moveTo>
                                <a:lnTo>
                                  <a:pt x="2" y="7"/>
                                </a:lnTo>
                                <a:lnTo>
                                  <a:pt x="3" y="0"/>
                                </a:lnTo>
                                <a:lnTo>
                                  <a:pt x="1" y="2"/>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512"/>
                        <wps:cNvSpPr>
                          <a:spLocks/>
                        </wps:cNvSpPr>
                        <wps:spPr bwMode="auto">
                          <a:xfrm>
                            <a:off x="405765" y="2012315"/>
                            <a:ext cx="1905" cy="3810"/>
                          </a:xfrm>
                          <a:custGeom>
                            <a:avLst/>
                            <a:gdLst>
                              <a:gd name="T0" fmla="*/ 1 w 3"/>
                              <a:gd name="T1" fmla="*/ 1 h 6"/>
                              <a:gd name="T2" fmla="*/ 3 w 3"/>
                              <a:gd name="T3" fmla="*/ 0 h 6"/>
                              <a:gd name="T4" fmla="*/ 1 w 3"/>
                              <a:gd name="T5" fmla="*/ 6 h 6"/>
                              <a:gd name="T6" fmla="*/ 0 w 3"/>
                              <a:gd name="T7" fmla="*/ 5 h 6"/>
                              <a:gd name="T8" fmla="*/ 1 w 3"/>
                              <a:gd name="T9" fmla="*/ 1 h 6"/>
                            </a:gdLst>
                            <a:ahLst/>
                            <a:cxnLst>
                              <a:cxn ang="0">
                                <a:pos x="T0" y="T1"/>
                              </a:cxn>
                              <a:cxn ang="0">
                                <a:pos x="T2" y="T3"/>
                              </a:cxn>
                              <a:cxn ang="0">
                                <a:pos x="T4" y="T5"/>
                              </a:cxn>
                              <a:cxn ang="0">
                                <a:pos x="T6" y="T7"/>
                              </a:cxn>
                              <a:cxn ang="0">
                                <a:pos x="T8" y="T9"/>
                              </a:cxn>
                            </a:cxnLst>
                            <a:rect l="0" t="0" r="r" b="b"/>
                            <a:pathLst>
                              <a:path w="3" h="6">
                                <a:moveTo>
                                  <a:pt x="1" y="1"/>
                                </a:moveTo>
                                <a:lnTo>
                                  <a:pt x="3" y="0"/>
                                </a:lnTo>
                                <a:lnTo>
                                  <a:pt x="1" y="6"/>
                                </a:lnTo>
                                <a:lnTo>
                                  <a:pt x="0" y="5"/>
                                </a:lnTo>
                                <a:lnTo>
                                  <a:pt x="1"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513"/>
                        <wps:cNvSpPr>
                          <a:spLocks/>
                        </wps:cNvSpPr>
                        <wps:spPr bwMode="auto">
                          <a:xfrm>
                            <a:off x="401320" y="2015490"/>
                            <a:ext cx="5080" cy="1270"/>
                          </a:xfrm>
                          <a:custGeom>
                            <a:avLst/>
                            <a:gdLst>
                              <a:gd name="T0" fmla="*/ 0 w 8"/>
                              <a:gd name="T1" fmla="*/ 1 h 2"/>
                              <a:gd name="T2" fmla="*/ 1 w 8"/>
                              <a:gd name="T3" fmla="*/ 0 h 2"/>
                              <a:gd name="T4" fmla="*/ 7 w 8"/>
                              <a:gd name="T5" fmla="*/ 0 h 2"/>
                              <a:gd name="T6" fmla="*/ 8 w 8"/>
                              <a:gd name="T7" fmla="*/ 1 h 2"/>
                              <a:gd name="T8" fmla="*/ 7 w 8"/>
                              <a:gd name="T9" fmla="*/ 2 h 2"/>
                              <a:gd name="T10" fmla="*/ 1 w 8"/>
                              <a:gd name="T11" fmla="*/ 2 h 2"/>
                              <a:gd name="T12" fmla="*/ 0 w 8"/>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8" h="2">
                                <a:moveTo>
                                  <a:pt x="0" y="1"/>
                                </a:moveTo>
                                <a:lnTo>
                                  <a:pt x="1" y="0"/>
                                </a:lnTo>
                                <a:lnTo>
                                  <a:pt x="7" y="0"/>
                                </a:lnTo>
                                <a:lnTo>
                                  <a:pt x="8" y="1"/>
                                </a:lnTo>
                                <a:lnTo>
                                  <a:pt x="7" y="2"/>
                                </a:lnTo>
                                <a:lnTo>
                                  <a:pt x="1" y="2"/>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Rectangle 514"/>
                        <wps:cNvSpPr>
                          <a:spLocks noChangeArrowheads="1"/>
                        </wps:cNvSpPr>
                        <wps:spPr bwMode="auto">
                          <a:xfrm>
                            <a:off x="75565" y="2044700"/>
                            <a:ext cx="343535" cy="266065"/>
                          </a:xfrm>
                          <a:prstGeom prst="rect">
                            <a:avLst/>
                          </a:prstGeom>
                          <a:solidFill>
                            <a:srgbClr val="3F3F3F"/>
                          </a:solidFill>
                          <a:ln w="1270">
                            <a:solidFill>
                              <a:srgbClr val="000000"/>
                            </a:solidFill>
                            <a:prstDash val="solid"/>
                            <a:miter lim="800000"/>
                            <a:headEnd/>
                            <a:tailEnd/>
                          </a:ln>
                        </wps:spPr>
                        <wps:bodyPr rot="0" vert="horz" wrap="square" lIns="91440" tIns="45720" rIns="91440" bIns="45720" anchor="t" anchorCtr="0" upright="1">
                          <a:noAutofit/>
                        </wps:bodyPr>
                      </wps:wsp>
                      <wps:wsp>
                        <wps:cNvPr id="1278" name="Freeform 515"/>
                        <wps:cNvSpPr>
                          <a:spLocks/>
                        </wps:cNvSpPr>
                        <wps:spPr bwMode="auto">
                          <a:xfrm>
                            <a:off x="89535" y="2059305"/>
                            <a:ext cx="315595" cy="237490"/>
                          </a:xfrm>
                          <a:custGeom>
                            <a:avLst/>
                            <a:gdLst>
                              <a:gd name="T0" fmla="*/ 0 w 497"/>
                              <a:gd name="T1" fmla="*/ 0 h 374"/>
                              <a:gd name="T2" fmla="*/ 496 w 497"/>
                              <a:gd name="T3" fmla="*/ 0 h 374"/>
                              <a:gd name="T4" fmla="*/ 497 w 497"/>
                              <a:gd name="T5" fmla="*/ 374 h 374"/>
                              <a:gd name="T6" fmla="*/ 0 w 497"/>
                              <a:gd name="T7" fmla="*/ 374 h 374"/>
                              <a:gd name="T8" fmla="*/ 0 w 497"/>
                              <a:gd name="T9" fmla="*/ 0 h 374"/>
                            </a:gdLst>
                            <a:ahLst/>
                            <a:cxnLst>
                              <a:cxn ang="0">
                                <a:pos x="T0" y="T1"/>
                              </a:cxn>
                              <a:cxn ang="0">
                                <a:pos x="T2" y="T3"/>
                              </a:cxn>
                              <a:cxn ang="0">
                                <a:pos x="T4" y="T5"/>
                              </a:cxn>
                              <a:cxn ang="0">
                                <a:pos x="T6" y="T7"/>
                              </a:cxn>
                              <a:cxn ang="0">
                                <a:pos x="T8" y="T9"/>
                              </a:cxn>
                            </a:cxnLst>
                            <a:rect l="0" t="0" r="r" b="b"/>
                            <a:pathLst>
                              <a:path w="497" h="374">
                                <a:moveTo>
                                  <a:pt x="0" y="0"/>
                                </a:moveTo>
                                <a:lnTo>
                                  <a:pt x="496" y="0"/>
                                </a:lnTo>
                                <a:lnTo>
                                  <a:pt x="497" y="374"/>
                                </a:lnTo>
                                <a:lnTo>
                                  <a:pt x="0" y="374"/>
                                </a:lnTo>
                                <a:lnTo>
                                  <a:pt x="0" y="0"/>
                                </a:lnTo>
                                <a:close/>
                              </a:path>
                            </a:pathLst>
                          </a:custGeom>
                          <a:solidFill>
                            <a:srgbClr val="000000"/>
                          </a:solidFill>
                          <a:ln w="1270">
                            <a:solidFill>
                              <a:srgbClr val="000000"/>
                            </a:solidFill>
                            <a:prstDash val="solid"/>
                            <a:round/>
                            <a:headEnd/>
                            <a:tailEnd/>
                          </a:ln>
                        </wps:spPr>
                        <wps:bodyPr rot="0" vert="horz" wrap="square" lIns="91440" tIns="45720" rIns="91440" bIns="45720" anchor="t" anchorCtr="0" upright="1">
                          <a:noAutofit/>
                        </wps:bodyPr>
                      </wps:wsp>
                      <wps:wsp>
                        <wps:cNvPr id="1279" name="Freeform 516"/>
                        <wps:cNvSpPr>
                          <a:spLocks/>
                        </wps:cNvSpPr>
                        <wps:spPr bwMode="auto">
                          <a:xfrm>
                            <a:off x="74930" y="2044065"/>
                            <a:ext cx="14605" cy="267335"/>
                          </a:xfrm>
                          <a:custGeom>
                            <a:avLst/>
                            <a:gdLst>
                              <a:gd name="T0" fmla="*/ 0 w 23"/>
                              <a:gd name="T1" fmla="*/ 0 h 421"/>
                              <a:gd name="T2" fmla="*/ 23 w 23"/>
                              <a:gd name="T3" fmla="*/ 24 h 421"/>
                              <a:gd name="T4" fmla="*/ 23 w 23"/>
                              <a:gd name="T5" fmla="*/ 398 h 421"/>
                              <a:gd name="T6" fmla="*/ 0 w 23"/>
                              <a:gd name="T7" fmla="*/ 421 h 421"/>
                              <a:gd name="T8" fmla="*/ 0 w 23"/>
                              <a:gd name="T9" fmla="*/ 0 h 421"/>
                            </a:gdLst>
                            <a:ahLst/>
                            <a:cxnLst>
                              <a:cxn ang="0">
                                <a:pos x="T0" y="T1"/>
                              </a:cxn>
                              <a:cxn ang="0">
                                <a:pos x="T2" y="T3"/>
                              </a:cxn>
                              <a:cxn ang="0">
                                <a:pos x="T4" y="T5"/>
                              </a:cxn>
                              <a:cxn ang="0">
                                <a:pos x="T6" y="T7"/>
                              </a:cxn>
                              <a:cxn ang="0">
                                <a:pos x="T8" y="T9"/>
                              </a:cxn>
                            </a:cxnLst>
                            <a:rect l="0" t="0" r="r" b="b"/>
                            <a:pathLst>
                              <a:path w="23" h="421">
                                <a:moveTo>
                                  <a:pt x="0" y="0"/>
                                </a:moveTo>
                                <a:lnTo>
                                  <a:pt x="23" y="24"/>
                                </a:lnTo>
                                <a:lnTo>
                                  <a:pt x="23" y="398"/>
                                </a:lnTo>
                                <a:lnTo>
                                  <a:pt x="0" y="421"/>
                                </a:lnTo>
                                <a:lnTo>
                                  <a:pt x="0" y="0"/>
                                </a:lnTo>
                                <a:close/>
                              </a:path>
                            </a:pathLst>
                          </a:custGeom>
                          <a:solidFill>
                            <a:srgbClr val="5F5F5F"/>
                          </a:solidFill>
                          <a:ln w="1270">
                            <a:solidFill>
                              <a:srgbClr val="000000"/>
                            </a:solidFill>
                            <a:prstDash val="solid"/>
                            <a:round/>
                            <a:headEnd/>
                            <a:tailEnd/>
                          </a:ln>
                        </wps:spPr>
                        <wps:bodyPr rot="0" vert="horz" wrap="square" lIns="91440" tIns="45720" rIns="91440" bIns="45720" anchor="t" anchorCtr="0" upright="1">
                          <a:noAutofit/>
                        </wps:bodyPr>
                      </wps:wsp>
                      <wps:wsp>
                        <wps:cNvPr id="1280" name="Freeform 517"/>
                        <wps:cNvSpPr>
                          <a:spLocks/>
                        </wps:cNvSpPr>
                        <wps:spPr bwMode="auto">
                          <a:xfrm>
                            <a:off x="405130" y="2044065"/>
                            <a:ext cx="14605" cy="267335"/>
                          </a:xfrm>
                          <a:custGeom>
                            <a:avLst/>
                            <a:gdLst>
                              <a:gd name="T0" fmla="*/ 23 w 23"/>
                              <a:gd name="T1" fmla="*/ 0 h 421"/>
                              <a:gd name="T2" fmla="*/ 0 w 23"/>
                              <a:gd name="T3" fmla="*/ 24 h 421"/>
                              <a:gd name="T4" fmla="*/ 0 w 23"/>
                              <a:gd name="T5" fmla="*/ 398 h 421"/>
                              <a:gd name="T6" fmla="*/ 23 w 23"/>
                              <a:gd name="T7" fmla="*/ 421 h 421"/>
                              <a:gd name="T8" fmla="*/ 23 w 23"/>
                              <a:gd name="T9" fmla="*/ 0 h 421"/>
                            </a:gdLst>
                            <a:ahLst/>
                            <a:cxnLst>
                              <a:cxn ang="0">
                                <a:pos x="T0" y="T1"/>
                              </a:cxn>
                              <a:cxn ang="0">
                                <a:pos x="T2" y="T3"/>
                              </a:cxn>
                              <a:cxn ang="0">
                                <a:pos x="T4" y="T5"/>
                              </a:cxn>
                              <a:cxn ang="0">
                                <a:pos x="T6" y="T7"/>
                              </a:cxn>
                              <a:cxn ang="0">
                                <a:pos x="T8" y="T9"/>
                              </a:cxn>
                            </a:cxnLst>
                            <a:rect l="0" t="0" r="r" b="b"/>
                            <a:pathLst>
                              <a:path w="23" h="421">
                                <a:moveTo>
                                  <a:pt x="23" y="0"/>
                                </a:moveTo>
                                <a:lnTo>
                                  <a:pt x="0" y="24"/>
                                </a:lnTo>
                                <a:lnTo>
                                  <a:pt x="0" y="398"/>
                                </a:lnTo>
                                <a:lnTo>
                                  <a:pt x="23" y="421"/>
                                </a:lnTo>
                                <a:lnTo>
                                  <a:pt x="23" y="0"/>
                                </a:lnTo>
                                <a:close/>
                              </a:path>
                            </a:pathLst>
                          </a:custGeom>
                          <a:solidFill>
                            <a:srgbClr val="5F5F5F"/>
                          </a:solidFill>
                          <a:ln w="1270">
                            <a:solidFill>
                              <a:srgbClr val="000000"/>
                            </a:solidFill>
                            <a:prstDash val="solid"/>
                            <a:round/>
                            <a:headEnd/>
                            <a:tailEnd/>
                          </a:ln>
                        </wps:spPr>
                        <wps:bodyPr rot="0" vert="horz" wrap="square" lIns="91440" tIns="45720" rIns="91440" bIns="45720" anchor="t" anchorCtr="0" upright="1">
                          <a:noAutofit/>
                        </wps:bodyPr>
                      </wps:wsp>
                      <wps:wsp>
                        <wps:cNvPr id="1281" name="Freeform 518"/>
                        <wps:cNvSpPr>
                          <a:spLocks/>
                        </wps:cNvSpPr>
                        <wps:spPr bwMode="auto">
                          <a:xfrm>
                            <a:off x="74930" y="2296795"/>
                            <a:ext cx="344805" cy="14605"/>
                          </a:xfrm>
                          <a:custGeom>
                            <a:avLst/>
                            <a:gdLst>
                              <a:gd name="T0" fmla="*/ 0 w 543"/>
                              <a:gd name="T1" fmla="*/ 23 h 23"/>
                              <a:gd name="T2" fmla="*/ 23 w 543"/>
                              <a:gd name="T3" fmla="*/ 0 h 23"/>
                              <a:gd name="T4" fmla="*/ 520 w 543"/>
                              <a:gd name="T5" fmla="*/ 0 h 23"/>
                              <a:gd name="T6" fmla="*/ 543 w 543"/>
                              <a:gd name="T7" fmla="*/ 23 h 23"/>
                              <a:gd name="T8" fmla="*/ 0 w 543"/>
                              <a:gd name="T9" fmla="*/ 23 h 23"/>
                            </a:gdLst>
                            <a:ahLst/>
                            <a:cxnLst>
                              <a:cxn ang="0">
                                <a:pos x="T0" y="T1"/>
                              </a:cxn>
                              <a:cxn ang="0">
                                <a:pos x="T2" y="T3"/>
                              </a:cxn>
                              <a:cxn ang="0">
                                <a:pos x="T4" y="T5"/>
                              </a:cxn>
                              <a:cxn ang="0">
                                <a:pos x="T6" y="T7"/>
                              </a:cxn>
                              <a:cxn ang="0">
                                <a:pos x="T8" y="T9"/>
                              </a:cxn>
                            </a:cxnLst>
                            <a:rect l="0" t="0" r="r" b="b"/>
                            <a:pathLst>
                              <a:path w="543" h="23">
                                <a:moveTo>
                                  <a:pt x="0" y="23"/>
                                </a:moveTo>
                                <a:lnTo>
                                  <a:pt x="23" y="0"/>
                                </a:lnTo>
                                <a:lnTo>
                                  <a:pt x="520" y="0"/>
                                </a:lnTo>
                                <a:lnTo>
                                  <a:pt x="543" y="23"/>
                                </a:lnTo>
                                <a:lnTo>
                                  <a:pt x="0" y="23"/>
                                </a:lnTo>
                                <a:close/>
                              </a:path>
                            </a:pathLst>
                          </a:custGeom>
                          <a:solidFill>
                            <a:srgbClr val="808080"/>
                          </a:solidFill>
                          <a:ln w="1270">
                            <a:solidFill>
                              <a:srgbClr val="000000"/>
                            </a:solidFill>
                            <a:prstDash val="solid"/>
                            <a:round/>
                            <a:headEnd/>
                            <a:tailEnd/>
                          </a:ln>
                        </wps:spPr>
                        <wps:bodyPr rot="0" vert="horz" wrap="square" lIns="91440" tIns="45720" rIns="91440" bIns="45720" anchor="t" anchorCtr="0" upright="1">
                          <a:noAutofit/>
                        </wps:bodyPr>
                      </wps:wsp>
                      <wps:wsp>
                        <wps:cNvPr id="1282" name="Freeform 519"/>
                        <wps:cNvSpPr>
                          <a:spLocks/>
                        </wps:cNvSpPr>
                        <wps:spPr bwMode="auto">
                          <a:xfrm>
                            <a:off x="74930" y="2044065"/>
                            <a:ext cx="344805" cy="267335"/>
                          </a:xfrm>
                          <a:custGeom>
                            <a:avLst/>
                            <a:gdLst>
                              <a:gd name="T0" fmla="*/ 543 w 543"/>
                              <a:gd name="T1" fmla="*/ 0 h 421"/>
                              <a:gd name="T2" fmla="*/ 0 w 543"/>
                              <a:gd name="T3" fmla="*/ 0 h 421"/>
                              <a:gd name="T4" fmla="*/ 0 w 543"/>
                              <a:gd name="T5" fmla="*/ 421 h 421"/>
                            </a:gdLst>
                            <a:ahLst/>
                            <a:cxnLst>
                              <a:cxn ang="0">
                                <a:pos x="T0" y="T1"/>
                              </a:cxn>
                              <a:cxn ang="0">
                                <a:pos x="T2" y="T3"/>
                              </a:cxn>
                              <a:cxn ang="0">
                                <a:pos x="T4" y="T5"/>
                              </a:cxn>
                            </a:cxnLst>
                            <a:rect l="0" t="0" r="r" b="b"/>
                            <a:pathLst>
                              <a:path w="543" h="421">
                                <a:moveTo>
                                  <a:pt x="543" y="0"/>
                                </a:moveTo>
                                <a:lnTo>
                                  <a:pt x="0" y="0"/>
                                </a:lnTo>
                                <a:lnTo>
                                  <a:pt x="0" y="421"/>
                                </a:lnTo>
                              </a:path>
                            </a:pathLst>
                          </a:custGeom>
                          <a:noFill/>
                          <a:ln w="1270">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1283" name="Group 577"/>
                        <wpg:cNvGrpSpPr>
                          <a:grpSpLocks/>
                        </wpg:cNvGrpSpPr>
                        <wpg:grpSpPr bwMode="auto">
                          <a:xfrm>
                            <a:off x="55245" y="866140"/>
                            <a:ext cx="381000" cy="374650"/>
                            <a:chOff x="87" y="1364"/>
                            <a:chExt cx="600" cy="590"/>
                          </a:xfrm>
                        </wpg:grpSpPr>
                        <wps:wsp>
                          <wps:cNvPr id="1284" name="Freeform 520"/>
                          <wps:cNvSpPr>
                            <a:spLocks/>
                          </wps:cNvSpPr>
                          <wps:spPr bwMode="auto">
                            <a:xfrm>
                              <a:off x="149" y="1580"/>
                              <a:ext cx="538" cy="374"/>
                            </a:xfrm>
                            <a:custGeom>
                              <a:avLst/>
                              <a:gdLst>
                                <a:gd name="T0" fmla="*/ 2765 w 2854"/>
                                <a:gd name="T1" fmla="*/ 0 h 1955"/>
                                <a:gd name="T2" fmla="*/ 2854 w 2854"/>
                                <a:gd name="T3" fmla="*/ 89 h 1955"/>
                                <a:gd name="T4" fmla="*/ 2854 w 2854"/>
                                <a:gd name="T5" fmla="*/ 89 h 1955"/>
                                <a:gd name="T6" fmla="*/ 2854 w 2854"/>
                                <a:gd name="T7" fmla="*/ 1866 h 1955"/>
                                <a:gd name="T8" fmla="*/ 2765 w 2854"/>
                                <a:gd name="T9" fmla="*/ 1955 h 1955"/>
                                <a:gd name="T10" fmla="*/ 89 w 2854"/>
                                <a:gd name="T11" fmla="*/ 1955 h 1955"/>
                                <a:gd name="T12" fmla="*/ 0 w 2854"/>
                                <a:gd name="T13" fmla="*/ 1866 h 1955"/>
                                <a:gd name="T14" fmla="*/ 0 w 2854"/>
                                <a:gd name="T15" fmla="*/ 89 h 1955"/>
                                <a:gd name="T16" fmla="*/ 89 w 2854"/>
                                <a:gd name="T17" fmla="*/ 0 h 1955"/>
                                <a:gd name="T18" fmla="*/ 2765 w 2854"/>
                                <a:gd name="T19" fmla="*/ 0 h 19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54" h="1955">
                                  <a:moveTo>
                                    <a:pt x="2765" y="0"/>
                                  </a:moveTo>
                                  <a:cubicBezTo>
                                    <a:pt x="2814" y="0"/>
                                    <a:pt x="2854" y="39"/>
                                    <a:pt x="2854" y="89"/>
                                  </a:cubicBezTo>
                                  <a:cubicBezTo>
                                    <a:pt x="2854" y="89"/>
                                    <a:pt x="2854" y="89"/>
                                    <a:pt x="2854" y="89"/>
                                  </a:cubicBezTo>
                                  <a:lnTo>
                                    <a:pt x="2854" y="1866"/>
                                  </a:lnTo>
                                  <a:cubicBezTo>
                                    <a:pt x="2854" y="1915"/>
                                    <a:pt x="2814" y="1955"/>
                                    <a:pt x="2765" y="1955"/>
                                  </a:cubicBezTo>
                                  <a:lnTo>
                                    <a:pt x="89" y="1955"/>
                                  </a:lnTo>
                                  <a:cubicBezTo>
                                    <a:pt x="40" y="1955"/>
                                    <a:pt x="0" y="1915"/>
                                    <a:pt x="0" y="1866"/>
                                  </a:cubicBezTo>
                                  <a:lnTo>
                                    <a:pt x="0" y="89"/>
                                  </a:lnTo>
                                  <a:cubicBezTo>
                                    <a:pt x="0" y="39"/>
                                    <a:pt x="40" y="0"/>
                                    <a:pt x="89" y="0"/>
                                  </a:cubicBezTo>
                                  <a:lnTo>
                                    <a:pt x="2765" y="0"/>
                                  </a:lnTo>
                                  <a:close/>
                                </a:path>
                              </a:pathLst>
                            </a:custGeom>
                            <a:solidFill>
                              <a:srgbClr val="E9E9E9"/>
                            </a:solidFill>
                            <a:ln w="0">
                              <a:solidFill>
                                <a:srgbClr val="000000"/>
                              </a:solidFill>
                              <a:prstDash val="solid"/>
                              <a:round/>
                              <a:headEnd/>
                              <a:tailEnd/>
                            </a:ln>
                          </wps:spPr>
                          <wps:bodyPr rot="0" vert="horz" wrap="square" lIns="91440" tIns="45720" rIns="91440" bIns="45720" anchor="t" anchorCtr="0" upright="1">
                            <a:noAutofit/>
                          </wps:bodyPr>
                        </wps:wsp>
                        <wps:wsp>
                          <wps:cNvPr id="1285" name="Freeform 521"/>
                          <wps:cNvSpPr>
                            <a:spLocks/>
                          </wps:cNvSpPr>
                          <wps:spPr bwMode="auto">
                            <a:xfrm>
                              <a:off x="135" y="1577"/>
                              <a:ext cx="538" cy="367"/>
                            </a:xfrm>
                            <a:custGeom>
                              <a:avLst/>
                              <a:gdLst>
                                <a:gd name="T0" fmla="*/ 2764 w 2853"/>
                                <a:gd name="T1" fmla="*/ 0 h 1919"/>
                                <a:gd name="T2" fmla="*/ 2853 w 2853"/>
                                <a:gd name="T3" fmla="*/ 89 h 1919"/>
                                <a:gd name="T4" fmla="*/ 2853 w 2853"/>
                                <a:gd name="T5" fmla="*/ 89 h 1919"/>
                                <a:gd name="T6" fmla="*/ 2853 w 2853"/>
                                <a:gd name="T7" fmla="*/ 1830 h 1919"/>
                                <a:gd name="T8" fmla="*/ 2764 w 2853"/>
                                <a:gd name="T9" fmla="*/ 1919 h 1919"/>
                                <a:gd name="T10" fmla="*/ 89 w 2853"/>
                                <a:gd name="T11" fmla="*/ 1919 h 1919"/>
                                <a:gd name="T12" fmla="*/ 0 w 2853"/>
                                <a:gd name="T13" fmla="*/ 1830 h 1919"/>
                                <a:gd name="T14" fmla="*/ 0 w 2853"/>
                                <a:gd name="T15" fmla="*/ 89 h 1919"/>
                                <a:gd name="T16" fmla="*/ 89 w 2853"/>
                                <a:gd name="T17" fmla="*/ 0 h 1919"/>
                                <a:gd name="T18" fmla="*/ 2764 w 2853"/>
                                <a:gd name="T19" fmla="*/ 0 h 19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53" h="1919">
                                  <a:moveTo>
                                    <a:pt x="2764" y="0"/>
                                  </a:moveTo>
                                  <a:cubicBezTo>
                                    <a:pt x="2813" y="0"/>
                                    <a:pt x="2853" y="39"/>
                                    <a:pt x="2853" y="89"/>
                                  </a:cubicBezTo>
                                  <a:cubicBezTo>
                                    <a:pt x="2853" y="89"/>
                                    <a:pt x="2853" y="89"/>
                                    <a:pt x="2853" y="89"/>
                                  </a:cubicBezTo>
                                  <a:lnTo>
                                    <a:pt x="2853" y="1830"/>
                                  </a:lnTo>
                                  <a:cubicBezTo>
                                    <a:pt x="2853" y="1879"/>
                                    <a:pt x="2813" y="1919"/>
                                    <a:pt x="2764" y="1919"/>
                                  </a:cubicBezTo>
                                  <a:lnTo>
                                    <a:pt x="89" y="1919"/>
                                  </a:lnTo>
                                  <a:cubicBezTo>
                                    <a:pt x="40" y="1919"/>
                                    <a:pt x="0" y="1879"/>
                                    <a:pt x="0" y="1830"/>
                                  </a:cubicBezTo>
                                  <a:lnTo>
                                    <a:pt x="0" y="89"/>
                                  </a:lnTo>
                                  <a:cubicBezTo>
                                    <a:pt x="0" y="39"/>
                                    <a:pt x="40" y="0"/>
                                    <a:pt x="89" y="0"/>
                                  </a:cubicBezTo>
                                  <a:lnTo>
                                    <a:pt x="2764" y="0"/>
                                  </a:lnTo>
                                  <a:close/>
                                </a:path>
                              </a:pathLst>
                            </a:custGeom>
                            <a:solidFill>
                              <a:srgbClr val="CCCCCC"/>
                            </a:solidFill>
                            <a:ln w="0">
                              <a:solidFill>
                                <a:srgbClr val="000000"/>
                              </a:solidFill>
                              <a:prstDash val="solid"/>
                              <a:round/>
                              <a:headEnd/>
                              <a:tailEnd/>
                            </a:ln>
                          </wps:spPr>
                          <wps:bodyPr rot="0" vert="horz" wrap="square" lIns="91440" tIns="45720" rIns="91440" bIns="45720" anchor="t" anchorCtr="0" upright="1">
                            <a:noAutofit/>
                          </wps:bodyPr>
                        </wps:wsp>
                        <wps:wsp>
                          <wps:cNvPr id="1286" name="Freeform 522"/>
                          <wps:cNvSpPr>
                            <a:spLocks/>
                          </wps:cNvSpPr>
                          <wps:spPr bwMode="auto">
                            <a:xfrm>
                              <a:off x="116" y="1576"/>
                              <a:ext cx="543" cy="361"/>
                            </a:xfrm>
                            <a:custGeom>
                              <a:avLst/>
                              <a:gdLst>
                                <a:gd name="T0" fmla="*/ 2793 w 2882"/>
                                <a:gd name="T1" fmla="*/ 0 h 1886"/>
                                <a:gd name="T2" fmla="*/ 2882 w 2882"/>
                                <a:gd name="T3" fmla="*/ 89 h 1886"/>
                                <a:gd name="T4" fmla="*/ 2882 w 2882"/>
                                <a:gd name="T5" fmla="*/ 89 h 1886"/>
                                <a:gd name="T6" fmla="*/ 2882 w 2882"/>
                                <a:gd name="T7" fmla="*/ 1797 h 1886"/>
                                <a:gd name="T8" fmla="*/ 2793 w 2882"/>
                                <a:gd name="T9" fmla="*/ 1886 h 1886"/>
                                <a:gd name="T10" fmla="*/ 89 w 2882"/>
                                <a:gd name="T11" fmla="*/ 1886 h 1886"/>
                                <a:gd name="T12" fmla="*/ 0 w 2882"/>
                                <a:gd name="T13" fmla="*/ 1797 h 1886"/>
                                <a:gd name="T14" fmla="*/ 0 w 2882"/>
                                <a:gd name="T15" fmla="*/ 89 h 1886"/>
                                <a:gd name="T16" fmla="*/ 89 w 2882"/>
                                <a:gd name="T17" fmla="*/ 0 h 1886"/>
                                <a:gd name="T18" fmla="*/ 2793 w 2882"/>
                                <a:gd name="T19" fmla="*/ 0 h 18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82" h="1886">
                                  <a:moveTo>
                                    <a:pt x="2793" y="0"/>
                                  </a:moveTo>
                                  <a:cubicBezTo>
                                    <a:pt x="2842" y="0"/>
                                    <a:pt x="2882" y="40"/>
                                    <a:pt x="2882" y="89"/>
                                  </a:cubicBezTo>
                                  <a:cubicBezTo>
                                    <a:pt x="2882" y="89"/>
                                    <a:pt x="2882" y="89"/>
                                    <a:pt x="2882" y="89"/>
                                  </a:cubicBezTo>
                                  <a:lnTo>
                                    <a:pt x="2882" y="1797"/>
                                  </a:lnTo>
                                  <a:cubicBezTo>
                                    <a:pt x="2882" y="1846"/>
                                    <a:pt x="2842" y="1886"/>
                                    <a:pt x="2793" y="1886"/>
                                  </a:cubicBezTo>
                                  <a:lnTo>
                                    <a:pt x="89" y="1886"/>
                                  </a:lnTo>
                                  <a:cubicBezTo>
                                    <a:pt x="40" y="1886"/>
                                    <a:pt x="0" y="1846"/>
                                    <a:pt x="0" y="1797"/>
                                  </a:cubicBezTo>
                                  <a:lnTo>
                                    <a:pt x="0" y="89"/>
                                  </a:lnTo>
                                  <a:cubicBezTo>
                                    <a:pt x="0" y="40"/>
                                    <a:pt x="40" y="0"/>
                                    <a:pt x="89" y="0"/>
                                  </a:cubicBezTo>
                                  <a:lnTo>
                                    <a:pt x="2793" y="0"/>
                                  </a:lnTo>
                                  <a:close/>
                                </a:path>
                              </a:pathLst>
                            </a:custGeom>
                            <a:solidFill>
                              <a:srgbClr val="B3B3B3"/>
                            </a:solidFill>
                            <a:ln w="0">
                              <a:solidFill>
                                <a:srgbClr val="000000"/>
                              </a:solidFill>
                              <a:prstDash val="solid"/>
                              <a:round/>
                              <a:headEnd/>
                              <a:tailEnd/>
                            </a:ln>
                          </wps:spPr>
                          <wps:bodyPr rot="0" vert="horz" wrap="square" lIns="91440" tIns="45720" rIns="91440" bIns="45720" anchor="t" anchorCtr="0" upright="1">
                            <a:noAutofit/>
                          </wps:bodyPr>
                        </wps:wsp>
                        <wps:wsp>
                          <wps:cNvPr id="1287" name="Freeform 523"/>
                          <wps:cNvSpPr>
                            <a:spLocks/>
                          </wps:cNvSpPr>
                          <wps:spPr bwMode="auto">
                            <a:xfrm>
                              <a:off x="104" y="1577"/>
                              <a:ext cx="539" cy="352"/>
                            </a:xfrm>
                            <a:custGeom>
                              <a:avLst/>
                              <a:gdLst>
                                <a:gd name="T0" fmla="*/ 2772 w 2861"/>
                                <a:gd name="T1" fmla="*/ 0 h 1840"/>
                                <a:gd name="T2" fmla="*/ 2861 w 2861"/>
                                <a:gd name="T3" fmla="*/ 89 h 1840"/>
                                <a:gd name="T4" fmla="*/ 2861 w 2861"/>
                                <a:gd name="T5" fmla="*/ 89 h 1840"/>
                                <a:gd name="T6" fmla="*/ 2861 w 2861"/>
                                <a:gd name="T7" fmla="*/ 1751 h 1840"/>
                                <a:gd name="T8" fmla="*/ 2772 w 2861"/>
                                <a:gd name="T9" fmla="*/ 1840 h 1840"/>
                                <a:gd name="T10" fmla="*/ 89 w 2861"/>
                                <a:gd name="T11" fmla="*/ 1840 h 1840"/>
                                <a:gd name="T12" fmla="*/ 0 w 2861"/>
                                <a:gd name="T13" fmla="*/ 1751 h 1840"/>
                                <a:gd name="T14" fmla="*/ 0 w 2861"/>
                                <a:gd name="T15" fmla="*/ 89 h 1840"/>
                                <a:gd name="T16" fmla="*/ 89 w 2861"/>
                                <a:gd name="T17" fmla="*/ 0 h 1840"/>
                                <a:gd name="T18" fmla="*/ 2772 w 2861"/>
                                <a:gd name="T19" fmla="*/ 0 h 18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61" h="1840">
                                  <a:moveTo>
                                    <a:pt x="2772" y="0"/>
                                  </a:moveTo>
                                  <a:cubicBezTo>
                                    <a:pt x="2821" y="0"/>
                                    <a:pt x="2861" y="40"/>
                                    <a:pt x="2861" y="89"/>
                                  </a:cubicBezTo>
                                  <a:cubicBezTo>
                                    <a:pt x="2861" y="89"/>
                                    <a:pt x="2861" y="89"/>
                                    <a:pt x="2861" y="89"/>
                                  </a:cubicBezTo>
                                  <a:lnTo>
                                    <a:pt x="2861" y="1751"/>
                                  </a:lnTo>
                                  <a:cubicBezTo>
                                    <a:pt x="2861" y="1800"/>
                                    <a:pt x="2821" y="1840"/>
                                    <a:pt x="2772" y="1840"/>
                                  </a:cubicBezTo>
                                  <a:lnTo>
                                    <a:pt x="89" y="1840"/>
                                  </a:lnTo>
                                  <a:cubicBezTo>
                                    <a:pt x="40" y="1840"/>
                                    <a:pt x="0" y="1800"/>
                                    <a:pt x="0" y="1751"/>
                                  </a:cubicBezTo>
                                  <a:lnTo>
                                    <a:pt x="0" y="89"/>
                                  </a:lnTo>
                                  <a:cubicBezTo>
                                    <a:pt x="0" y="40"/>
                                    <a:pt x="40" y="0"/>
                                    <a:pt x="89" y="0"/>
                                  </a:cubicBezTo>
                                  <a:lnTo>
                                    <a:pt x="2772" y="0"/>
                                  </a:lnTo>
                                  <a:close/>
                                </a:path>
                              </a:pathLst>
                            </a:custGeom>
                            <a:solidFill>
                              <a:srgbClr val="A3A3A3"/>
                            </a:solidFill>
                            <a:ln w="0">
                              <a:solidFill>
                                <a:srgbClr val="000000"/>
                              </a:solidFill>
                              <a:prstDash val="solid"/>
                              <a:round/>
                              <a:headEnd/>
                              <a:tailEnd/>
                            </a:ln>
                          </wps:spPr>
                          <wps:bodyPr rot="0" vert="horz" wrap="square" lIns="91440" tIns="45720" rIns="91440" bIns="45720" anchor="t" anchorCtr="0" upright="1">
                            <a:noAutofit/>
                          </wps:bodyPr>
                        </wps:wsp>
                        <wps:wsp>
                          <wps:cNvPr id="1288" name="Freeform 524"/>
                          <wps:cNvSpPr>
                            <a:spLocks/>
                          </wps:cNvSpPr>
                          <wps:spPr bwMode="auto">
                            <a:xfrm>
                              <a:off x="98" y="1574"/>
                              <a:ext cx="531" cy="347"/>
                            </a:xfrm>
                            <a:custGeom>
                              <a:avLst/>
                              <a:gdLst>
                                <a:gd name="T0" fmla="*/ 2727 w 2816"/>
                                <a:gd name="T1" fmla="*/ 0 h 1813"/>
                                <a:gd name="T2" fmla="*/ 2816 w 2816"/>
                                <a:gd name="T3" fmla="*/ 89 h 1813"/>
                                <a:gd name="T4" fmla="*/ 2816 w 2816"/>
                                <a:gd name="T5" fmla="*/ 89 h 1813"/>
                                <a:gd name="T6" fmla="*/ 2816 w 2816"/>
                                <a:gd name="T7" fmla="*/ 1724 h 1813"/>
                                <a:gd name="T8" fmla="*/ 2727 w 2816"/>
                                <a:gd name="T9" fmla="*/ 1813 h 1813"/>
                                <a:gd name="T10" fmla="*/ 88 w 2816"/>
                                <a:gd name="T11" fmla="*/ 1813 h 1813"/>
                                <a:gd name="T12" fmla="*/ 0 w 2816"/>
                                <a:gd name="T13" fmla="*/ 1724 h 1813"/>
                                <a:gd name="T14" fmla="*/ 0 w 2816"/>
                                <a:gd name="T15" fmla="*/ 89 h 1813"/>
                                <a:gd name="T16" fmla="*/ 88 w 2816"/>
                                <a:gd name="T17" fmla="*/ 0 h 1813"/>
                                <a:gd name="T18" fmla="*/ 2727 w 2816"/>
                                <a:gd name="T19" fmla="*/ 0 h 1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16" h="1813">
                                  <a:moveTo>
                                    <a:pt x="2727" y="0"/>
                                  </a:moveTo>
                                  <a:cubicBezTo>
                                    <a:pt x="2776" y="0"/>
                                    <a:pt x="2816" y="40"/>
                                    <a:pt x="2816" y="89"/>
                                  </a:cubicBezTo>
                                  <a:cubicBezTo>
                                    <a:pt x="2816" y="89"/>
                                    <a:pt x="2816" y="89"/>
                                    <a:pt x="2816" y="89"/>
                                  </a:cubicBezTo>
                                  <a:lnTo>
                                    <a:pt x="2816" y="1724"/>
                                  </a:lnTo>
                                  <a:cubicBezTo>
                                    <a:pt x="2816" y="1773"/>
                                    <a:pt x="2776" y="1813"/>
                                    <a:pt x="2727" y="1813"/>
                                  </a:cubicBezTo>
                                  <a:lnTo>
                                    <a:pt x="88" y="1813"/>
                                  </a:lnTo>
                                  <a:cubicBezTo>
                                    <a:pt x="39" y="1813"/>
                                    <a:pt x="0" y="1773"/>
                                    <a:pt x="0" y="1724"/>
                                  </a:cubicBezTo>
                                  <a:lnTo>
                                    <a:pt x="0" y="89"/>
                                  </a:lnTo>
                                  <a:cubicBezTo>
                                    <a:pt x="0" y="40"/>
                                    <a:pt x="39" y="0"/>
                                    <a:pt x="88" y="0"/>
                                  </a:cubicBezTo>
                                  <a:lnTo>
                                    <a:pt x="2727"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1289" name="Rectangle 525"/>
                          <wps:cNvSpPr>
                            <a:spLocks noChangeArrowheads="1"/>
                          </wps:cNvSpPr>
                          <wps:spPr bwMode="auto">
                            <a:xfrm>
                              <a:off x="221" y="1422"/>
                              <a:ext cx="345" cy="1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0" name="Rectangle 526"/>
                          <wps:cNvSpPr>
                            <a:spLocks noChangeArrowheads="1"/>
                          </wps:cNvSpPr>
                          <wps:spPr bwMode="auto">
                            <a:xfrm>
                              <a:off x="224" y="1425"/>
                              <a:ext cx="339" cy="140"/>
                            </a:xfrm>
                            <a:prstGeom prst="rect">
                              <a:avLst/>
                            </a:prstGeom>
                            <a:noFill/>
                            <a:ln w="381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Rectangle 527"/>
                          <wps:cNvSpPr>
                            <a:spLocks noChangeArrowheads="1"/>
                          </wps:cNvSpPr>
                          <wps:spPr bwMode="auto">
                            <a:xfrm>
                              <a:off x="87" y="1553"/>
                              <a:ext cx="528" cy="351"/>
                            </a:xfrm>
                            <a:prstGeom prst="rect">
                              <a:avLst/>
                            </a:prstGeom>
                            <a:solidFill>
                              <a:srgbClr val="C5C1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2" name="Rectangle 528"/>
                          <wps:cNvSpPr>
                            <a:spLocks noChangeArrowheads="1"/>
                          </wps:cNvSpPr>
                          <wps:spPr bwMode="auto">
                            <a:xfrm>
                              <a:off x="88" y="1554"/>
                              <a:ext cx="526" cy="349"/>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Rectangle 529"/>
                          <wps:cNvSpPr>
                            <a:spLocks noChangeArrowheads="1"/>
                          </wps:cNvSpPr>
                          <wps:spPr bwMode="auto">
                            <a:xfrm>
                              <a:off x="109" y="1569"/>
                              <a:ext cx="484" cy="313"/>
                            </a:xfrm>
                            <a:prstGeom prst="rect">
                              <a:avLst/>
                            </a:prstGeom>
                            <a:solidFill>
                              <a:srgbClr val="C5C1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4" name="Rectangle 530"/>
                          <wps:cNvSpPr>
                            <a:spLocks noChangeArrowheads="1"/>
                          </wps:cNvSpPr>
                          <wps:spPr bwMode="auto">
                            <a:xfrm>
                              <a:off x="110" y="1570"/>
                              <a:ext cx="482" cy="311"/>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531"/>
                          <wps:cNvSpPr>
                            <a:spLocks/>
                          </wps:cNvSpPr>
                          <wps:spPr bwMode="auto">
                            <a:xfrm>
                              <a:off x="142" y="1589"/>
                              <a:ext cx="84" cy="44"/>
                            </a:xfrm>
                            <a:custGeom>
                              <a:avLst/>
                              <a:gdLst>
                                <a:gd name="T0" fmla="*/ 0 w 84"/>
                                <a:gd name="T1" fmla="*/ 1 h 44"/>
                                <a:gd name="T2" fmla="*/ 84 w 84"/>
                                <a:gd name="T3" fmla="*/ 0 h 44"/>
                                <a:gd name="T4" fmla="*/ 55 w 84"/>
                                <a:gd name="T5" fmla="*/ 44 h 44"/>
                                <a:gd name="T6" fmla="*/ 25 w 84"/>
                                <a:gd name="T7" fmla="*/ 44 h 44"/>
                                <a:gd name="T8" fmla="*/ 0 w 84"/>
                                <a:gd name="T9" fmla="*/ 1 h 44"/>
                              </a:gdLst>
                              <a:ahLst/>
                              <a:cxnLst>
                                <a:cxn ang="0">
                                  <a:pos x="T0" y="T1"/>
                                </a:cxn>
                                <a:cxn ang="0">
                                  <a:pos x="T2" y="T3"/>
                                </a:cxn>
                                <a:cxn ang="0">
                                  <a:pos x="T4" y="T5"/>
                                </a:cxn>
                                <a:cxn ang="0">
                                  <a:pos x="T6" y="T7"/>
                                </a:cxn>
                                <a:cxn ang="0">
                                  <a:pos x="T8" y="T9"/>
                                </a:cxn>
                              </a:cxnLst>
                              <a:rect l="0" t="0" r="r" b="b"/>
                              <a:pathLst>
                                <a:path w="84" h="44">
                                  <a:moveTo>
                                    <a:pt x="0" y="1"/>
                                  </a:moveTo>
                                  <a:lnTo>
                                    <a:pt x="84" y="0"/>
                                  </a:lnTo>
                                  <a:lnTo>
                                    <a:pt x="55" y="44"/>
                                  </a:lnTo>
                                  <a:lnTo>
                                    <a:pt x="25" y="44"/>
                                  </a:lnTo>
                                  <a:lnTo>
                                    <a:pt x="0" y="1"/>
                                  </a:lnTo>
                                  <a:close/>
                                </a:path>
                              </a:pathLst>
                            </a:custGeom>
                            <a:solidFill>
                              <a:srgbClr val="E0E0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532"/>
                          <wps:cNvSpPr>
                            <a:spLocks/>
                          </wps:cNvSpPr>
                          <wps:spPr bwMode="auto">
                            <a:xfrm>
                              <a:off x="146" y="1816"/>
                              <a:ext cx="76" cy="38"/>
                            </a:xfrm>
                            <a:custGeom>
                              <a:avLst/>
                              <a:gdLst>
                                <a:gd name="T0" fmla="*/ 0 w 76"/>
                                <a:gd name="T1" fmla="*/ 38 h 38"/>
                                <a:gd name="T2" fmla="*/ 76 w 76"/>
                                <a:gd name="T3" fmla="*/ 38 h 38"/>
                                <a:gd name="T4" fmla="*/ 56 w 76"/>
                                <a:gd name="T5" fmla="*/ 0 h 38"/>
                                <a:gd name="T6" fmla="*/ 23 w 76"/>
                                <a:gd name="T7" fmla="*/ 0 h 38"/>
                                <a:gd name="T8" fmla="*/ 0 w 76"/>
                                <a:gd name="T9" fmla="*/ 38 h 38"/>
                              </a:gdLst>
                              <a:ahLst/>
                              <a:cxnLst>
                                <a:cxn ang="0">
                                  <a:pos x="T0" y="T1"/>
                                </a:cxn>
                                <a:cxn ang="0">
                                  <a:pos x="T2" y="T3"/>
                                </a:cxn>
                                <a:cxn ang="0">
                                  <a:pos x="T4" y="T5"/>
                                </a:cxn>
                                <a:cxn ang="0">
                                  <a:pos x="T6" y="T7"/>
                                </a:cxn>
                                <a:cxn ang="0">
                                  <a:pos x="T8" y="T9"/>
                                </a:cxn>
                              </a:cxnLst>
                              <a:rect l="0" t="0" r="r" b="b"/>
                              <a:pathLst>
                                <a:path w="76" h="38">
                                  <a:moveTo>
                                    <a:pt x="0" y="38"/>
                                  </a:moveTo>
                                  <a:lnTo>
                                    <a:pt x="76" y="38"/>
                                  </a:lnTo>
                                  <a:lnTo>
                                    <a:pt x="56" y="0"/>
                                  </a:lnTo>
                                  <a:lnTo>
                                    <a:pt x="23" y="0"/>
                                  </a:lnTo>
                                  <a:lnTo>
                                    <a:pt x="0" y="38"/>
                                  </a:lnTo>
                                  <a:close/>
                                </a:path>
                              </a:pathLst>
                            </a:custGeom>
                            <a:solidFill>
                              <a:srgbClr val="3F39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533"/>
                          <wps:cNvSpPr>
                            <a:spLocks/>
                          </wps:cNvSpPr>
                          <wps:spPr bwMode="auto">
                            <a:xfrm>
                              <a:off x="142" y="1590"/>
                              <a:ext cx="26" cy="263"/>
                            </a:xfrm>
                            <a:custGeom>
                              <a:avLst/>
                              <a:gdLst>
                                <a:gd name="T0" fmla="*/ 0 w 26"/>
                                <a:gd name="T1" fmla="*/ 0 h 263"/>
                                <a:gd name="T2" fmla="*/ 26 w 26"/>
                                <a:gd name="T3" fmla="*/ 43 h 263"/>
                                <a:gd name="T4" fmla="*/ 26 w 26"/>
                                <a:gd name="T5" fmla="*/ 226 h 263"/>
                                <a:gd name="T6" fmla="*/ 5 w 26"/>
                                <a:gd name="T7" fmla="*/ 263 h 263"/>
                                <a:gd name="T8" fmla="*/ 4 w 26"/>
                                <a:gd name="T9" fmla="*/ 190 h 263"/>
                                <a:gd name="T10" fmla="*/ 15 w 26"/>
                                <a:gd name="T11" fmla="*/ 179 h 263"/>
                                <a:gd name="T12" fmla="*/ 15 w 26"/>
                                <a:gd name="T13" fmla="*/ 79 h 263"/>
                                <a:gd name="T14" fmla="*/ 2 w 26"/>
                                <a:gd name="T15" fmla="*/ 68 h 263"/>
                                <a:gd name="T16" fmla="*/ 0 w 26"/>
                                <a:gd name="T17" fmla="*/ 0 h 2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 h="263">
                                  <a:moveTo>
                                    <a:pt x="0" y="0"/>
                                  </a:moveTo>
                                  <a:lnTo>
                                    <a:pt x="26" y="43"/>
                                  </a:lnTo>
                                  <a:lnTo>
                                    <a:pt x="26" y="226"/>
                                  </a:lnTo>
                                  <a:lnTo>
                                    <a:pt x="5" y="263"/>
                                  </a:lnTo>
                                  <a:lnTo>
                                    <a:pt x="4" y="190"/>
                                  </a:lnTo>
                                  <a:lnTo>
                                    <a:pt x="15" y="179"/>
                                  </a:lnTo>
                                  <a:lnTo>
                                    <a:pt x="15" y="79"/>
                                  </a:lnTo>
                                  <a:lnTo>
                                    <a:pt x="2" y="68"/>
                                  </a:lnTo>
                                  <a:lnTo>
                                    <a:pt x="0" y="0"/>
                                  </a:lnTo>
                                  <a:close/>
                                </a:path>
                              </a:pathLst>
                            </a:custGeom>
                            <a:solidFill>
                              <a:srgbClr val="75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534"/>
                          <wps:cNvSpPr>
                            <a:spLocks/>
                          </wps:cNvSpPr>
                          <wps:spPr bwMode="auto">
                            <a:xfrm>
                              <a:off x="200" y="1589"/>
                              <a:ext cx="26" cy="264"/>
                            </a:xfrm>
                            <a:custGeom>
                              <a:avLst/>
                              <a:gdLst>
                                <a:gd name="T0" fmla="*/ 26 w 26"/>
                                <a:gd name="T1" fmla="*/ 0 h 264"/>
                                <a:gd name="T2" fmla="*/ 0 w 26"/>
                                <a:gd name="T3" fmla="*/ 44 h 264"/>
                                <a:gd name="T4" fmla="*/ 0 w 26"/>
                                <a:gd name="T5" fmla="*/ 227 h 264"/>
                                <a:gd name="T6" fmla="*/ 22 w 26"/>
                                <a:gd name="T7" fmla="*/ 264 h 264"/>
                                <a:gd name="T8" fmla="*/ 22 w 26"/>
                                <a:gd name="T9" fmla="*/ 194 h 264"/>
                                <a:gd name="T10" fmla="*/ 11 w 26"/>
                                <a:gd name="T11" fmla="*/ 180 h 264"/>
                                <a:gd name="T12" fmla="*/ 11 w 26"/>
                                <a:gd name="T13" fmla="*/ 80 h 264"/>
                                <a:gd name="T14" fmla="*/ 24 w 26"/>
                                <a:gd name="T15" fmla="*/ 69 h 264"/>
                                <a:gd name="T16" fmla="*/ 26 w 26"/>
                                <a:gd name="T17" fmla="*/ 0 h 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 h="264">
                                  <a:moveTo>
                                    <a:pt x="26" y="0"/>
                                  </a:moveTo>
                                  <a:lnTo>
                                    <a:pt x="0" y="44"/>
                                  </a:lnTo>
                                  <a:lnTo>
                                    <a:pt x="0" y="227"/>
                                  </a:lnTo>
                                  <a:lnTo>
                                    <a:pt x="22" y="264"/>
                                  </a:lnTo>
                                  <a:lnTo>
                                    <a:pt x="22" y="194"/>
                                  </a:lnTo>
                                  <a:lnTo>
                                    <a:pt x="11" y="180"/>
                                  </a:lnTo>
                                  <a:lnTo>
                                    <a:pt x="11" y="80"/>
                                  </a:lnTo>
                                  <a:lnTo>
                                    <a:pt x="24" y="69"/>
                                  </a:lnTo>
                                  <a:lnTo>
                                    <a:pt x="26" y="0"/>
                                  </a:lnTo>
                                  <a:close/>
                                </a:path>
                              </a:pathLst>
                            </a:custGeom>
                            <a:solidFill>
                              <a:srgbClr val="75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Rectangle 535"/>
                          <wps:cNvSpPr>
                            <a:spLocks noChangeArrowheads="1"/>
                          </wps:cNvSpPr>
                          <wps:spPr bwMode="auto">
                            <a:xfrm>
                              <a:off x="169" y="1633"/>
                              <a:ext cx="30" cy="1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0" name="Rectangle 536"/>
                          <wps:cNvSpPr>
                            <a:spLocks noChangeArrowheads="1"/>
                          </wps:cNvSpPr>
                          <wps:spPr bwMode="auto">
                            <a:xfrm>
                              <a:off x="258" y="1587"/>
                              <a:ext cx="307" cy="179"/>
                            </a:xfrm>
                            <a:prstGeom prst="rect">
                              <a:avLst/>
                            </a:prstGeom>
                            <a:solidFill>
                              <a:srgbClr val="EAE9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1" name="Rectangle 537"/>
                          <wps:cNvSpPr>
                            <a:spLocks noChangeArrowheads="1"/>
                          </wps:cNvSpPr>
                          <wps:spPr bwMode="auto">
                            <a:xfrm>
                              <a:off x="259" y="1588"/>
                              <a:ext cx="305" cy="17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Line 538"/>
                          <wps:cNvCnPr/>
                          <wps:spPr bwMode="auto">
                            <a:xfrm flipV="1">
                              <a:off x="315" y="1586"/>
                              <a:ext cx="0" cy="181"/>
                            </a:xfrm>
                            <a:prstGeom prst="line">
                              <a:avLst/>
                            </a:prstGeom>
                            <a:noFill/>
                            <a:ln w="1905"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03" name="Line 539"/>
                          <wps:cNvCnPr/>
                          <wps:spPr bwMode="auto">
                            <a:xfrm flipV="1">
                              <a:off x="381" y="1586"/>
                              <a:ext cx="0" cy="181"/>
                            </a:xfrm>
                            <a:prstGeom prst="line">
                              <a:avLst/>
                            </a:prstGeom>
                            <a:noFill/>
                            <a:ln w="1905"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04" name="Line 540"/>
                          <wps:cNvCnPr/>
                          <wps:spPr bwMode="auto">
                            <a:xfrm flipV="1">
                              <a:off x="445" y="1587"/>
                              <a:ext cx="0" cy="181"/>
                            </a:xfrm>
                            <a:prstGeom prst="line">
                              <a:avLst/>
                            </a:prstGeom>
                            <a:noFill/>
                            <a:ln w="1905"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05" name="Line 541"/>
                          <wps:cNvCnPr/>
                          <wps:spPr bwMode="auto">
                            <a:xfrm flipV="1">
                              <a:off x="511" y="1587"/>
                              <a:ext cx="0" cy="181"/>
                            </a:xfrm>
                            <a:prstGeom prst="line">
                              <a:avLst/>
                            </a:prstGeom>
                            <a:noFill/>
                            <a:ln w="1905"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06" name="Rectangle 542"/>
                          <wps:cNvSpPr>
                            <a:spLocks noChangeArrowheads="1"/>
                          </wps:cNvSpPr>
                          <wps:spPr bwMode="auto">
                            <a:xfrm>
                              <a:off x="383" y="1784"/>
                              <a:ext cx="175" cy="55"/>
                            </a:xfrm>
                            <a:prstGeom prst="rect">
                              <a:avLst/>
                            </a:prstGeom>
                            <a:solidFill>
                              <a:srgbClr val="1E1E1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7" name="Rectangle 543"/>
                          <wps:cNvSpPr>
                            <a:spLocks noChangeArrowheads="1"/>
                          </wps:cNvSpPr>
                          <wps:spPr bwMode="auto">
                            <a:xfrm>
                              <a:off x="384" y="1785"/>
                              <a:ext cx="173" cy="53"/>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Rectangle 544"/>
                          <wps:cNvSpPr>
                            <a:spLocks noChangeArrowheads="1"/>
                          </wps:cNvSpPr>
                          <wps:spPr bwMode="auto">
                            <a:xfrm>
                              <a:off x="403" y="1790"/>
                              <a:ext cx="21"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9" name="Rectangle 545"/>
                          <wps:cNvSpPr>
                            <a:spLocks noChangeArrowheads="1"/>
                          </wps:cNvSpPr>
                          <wps:spPr bwMode="auto">
                            <a:xfrm>
                              <a:off x="404" y="1791"/>
                              <a:ext cx="19"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0" name="Rectangle 546"/>
                          <wps:cNvSpPr>
                            <a:spLocks noChangeArrowheads="1"/>
                          </wps:cNvSpPr>
                          <wps:spPr bwMode="auto">
                            <a:xfrm>
                              <a:off x="459" y="1790"/>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1" name="Rectangle 547"/>
                          <wps:cNvSpPr>
                            <a:spLocks noChangeArrowheads="1"/>
                          </wps:cNvSpPr>
                          <wps:spPr bwMode="auto">
                            <a:xfrm>
                              <a:off x="460" y="1791"/>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 name="Rectangle 548"/>
                          <wps:cNvSpPr>
                            <a:spLocks noChangeArrowheads="1"/>
                          </wps:cNvSpPr>
                          <wps:spPr bwMode="auto">
                            <a:xfrm>
                              <a:off x="489" y="1789"/>
                              <a:ext cx="22" cy="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3" name="Rectangle 549"/>
                          <wps:cNvSpPr>
                            <a:spLocks noChangeArrowheads="1"/>
                          </wps:cNvSpPr>
                          <wps:spPr bwMode="auto">
                            <a:xfrm>
                              <a:off x="490" y="1790"/>
                              <a:ext cx="20" cy="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Rectangle 550"/>
                          <wps:cNvSpPr>
                            <a:spLocks noChangeArrowheads="1"/>
                          </wps:cNvSpPr>
                          <wps:spPr bwMode="auto">
                            <a:xfrm>
                              <a:off x="520" y="1792"/>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 name="Rectangle 551"/>
                          <wps:cNvSpPr>
                            <a:spLocks noChangeArrowheads="1"/>
                          </wps:cNvSpPr>
                          <wps:spPr bwMode="auto">
                            <a:xfrm>
                              <a:off x="521" y="1793"/>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Rectangle 552"/>
                          <wps:cNvSpPr>
                            <a:spLocks noChangeArrowheads="1"/>
                          </wps:cNvSpPr>
                          <wps:spPr bwMode="auto">
                            <a:xfrm>
                              <a:off x="461" y="1806"/>
                              <a:ext cx="21" cy="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7" name="Rectangle 553"/>
                          <wps:cNvSpPr>
                            <a:spLocks noChangeArrowheads="1"/>
                          </wps:cNvSpPr>
                          <wps:spPr bwMode="auto">
                            <a:xfrm>
                              <a:off x="462" y="1807"/>
                              <a:ext cx="19" cy="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8" name="Rectangle 554"/>
                          <wps:cNvSpPr>
                            <a:spLocks noChangeArrowheads="1"/>
                          </wps:cNvSpPr>
                          <wps:spPr bwMode="auto">
                            <a:xfrm>
                              <a:off x="431" y="1790"/>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9" name="Rectangle 555"/>
                          <wps:cNvSpPr>
                            <a:spLocks noChangeArrowheads="1"/>
                          </wps:cNvSpPr>
                          <wps:spPr bwMode="auto">
                            <a:xfrm>
                              <a:off x="432" y="1791"/>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Rectangle 556"/>
                          <wps:cNvSpPr>
                            <a:spLocks noChangeArrowheads="1"/>
                          </wps:cNvSpPr>
                          <wps:spPr bwMode="auto">
                            <a:xfrm>
                              <a:off x="404" y="1805"/>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1" name="Rectangle 557"/>
                          <wps:cNvSpPr>
                            <a:spLocks noChangeArrowheads="1"/>
                          </wps:cNvSpPr>
                          <wps:spPr bwMode="auto">
                            <a:xfrm>
                              <a:off x="405" y="1806"/>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 name="Rectangle 558"/>
                          <wps:cNvSpPr>
                            <a:spLocks noChangeArrowheads="1"/>
                          </wps:cNvSpPr>
                          <wps:spPr bwMode="auto">
                            <a:xfrm>
                              <a:off x="431" y="1806"/>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3" name="Rectangle 559"/>
                          <wps:cNvSpPr>
                            <a:spLocks noChangeArrowheads="1"/>
                          </wps:cNvSpPr>
                          <wps:spPr bwMode="auto">
                            <a:xfrm>
                              <a:off x="432" y="1807"/>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Rectangle 560"/>
                          <wps:cNvSpPr>
                            <a:spLocks noChangeArrowheads="1"/>
                          </wps:cNvSpPr>
                          <wps:spPr bwMode="auto">
                            <a:xfrm>
                              <a:off x="491" y="1806"/>
                              <a:ext cx="22" cy="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5" name="Rectangle 561"/>
                          <wps:cNvSpPr>
                            <a:spLocks noChangeArrowheads="1"/>
                          </wps:cNvSpPr>
                          <wps:spPr bwMode="auto">
                            <a:xfrm>
                              <a:off x="492" y="1807"/>
                              <a:ext cx="20" cy="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Rectangle 562"/>
                          <wps:cNvSpPr>
                            <a:spLocks noChangeArrowheads="1"/>
                          </wps:cNvSpPr>
                          <wps:spPr bwMode="auto">
                            <a:xfrm>
                              <a:off x="520" y="1806"/>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7" name="Rectangle 563"/>
                          <wps:cNvSpPr>
                            <a:spLocks noChangeArrowheads="1"/>
                          </wps:cNvSpPr>
                          <wps:spPr bwMode="auto">
                            <a:xfrm>
                              <a:off x="521" y="1807"/>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Rectangle 564"/>
                          <wps:cNvSpPr>
                            <a:spLocks noChangeArrowheads="1"/>
                          </wps:cNvSpPr>
                          <wps:spPr bwMode="auto">
                            <a:xfrm>
                              <a:off x="403" y="1821"/>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9" name="Rectangle 565"/>
                          <wps:cNvSpPr>
                            <a:spLocks noChangeArrowheads="1"/>
                          </wps:cNvSpPr>
                          <wps:spPr bwMode="auto">
                            <a:xfrm>
                              <a:off x="404" y="1822"/>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Rectangle 566"/>
                          <wps:cNvSpPr>
                            <a:spLocks noChangeArrowheads="1"/>
                          </wps:cNvSpPr>
                          <wps:spPr bwMode="auto">
                            <a:xfrm>
                              <a:off x="433" y="1821"/>
                              <a:ext cx="21"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1" name="Rectangle 567"/>
                          <wps:cNvSpPr>
                            <a:spLocks noChangeArrowheads="1"/>
                          </wps:cNvSpPr>
                          <wps:spPr bwMode="auto">
                            <a:xfrm>
                              <a:off x="434" y="1822"/>
                              <a:ext cx="19"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Rectangle 568"/>
                          <wps:cNvSpPr>
                            <a:spLocks noChangeArrowheads="1"/>
                          </wps:cNvSpPr>
                          <wps:spPr bwMode="auto">
                            <a:xfrm>
                              <a:off x="463" y="1821"/>
                              <a:ext cx="22" cy="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3" name="Rectangle 569"/>
                          <wps:cNvSpPr>
                            <a:spLocks noChangeArrowheads="1"/>
                          </wps:cNvSpPr>
                          <wps:spPr bwMode="auto">
                            <a:xfrm>
                              <a:off x="464" y="1822"/>
                              <a:ext cx="20" cy="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Rectangle 570"/>
                          <wps:cNvSpPr>
                            <a:spLocks noChangeArrowheads="1"/>
                          </wps:cNvSpPr>
                          <wps:spPr bwMode="auto">
                            <a:xfrm>
                              <a:off x="492" y="1821"/>
                              <a:ext cx="22" cy="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5" name="Rectangle 571"/>
                          <wps:cNvSpPr>
                            <a:spLocks noChangeArrowheads="1"/>
                          </wps:cNvSpPr>
                          <wps:spPr bwMode="auto">
                            <a:xfrm>
                              <a:off x="493" y="1822"/>
                              <a:ext cx="20" cy="7"/>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6" name="Rectangle 572"/>
                          <wps:cNvSpPr>
                            <a:spLocks noChangeArrowheads="1"/>
                          </wps:cNvSpPr>
                          <wps:spPr bwMode="auto">
                            <a:xfrm>
                              <a:off x="521" y="1821"/>
                              <a:ext cx="22" cy="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7" name="Rectangle 573"/>
                          <wps:cNvSpPr>
                            <a:spLocks noChangeArrowheads="1"/>
                          </wps:cNvSpPr>
                          <wps:spPr bwMode="auto">
                            <a:xfrm>
                              <a:off x="522" y="1822"/>
                              <a:ext cx="20" cy="6"/>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 name="Rectangle 574"/>
                          <wps:cNvSpPr>
                            <a:spLocks noChangeArrowheads="1"/>
                          </wps:cNvSpPr>
                          <wps:spPr bwMode="auto">
                            <a:xfrm>
                              <a:off x="259" y="1783"/>
                              <a:ext cx="84" cy="27"/>
                            </a:xfrm>
                            <a:prstGeom prst="rect">
                              <a:avLst/>
                            </a:prstGeom>
                            <a:solidFill>
                              <a:srgbClr val="5A544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9" name="Rectangle 575"/>
                          <wps:cNvSpPr>
                            <a:spLocks noChangeArrowheads="1"/>
                          </wps:cNvSpPr>
                          <wps:spPr bwMode="auto">
                            <a:xfrm>
                              <a:off x="291" y="1364"/>
                              <a:ext cx="246" cy="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0" name="Rectangle 576"/>
                          <wps:cNvSpPr>
                            <a:spLocks noChangeArrowheads="1"/>
                          </wps:cNvSpPr>
                          <wps:spPr bwMode="auto">
                            <a:xfrm>
                              <a:off x="292" y="1365"/>
                              <a:ext cx="244" cy="183"/>
                            </a:xfrm>
                            <a:prstGeom prst="rect">
                              <a:avLst/>
                            </a:prstGeom>
                            <a:noFill/>
                            <a:ln w="190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41" name="Rectangle 578"/>
                        <wps:cNvSpPr>
                          <a:spLocks noChangeArrowheads="1"/>
                        </wps:cNvSpPr>
                        <wps:spPr bwMode="auto">
                          <a:xfrm>
                            <a:off x="8255" y="645712"/>
                            <a:ext cx="50863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pPr>
                                <w:rPr>
                                  <w:lang w:val="ru-RU"/>
                                </w:rPr>
                              </w:pPr>
                              <w:r>
                                <w:rPr>
                                  <w:rFonts w:ascii="Arial" w:hAnsi="Arial" w:cs="Arial"/>
                                  <w:b/>
                                  <w:bCs/>
                                  <w:color w:val="000000"/>
                                  <w:sz w:val="16"/>
                                  <w:szCs w:val="16"/>
                                  <w:lang w:val="ru-RU"/>
                                </w:rPr>
                                <w:t>Телеефон</w:t>
                              </w:r>
                            </w:p>
                          </w:txbxContent>
                        </wps:txbx>
                        <wps:bodyPr rot="0" vert="horz" wrap="none" lIns="0" tIns="0" rIns="0" bIns="0" anchor="t" anchorCtr="0">
                          <a:spAutoFit/>
                        </wps:bodyPr>
                      </wps:wsp>
                      <wps:wsp>
                        <wps:cNvPr id="1342" name="Rectangle 579"/>
                        <wps:cNvSpPr>
                          <a:spLocks noChangeArrowheads="1"/>
                        </wps:cNvSpPr>
                        <wps:spPr bwMode="auto">
                          <a:xfrm>
                            <a:off x="121920" y="1215235"/>
                            <a:ext cx="25082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pPr>
                                <w:rPr>
                                  <w:lang w:val="ru-RU"/>
                                </w:rPr>
                              </w:pPr>
                              <w:r>
                                <w:rPr>
                                  <w:rFonts w:ascii="Arial" w:hAnsi="Arial" w:cs="Arial"/>
                                  <w:b/>
                                  <w:bCs/>
                                  <w:color w:val="000000"/>
                                  <w:sz w:val="16"/>
                                  <w:szCs w:val="16"/>
                                  <w:lang w:val="ru-RU"/>
                                </w:rPr>
                                <w:t>Факс</w:t>
                              </w:r>
                            </w:p>
                          </w:txbxContent>
                        </wps:txbx>
                        <wps:bodyPr rot="0" vert="horz" wrap="none" lIns="0" tIns="0" rIns="0" bIns="0" anchor="t" anchorCtr="0">
                          <a:spAutoFit/>
                        </wps:bodyPr>
                      </wps:wsp>
                      <wps:wsp>
                        <wps:cNvPr id="1343" name="Rectangle 580"/>
                        <wps:cNvSpPr>
                          <a:spLocks noChangeArrowheads="1"/>
                        </wps:cNvSpPr>
                        <wps:spPr bwMode="auto">
                          <a:xfrm>
                            <a:off x="181610" y="1753870"/>
                            <a:ext cx="13525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pPr>
                                <w:rPr>
                                  <w:lang w:val="ru-RU"/>
                                </w:rPr>
                              </w:pPr>
                              <w:r>
                                <w:rPr>
                                  <w:rFonts w:ascii="Arial" w:hAnsi="Arial" w:cs="Arial"/>
                                  <w:b/>
                                  <w:bCs/>
                                  <w:color w:val="000000"/>
                                  <w:sz w:val="16"/>
                                  <w:szCs w:val="16"/>
                                  <w:lang w:val="ru-RU"/>
                                </w:rPr>
                                <w:t>ПК</w:t>
                              </w:r>
                            </w:p>
                          </w:txbxContent>
                        </wps:txbx>
                        <wps:bodyPr rot="0" vert="horz" wrap="none" lIns="0" tIns="0" rIns="0" bIns="0" anchor="t" anchorCtr="0">
                          <a:spAutoFit/>
                        </wps:bodyPr>
                      </wps:wsp>
                      <wps:wsp>
                        <wps:cNvPr id="1344" name="Rectangle 581"/>
                        <wps:cNvSpPr>
                          <a:spLocks noChangeArrowheads="1"/>
                        </wps:cNvSpPr>
                        <wps:spPr bwMode="auto">
                          <a:xfrm>
                            <a:off x="182880" y="2347595"/>
                            <a:ext cx="135890"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pPr>
                                <w:rPr>
                                  <w:lang w:val="ru-RU"/>
                                </w:rPr>
                              </w:pPr>
                              <w:r>
                                <w:rPr>
                                  <w:rFonts w:ascii="Arial" w:hAnsi="Arial" w:cs="Arial"/>
                                  <w:b/>
                                  <w:bCs/>
                                  <w:color w:val="000000"/>
                                  <w:sz w:val="16"/>
                                  <w:szCs w:val="16"/>
                                  <w:lang w:val="ru-RU"/>
                                </w:rPr>
                                <w:t>ТВ</w:t>
                              </w:r>
                            </w:p>
                          </w:txbxContent>
                        </wps:txbx>
                        <wps:bodyPr rot="0" vert="horz" wrap="none" lIns="0" tIns="0" rIns="0" bIns="0" anchor="t" anchorCtr="0">
                          <a:spAutoFit/>
                        </wps:bodyPr>
                      </wps:wsp>
                      <wpg:wgp>
                        <wpg:cNvPr id="1345" name="Group 717"/>
                        <wpg:cNvGrpSpPr>
                          <a:grpSpLocks/>
                        </wpg:cNvGrpSpPr>
                        <wpg:grpSpPr bwMode="auto">
                          <a:xfrm>
                            <a:off x="967740" y="753110"/>
                            <a:ext cx="700405" cy="487680"/>
                            <a:chOff x="1524" y="1186"/>
                            <a:chExt cx="1103" cy="768"/>
                          </a:xfrm>
                        </wpg:grpSpPr>
                        <wps:wsp>
                          <wps:cNvPr id="1346" name="Rectangle 582"/>
                          <wps:cNvSpPr>
                            <a:spLocks noChangeArrowheads="1"/>
                          </wps:cNvSpPr>
                          <wps:spPr bwMode="auto">
                            <a:xfrm>
                              <a:off x="1738" y="1652"/>
                              <a:ext cx="701" cy="184"/>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347" name="Freeform 583"/>
                          <wps:cNvSpPr>
                            <a:spLocks/>
                          </wps:cNvSpPr>
                          <wps:spPr bwMode="auto">
                            <a:xfrm>
                              <a:off x="1738" y="1594"/>
                              <a:ext cx="701" cy="56"/>
                            </a:xfrm>
                            <a:custGeom>
                              <a:avLst/>
                              <a:gdLst>
                                <a:gd name="T0" fmla="*/ 0 w 701"/>
                                <a:gd name="T1" fmla="*/ 56 h 56"/>
                                <a:gd name="T2" fmla="*/ 701 w 701"/>
                                <a:gd name="T3" fmla="*/ 56 h 56"/>
                                <a:gd name="T4" fmla="*/ 635 w 701"/>
                                <a:gd name="T5" fmla="*/ 0 h 56"/>
                                <a:gd name="T6" fmla="*/ 75 w 701"/>
                                <a:gd name="T7" fmla="*/ 0 h 56"/>
                                <a:gd name="T8" fmla="*/ 0 w 701"/>
                                <a:gd name="T9" fmla="*/ 56 h 56"/>
                              </a:gdLst>
                              <a:ahLst/>
                              <a:cxnLst>
                                <a:cxn ang="0">
                                  <a:pos x="T0" y="T1"/>
                                </a:cxn>
                                <a:cxn ang="0">
                                  <a:pos x="T2" y="T3"/>
                                </a:cxn>
                                <a:cxn ang="0">
                                  <a:pos x="T4" y="T5"/>
                                </a:cxn>
                                <a:cxn ang="0">
                                  <a:pos x="T6" y="T7"/>
                                </a:cxn>
                                <a:cxn ang="0">
                                  <a:pos x="T8" y="T9"/>
                                </a:cxn>
                              </a:cxnLst>
                              <a:rect l="0" t="0" r="r" b="b"/>
                              <a:pathLst>
                                <a:path w="701" h="56">
                                  <a:moveTo>
                                    <a:pt x="0" y="56"/>
                                  </a:moveTo>
                                  <a:lnTo>
                                    <a:pt x="701" y="56"/>
                                  </a:lnTo>
                                  <a:lnTo>
                                    <a:pt x="635" y="0"/>
                                  </a:lnTo>
                                  <a:lnTo>
                                    <a:pt x="75" y="0"/>
                                  </a:lnTo>
                                  <a:lnTo>
                                    <a:pt x="0" y="56"/>
                                  </a:lnTo>
                                  <a:close/>
                                </a:path>
                              </a:pathLst>
                            </a:custGeom>
                            <a:solidFill>
                              <a:srgbClr val="C0C0C0"/>
                            </a:solidFill>
                            <a:ln w="2540">
                              <a:solidFill>
                                <a:srgbClr val="000000"/>
                              </a:solidFill>
                              <a:prstDash val="solid"/>
                              <a:round/>
                              <a:headEnd/>
                              <a:tailEnd/>
                            </a:ln>
                          </wps:spPr>
                          <wps:bodyPr rot="0" vert="horz" wrap="square" lIns="91440" tIns="45720" rIns="91440" bIns="45720" anchor="t" anchorCtr="0" upright="1">
                            <a:noAutofit/>
                          </wps:bodyPr>
                        </wps:wsp>
                        <wps:wsp>
                          <wps:cNvPr id="1348" name="Line 584"/>
                          <wps:cNvCnPr/>
                          <wps:spPr bwMode="auto">
                            <a:xfrm>
                              <a:off x="1751" y="1640"/>
                              <a:ext cx="679" cy="1"/>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9" name="Rectangle 585"/>
                          <wps:cNvSpPr>
                            <a:spLocks noChangeArrowheads="1"/>
                          </wps:cNvSpPr>
                          <wps:spPr bwMode="auto">
                            <a:xfrm>
                              <a:off x="1766"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0" name="Rectangle 586"/>
                          <wps:cNvSpPr>
                            <a:spLocks noChangeArrowheads="1"/>
                          </wps:cNvSpPr>
                          <wps:spPr bwMode="auto">
                            <a:xfrm>
                              <a:off x="1776" y="1789"/>
                              <a:ext cx="6"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1" name="Rectangle 587"/>
                          <wps:cNvSpPr>
                            <a:spLocks noChangeArrowheads="1"/>
                          </wps:cNvSpPr>
                          <wps:spPr bwMode="auto">
                            <a:xfrm>
                              <a:off x="1787"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2" name="Rectangle 588"/>
                          <wps:cNvSpPr>
                            <a:spLocks noChangeArrowheads="1"/>
                          </wps:cNvSpPr>
                          <wps:spPr bwMode="auto">
                            <a:xfrm>
                              <a:off x="1798"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3" name="Rectangle 589"/>
                          <wps:cNvSpPr>
                            <a:spLocks noChangeArrowheads="1"/>
                          </wps:cNvSpPr>
                          <wps:spPr bwMode="auto">
                            <a:xfrm>
                              <a:off x="1808"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4" name="Rectangle 590"/>
                          <wps:cNvSpPr>
                            <a:spLocks noChangeArrowheads="1"/>
                          </wps:cNvSpPr>
                          <wps:spPr bwMode="auto">
                            <a:xfrm>
                              <a:off x="1818" y="1789"/>
                              <a:ext cx="6"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5" name="Rectangle 591"/>
                          <wps:cNvSpPr>
                            <a:spLocks noChangeArrowheads="1"/>
                          </wps:cNvSpPr>
                          <wps:spPr bwMode="auto">
                            <a:xfrm>
                              <a:off x="1828" y="1789"/>
                              <a:ext cx="6"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6" name="Rectangle 592"/>
                          <wps:cNvSpPr>
                            <a:spLocks noChangeArrowheads="1"/>
                          </wps:cNvSpPr>
                          <wps:spPr bwMode="auto">
                            <a:xfrm>
                              <a:off x="1839"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7" name="Rectangle 593"/>
                          <wps:cNvSpPr>
                            <a:spLocks noChangeArrowheads="1"/>
                          </wps:cNvSpPr>
                          <wps:spPr bwMode="auto">
                            <a:xfrm>
                              <a:off x="1850"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8" name="Rectangle 594"/>
                          <wps:cNvSpPr>
                            <a:spLocks noChangeArrowheads="1"/>
                          </wps:cNvSpPr>
                          <wps:spPr bwMode="auto">
                            <a:xfrm>
                              <a:off x="1860"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9" name="Rectangle 595"/>
                          <wps:cNvSpPr>
                            <a:spLocks noChangeArrowheads="1"/>
                          </wps:cNvSpPr>
                          <wps:spPr bwMode="auto">
                            <a:xfrm>
                              <a:off x="1870"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 name="Rectangle 596"/>
                          <wps:cNvSpPr>
                            <a:spLocks noChangeArrowheads="1"/>
                          </wps:cNvSpPr>
                          <wps:spPr bwMode="auto">
                            <a:xfrm>
                              <a:off x="1881"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 name="Rectangle 597"/>
                          <wps:cNvSpPr>
                            <a:spLocks noChangeArrowheads="1"/>
                          </wps:cNvSpPr>
                          <wps:spPr bwMode="auto">
                            <a:xfrm>
                              <a:off x="1891"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 name="Rectangle 598"/>
                          <wps:cNvSpPr>
                            <a:spLocks noChangeArrowheads="1"/>
                          </wps:cNvSpPr>
                          <wps:spPr bwMode="auto">
                            <a:xfrm>
                              <a:off x="1901" y="1789"/>
                              <a:ext cx="6"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 name="Rectangle 599"/>
                          <wps:cNvSpPr>
                            <a:spLocks noChangeArrowheads="1"/>
                          </wps:cNvSpPr>
                          <wps:spPr bwMode="auto">
                            <a:xfrm>
                              <a:off x="1912"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 name="Rectangle 600"/>
                          <wps:cNvSpPr>
                            <a:spLocks noChangeArrowheads="1"/>
                          </wps:cNvSpPr>
                          <wps:spPr bwMode="auto">
                            <a:xfrm>
                              <a:off x="1922" y="1789"/>
                              <a:ext cx="5" cy="3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5" name="Rectangle 601"/>
                          <wps:cNvSpPr>
                            <a:spLocks noChangeArrowheads="1"/>
                          </wps:cNvSpPr>
                          <wps:spPr bwMode="auto">
                            <a:xfrm>
                              <a:off x="1933"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6" name="Rectangle 602"/>
                          <wps:cNvSpPr>
                            <a:spLocks noChangeArrowheads="1"/>
                          </wps:cNvSpPr>
                          <wps:spPr bwMode="auto">
                            <a:xfrm>
                              <a:off x="1943"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7" name="Rectangle 603"/>
                          <wps:cNvSpPr>
                            <a:spLocks noChangeArrowheads="1"/>
                          </wps:cNvSpPr>
                          <wps:spPr bwMode="auto">
                            <a:xfrm>
                              <a:off x="1953"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8" name="Rectangle 604"/>
                          <wps:cNvSpPr>
                            <a:spLocks noChangeArrowheads="1"/>
                          </wps:cNvSpPr>
                          <wps:spPr bwMode="auto">
                            <a:xfrm>
                              <a:off x="1963"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9" name="Rectangle 605"/>
                          <wps:cNvSpPr>
                            <a:spLocks noChangeArrowheads="1"/>
                          </wps:cNvSpPr>
                          <wps:spPr bwMode="auto">
                            <a:xfrm>
                              <a:off x="1974"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0" name="Rectangle 606"/>
                          <wps:cNvSpPr>
                            <a:spLocks noChangeArrowheads="1"/>
                          </wps:cNvSpPr>
                          <wps:spPr bwMode="auto">
                            <a:xfrm>
                              <a:off x="1985" y="1788"/>
                              <a:ext cx="4"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1" name="Rectangle 607"/>
                          <wps:cNvSpPr>
                            <a:spLocks noChangeArrowheads="1"/>
                          </wps:cNvSpPr>
                          <wps:spPr bwMode="auto">
                            <a:xfrm>
                              <a:off x="1995"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2" name="Rectangle 608"/>
                          <wps:cNvSpPr>
                            <a:spLocks noChangeArrowheads="1"/>
                          </wps:cNvSpPr>
                          <wps:spPr bwMode="auto">
                            <a:xfrm>
                              <a:off x="2005"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 name="Rectangle 609"/>
                          <wps:cNvSpPr>
                            <a:spLocks noChangeArrowheads="1"/>
                          </wps:cNvSpPr>
                          <wps:spPr bwMode="auto">
                            <a:xfrm>
                              <a:off x="2016"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4" name="Rectangle 610"/>
                          <wps:cNvSpPr>
                            <a:spLocks noChangeArrowheads="1"/>
                          </wps:cNvSpPr>
                          <wps:spPr bwMode="auto">
                            <a:xfrm>
                              <a:off x="2026"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5" name="Rectangle 611"/>
                          <wps:cNvSpPr>
                            <a:spLocks noChangeArrowheads="1"/>
                          </wps:cNvSpPr>
                          <wps:spPr bwMode="auto">
                            <a:xfrm>
                              <a:off x="2037"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Rectangle 612"/>
                          <wps:cNvSpPr>
                            <a:spLocks noChangeArrowheads="1"/>
                          </wps:cNvSpPr>
                          <wps:spPr bwMode="auto">
                            <a:xfrm>
                              <a:off x="2047"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7" name="Rectangle 613"/>
                          <wps:cNvSpPr>
                            <a:spLocks noChangeArrowheads="1"/>
                          </wps:cNvSpPr>
                          <wps:spPr bwMode="auto">
                            <a:xfrm>
                              <a:off x="2057"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8" name="Rectangle 614"/>
                          <wps:cNvSpPr>
                            <a:spLocks noChangeArrowheads="1"/>
                          </wps:cNvSpPr>
                          <wps:spPr bwMode="auto">
                            <a:xfrm>
                              <a:off x="2068" y="1788"/>
                              <a:ext cx="4"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9" name="Rectangle 615"/>
                          <wps:cNvSpPr>
                            <a:spLocks noChangeArrowheads="1"/>
                          </wps:cNvSpPr>
                          <wps:spPr bwMode="auto">
                            <a:xfrm>
                              <a:off x="2078"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0" name="Rectangle 616"/>
                          <wps:cNvSpPr>
                            <a:spLocks noChangeArrowheads="1"/>
                          </wps:cNvSpPr>
                          <wps:spPr bwMode="auto">
                            <a:xfrm>
                              <a:off x="2088"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1" name="Rectangle 617"/>
                          <wps:cNvSpPr>
                            <a:spLocks noChangeArrowheads="1"/>
                          </wps:cNvSpPr>
                          <wps:spPr bwMode="auto">
                            <a:xfrm>
                              <a:off x="2098"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2" name="Rectangle 618"/>
                          <wps:cNvSpPr>
                            <a:spLocks noChangeArrowheads="1"/>
                          </wps:cNvSpPr>
                          <wps:spPr bwMode="auto">
                            <a:xfrm>
                              <a:off x="2109"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3" name="Rectangle 619"/>
                          <wps:cNvSpPr>
                            <a:spLocks noChangeArrowheads="1"/>
                          </wps:cNvSpPr>
                          <wps:spPr bwMode="auto">
                            <a:xfrm>
                              <a:off x="2119"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4" name="Rectangle 620"/>
                          <wps:cNvSpPr>
                            <a:spLocks noChangeArrowheads="1"/>
                          </wps:cNvSpPr>
                          <wps:spPr bwMode="auto">
                            <a:xfrm>
                              <a:off x="2129"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5" name="Rectangle 621"/>
                          <wps:cNvSpPr>
                            <a:spLocks noChangeArrowheads="1"/>
                          </wps:cNvSpPr>
                          <wps:spPr bwMode="auto">
                            <a:xfrm>
                              <a:off x="2140"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6" name="Rectangle 622"/>
                          <wps:cNvSpPr>
                            <a:spLocks noChangeArrowheads="1"/>
                          </wps:cNvSpPr>
                          <wps:spPr bwMode="auto">
                            <a:xfrm>
                              <a:off x="2150"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Rectangle 623"/>
                          <wps:cNvSpPr>
                            <a:spLocks noChangeArrowheads="1"/>
                          </wps:cNvSpPr>
                          <wps:spPr bwMode="auto">
                            <a:xfrm>
                              <a:off x="2161"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8" name="Rectangle 624"/>
                          <wps:cNvSpPr>
                            <a:spLocks noChangeArrowheads="1"/>
                          </wps:cNvSpPr>
                          <wps:spPr bwMode="auto">
                            <a:xfrm>
                              <a:off x="2171"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9" name="Rectangle 625"/>
                          <wps:cNvSpPr>
                            <a:spLocks noChangeArrowheads="1"/>
                          </wps:cNvSpPr>
                          <wps:spPr bwMode="auto">
                            <a:xfrm>
                              <a:off x="2181"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0" name="Rectangle 626"/>
                          <wps:cNvSpPr>
                            <a:spLocks noChangeArrowheads="1"/>
                          </wps:cNvSpPr>
                          <wps:spPr bwMode="auto">
                            <a:xfrm>
                              <a:off x="2192"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1" name="Rectangle 627"/>
                          <wps:cNvSpPr>
                            <a:spLocks noChangeArrowheads="1"/>
                          </wps:cNvSpPr>
                          <wps:spPr bwMode="auto">
                            <a:xfrm>
                              <a:off x="2202"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2" name="Rectangle 628"/>
                          <wps:cNvSpPr>
                            <a:spLocks noChangeArrowheads="1"/>
                          </wps:cNvSpPr>
                          <wps:spPr bwMode="auto">
                            <a:xfrm>
                              <a:off x="2213"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3" name="Rectangle 629"/>
                          <wps:cNvSpPr>
                            <a:spLocks noChangeArrowheads="1"/>
                          </wps:cNvSpPr>
                          <wps:spPr bwMode="auto">
                            <a:xfrm>
                              <a:off x="2223"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Rectangle 630"/>
                          <wps:cNvSpPr>
                            <a:spLocks noChangeArrowheads="1"/>
                          </wps:cNvSpPr>
                          <wps:spPr bwMode="auto">
                            <a:xfrm>
                              <a:off x="2233"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5" name="Rectangle 631"/>
                          <wps:cNvSpPr>
                            <a:spLocks noChangeArrowheads="1"/>
                          </wps:cNvSpPr>
                          <wps:spPr bwMode="auto">
                            <a:xfrm>
                              <a:off x="2244"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6" name="Rectangle 632"/>
                          <wps:cNvSpPr>
                            <a:spLocks noChangeArrowheads="1"/>
                          </wps:cNvSpPr>
                          <wps:spPr bwMode="auto">
                            <a:xfrm>
                              <a:off x="2254"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7" name="Rectangle 633"/>
                          <wps:cNvSpPr>
                            <a:spLocks noChangeArrowheads="1"/>
                          </wps:cNvSpPr>
                          <wps:spPr bwMode="auto">
                            <a:xfrm>
                              <a:off x="2264"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8" name="Rectangle 634"/>
                          <wps:cNvSpPr>
                            <a:spLocks noChangeArrowheads="1"/>
                          </wps:cNvSpPr>
                          <wps:spPr bwMode="auto">
                            <a:xfrm>
                              <a:off x="2274"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9" name="Rectangle 635"/>
                          <wps:cNvSpPr>
                            <a:spLocks noChangeArrowheads="1"/>
                          </wps:cNvSpPr>
                          <wps:spPr bwMode="auto">
                            <a:xfrm>
                              <a:off x="2285"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0" name="Rectangle 636"/>
                          <wps:cNvSpPr>
                            <a:spLocks noChangeArrowheads="1"/>
                          </wps:cNvSpPr>
                          <wps:spPr bwMode="auto">
                            <a:xfrm>
                              <a:off x="2296"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1" name="Rectangle 637"/>
                          <wps:cNvSpPr>
                            <a:spLocks noChangeArrowheads="1"/>
                          </wps:cNvSpPr>
                          <wps:spPr bwMode="auto">
                            <a:xfrm>
                              <a:off x="2306"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2" name="Rectangle 638"/>
                          <wps:cNvSpPr>
                            <a:spLocks noChangeArrowheads="1"/>
                          </wps:cNvSpPr>
                          <wps:spPr bwMode="auto">
                            <a:xfrm>
                              <a:off x="2316"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3" name="Rectangle 639"/>
                          <wps:cNvSpPr>
                            <a:spLocks noChangeArrowheads="1"/>
                          </wps:cNvSpPr>
                          <wps:spPr bwMode="auto">
                            <a:xfrm>
                              <a:off x="2327"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4" name="Rectangle 640"/>
                          <wps:cNvSpPr>
                            <a:spLocks noChangeArrowheads="1"/>
                          </wps:cNvSpPr>
                          <wps:spPr bwMode="auto">
                            <a:xfrm>
                              <a:off x="2337"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5" name="Rectangle 641"/>
                          <wps:cNvSpPr>
                            <a:spLocks noChangeArrowheads="1"/>
                          </wps:cNvSpPr>
                          <wps:spPr bwMode="auto">
                            <a:xfrm>
                              <a:off x="2348"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6" name="Rectangle 642"/>
                          <wps:cNvSpPr>
                            <a:spLocks noChangeArrowheads="1"/>
                          </wps:cNvSpPr>
                          <wps:spPr bwMode="auto">
                            <a:xfrm>
                              <a:off x="2358"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7" name="Rectangle 643"/>
                          <wps:cNvSpPr>
                            <a:spLocks noChangeArrowheads="1"/>
                          </wps:cNvSpPr>
                          <wps:spPr bwMode="auto">
                            <a:xfrm>
                              <a:off x="2369"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8" name="Rectangle 644"/>
                          <wps:cNvSpPr>
                            <a:spLocks noChangeArrowheads="1"/>
                          </wps:cNvSpPr>
                          <wps:spPr bwMode="auto">
                            <a:xfrm>
                              <a:off x="2379"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9" name="Rectangle 645"/>
                          <wps:cNvSpPr>
                            <a:spLocks noChangeArrowheads="1"/>
                          </wps:cNvSpPr>
                          <wps:spPr bwMode="auto">
                            <a:xfrm>
                              <a:off x="2390" y="1788"/>
                              <a:ext cx="4"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0" name="Rectangle 646"/>
                          <wps:cNvSpPr>
                            <a:spLocks noChangeArrowheads="1"/>
                          </wps:cNvSpPr>
                          <wps:spPr bwMode="auto">
                            <a:xfrm>
                              <a:off x="2400" y="1788"/>
                              <a:ext cx="5"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 name="Rectangle 647"/>
                          <wps:cNvSpPr>
                            <a:spLocks noChangeArrowheads="1"/>
                          </wps:cNvSpPr>
                          <wps:spPr bwMode="auto">
                            <a:xfrm>
                              <a:off x="2410" y="1788"/>
                              <a:ext cx="6"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 name="Rectangle 648"/>
                          <wps:cNvSpPr>
                            <a:spLocks noChangeArrowheads="1"/>
                          </wps:cNvSpPr>
                          <wps:spPr bwMode="auto">
                            <a:xfrm>
                              <a:off x="2421" y="1788"/>
                              <a:ext cx="4" cy="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 name="Rectangle 649"/>
                          <wps:cNvSpPr>
                            <a:spLocks noChangeArrowheads="1"/>
                          </wps:cNvSpPr>
                          <wps:spPr bwMode="auto">
                            <a:xfrm>
                              <a:off x="1756" y="1666"/>
                              <a:ext cx="145" cy="93"/>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4" name="Rectangle 650"/>
                          <wps:cNvSpPr>
                            <a:spLocks noChangeArrowheads="1"/>
                          </wps:cNvSpPr>
                          <wps:spPr bwMode="auto">
                            <a:xfrm>
                              <a:off x="1901" y="1666"/>
                              <a:ext cx="204" cy="93"/>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5" name="Rectangle 651"/>
                          <wps:cNvSpPr>
                            <a:spLocks noChangeArrowheads="1"/>
                          </wps:cNvSpPr>
                          <wps:spPr bwMode="auto">
                            <a:xfrm>
                              <a:off x="2106" y="1666"/>
                              <a:ext cx="220" cy="93"/>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6" name="Rectangle 652"/>
                          <wps:cNvSpPr>
                            <a:spLocks noChangeArrowheads="1"/>
                          </wps:cNvSpPr>
                          <wps:spPr bwMode="auto">
                            <a:xfrm>
                              <a:off x="2327" y="1666"/>
                              <a:ext cx="95" cy="93"/>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7" name="Rectangle 653"/>
                          <wps:cNvSpPr>
                            <a:spLocks noChangeArrowheads="1"/>
                          </wps:cNvSpPr>
                          <wps:spPr bwMode="auto">
                            <a:xfrm>
                              <a:off x="2366" y="1676"/>
                              <a:ext cx="36" cy="45"/>
                            </a:xfrm>
                            <a:prstGeom prst="rect">
                              <a:avLst/>
                            </a:prstGeom>
                            <a:solidFill>
                              <a:srgbClr val="00000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8" name="Rectangle 654"/>
                          <wps:cNvSpPr>
                            <a:spLocks noChangeArrowheads="1"/>
                          </wps:cNvSpPr>
                          <wps:spPr bwMode="auto">
                            <a:xfrm>
                              <a:off x="2371" y="1691"/>
                              <a:ext cx="27" cy="6"/>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19" name="Rectangle 655"/>
                          <wps:cNvSpPr>
                            <a:spLocks noChangeArrowheads="1"/>
                          </wps:cNvSpPr>
                          <wps:spPr bwMode="auto">
                            <a:xfrm>
                              <a:off x="2337" y="1682"/>
                              <a:ext cx="14" cy="2"/>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0" name="Rectangle 656"/>
                          <wps:cNvSpPr>
                            <a:spLocks noChangeArrowheads="1"/>
                          </wps:cNvSpPr>
                          <wps:spPr bwMode="auto">
                            <a:xfrm>
                              <a:off x="2337" y="1707"/>
                              <a:ext cx="14" cy="3"/>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1" name="Rectangle 657"/>
                          <wps:cNvSpPr>
                            <a:spLocks noChangeArrowheads="1"/>
                          </wps:cNvSpPr>
                          <wps:spPr bwMode="auto">
                            <a:xfrm>
                              <a:off x="1969" y="1679"/>
                              <a:ext cx="70" cy="33"/>
                            </a:xfrm>
                            <a:prstGeom prst="rect">
                              <a:avLst/>
                            </a:prstGeom>
                            <a:solidFill>
                              <a:srgbClr val="80808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2" name="Rectangle 658"/>
                          <wps:cNvSpPr>
                            <a:spLocks noChangeArrowheads="1"/>
                          </wps:cNvSpPr>
                          <wps:spPr bwMode="auto">
                            <a:xfrm>
                              <a:off x="1969" y="1694"/>
                              <a:ext cx="70" cy="18"/>
                            </a:xfrm>
                            <a:prstGeom prst="rect">
                              <a:avLst/>
                            </a:prstGeom>
                            <a:solidFill>
                              <a:srgbClr val="00000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3" name="Rectangle 659"/>
                          <wps:cNvSpPr>
                            <a:spLocks noChangeArrowheads="1"/>
                          </wps:cNvSpPr>
                          <wps:spPr bwMode="auto">
                            <a:xfrm>
                              <a:off x="1914" y="1694"/>
                              <a:ext cx="1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 name="Rectangle 660"/>
                          <wps:cNvSpPr>
                            <a:spLocks noChangeArrowheads="1"/>
                          </wps:cNvSpPr>
                          <wps:spPr bwMode="auto">
                            <a:xfrm>
                              <a:off x="1909" y="1681"/>
                              <a:ext cx="16" cy="2"/>
                            </a:xfrm>
                            <a:prstGeom prst="rect">
                              <a:avLst/>
                            </a:prstGeom>
                            <a:solidFill>
                              <a:srgbClr val="00800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5" name="Rectangle 661"/>
                          <wps:cNvSpPr>
                            <a:spLocks noChangeArrowheads="1"/>
                          </wps:cNvSpPr>
                          <wps:spPr bwMode="auto">
                            <a:xfrm>
                              <a:off x="2060" y="1725"/>
                              <a:ext cx="21" cy="15"/>
                            </a:xfrm>
                            <a:prstGeom prst="rect">
                              <a:avLst/>
                            </a:prstGeom>
                            <a:solidFill>
                              <a:srgbClr val="00000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26" name="Rectangle 662"/>
                          <wps:cNvSpPr>
                            <a:spLocks noChangeArrowheads="1"/>
                          </wps:cNvSpPr>
                          <wps:spPr bwMode="auto">
                            <a:xfrm>
                              <a:off x="1768"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663"/>
                          <wps:cNvSpPr>
                            <a:spLocks noChangeArrowheads="1"/>
                          </wps:cNvSpPr>
                          <wps:spPr bwMode="auto">
                            <a:xfrm>
                              <a:off x="1776"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8" name="Rectangle 664"/>
                          <wps:cNvSpPr>
                            <a:spLocks noChangeArrowheads="1"/>
                          </wps:cNvSpPr>
                          <wps:spPr bwMode="auto">
                            <a:xfrm>
                              <a:off x="1784"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9" name="Rectangle 665"/>
                          <wps:cNvSpPr>
                            <a:spLocks noChangeArrowheads="1"/>
                          </wps:cNvSpPr>
                          <wps:spPr bwMode="auto">
                            <a:xfrm>
                              <a:off x="1791"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0" name="Rectangle 666"/>
                          <wps:cNvSpPr>
                            <a:spLocks noChangeArrowheads="1"/>
                          </wps:cNvSpPr>
                          <wps:spPr bwMode="auto">
                            <a:xfrm>
                              <a:off x="1800"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1" name="Rectangle 667"/>
                          <wps:cNvSpPr>
                            <a:spLocks noChangeArrowheads="1"/>
                          </wps:cNvSpPr>
                          <wps:spPr bwMode="auto">
                            <a:xfrm>
                              <a:off x="1808"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2" name="Rectangle 668"/>
                          <wps:cNvSpPr>
                            <a:spLocks noChangeArrowheads="1"/>
                          </wps:cNvSpPr>
                          <wps:spPr bwMode="auto">
                            <a:xfrm>
                              <a:off x="1816"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3" name="Rectangle 669"/>
                          <wps:cNvSpPr>
                            <a:spLocks noChangeArrowheads="1"/>
                          </wps:cNvSpPr>
                          <wps:spPr bwMode="auto">
                            <a:xfrm>
                              <a:off x="1824"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4" name="Rectangle 670"/>
                          <wps:cNvSpPr>
                            <a:spLocks noChangeArrowheads="1"/>
                          </wps:cNvSpPr>
                          <wps:spPr bwMode="auto">
                            <a:xfrm>
                              <a:off x="1832"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5" name="Rectangle 671"/>
                          <wps:cNvSpPr>
                            <a:spLocks noChangeArrowheads="1"/>
                          </wps:cNvSpPr>
                          <wps:spPr bwMode="auto">
                            <a:xfrm>
                              <a:off x="1839"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6" name="Rectangle 672"/>
                          <wps:cNvSpPr>
                            <a:spLocks noChangeArrowheads="1"/>
                          </wps:cNvSpPr>
                          <wps:spPr bwMode="auto">
                            <a:xfrm>
                              <a:off x="1847"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7" name="Rectangle 673"/>
                          <wps:cNvSpPr>
                            <a:spLocks noChangeArrowheads="1"/>
                          </wps:cNvSpPr>
                          <wps:spPr bwMode="auto">
                            <a:xfrm>
                              <a:off x="1855"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8" name="Rectangle 674"/>
                          <wps:cNvSpPr>
                            <a:spLocks noChangeArrowheads="1"/>
                          </wps:cNvSpPr>
                          <wps:spPr bwMode="auto">
                            <a:xfrm>
                              <a:off x="1863" y="1734"/>
                              <a:ext cx="3"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9" name="Rectangle 675"/>
                          <wps:cNvSpPr>
                            <a:spLocks noChangeArrowheads="1"/>
                          </wps:cNvSpPr>
                          <wps:spPr bwMode="auto">
                            <a:xfrm>
                              <a:off x="1870"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0" name="Rectangle 676"/>
                          <wps:cNvSpPr>
                            <a:spLocks noChangeArrowheads="1"/>
                          </wps:cNvSpPr>
                          <wps:spPr bwMode="auto">
                            <a:xfrm>
                              <a:off x="1878"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1" name="Rectangle 677"/>
                          <wps:cNvSpPr>
                            <a:spLocks noChangeArrowheads="1"/>
                          </wps:cNvSpPr>
                          <wps:spPr bwMode="auto">
                            <a:xfrm>
                              <a:off x="1886" y="1734"/>
                              <a:ext cx="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2" name="Freeform 678"/>
                          <wps:cNvSpPr>
                            <a:spLocks/>
                          </wps:cNvSpPr>
                          <wps:spPr bwMode="auto">
                            <a:xfrm>
                              <a:off x="1757" y="1718"/>
                              <a:ext cx="666" cy="15"/>
                            </a:xfrm>
                            <a:custGeom>
                              <a:avLst/>
                              <a:gdLst>
                                <a:gd name="T0" fmla="*/ 0 w 666"/>
                                <a:gd name="T1" fmla="*/ 11 h 15"/>
                                <a:gd name="T2" fmla="*/ 292 w 666"/>
                                <a:gd name="T3" fmla="*/ 11 h 15"/>
                                <a:gd name="T4" fmla="*/ 292 w 666"/>
                                <a:gd name="T5" fmla="*/ 0 h 15"/>
                                <a:gd name="T6" fmla="*/ 338 w 666"/>
                                <a:gd name="T7" fmla="*/ 0 h 15"/>
                                <a:gd name="T8" fmla="*/ 338 w 666"/>
                                <a:gd name="T9" fmla="*/ 15 h 15"/>
                                <a:gd name="T10" fmla="*/ 666 w 666"/>
                                <a:gd name="T11" fmla="*/ 15 h 15"/>
                              </a:gdLst>
                              <a:ahLst/>
                              <a:cxnLst>
                                <a:cxn ang="0">
                                  <a:pos x="T0" y="T1"/>
                                </a:cxn>
                                <a:cxn ang="0">
                                  <a:pos x="T2" y="T3"/>
                                </a:cxn>
                                <a:cxn ang="0">
                                  <a:pos x="T4" y="T5"/>
                                </a:cxn>
                                <a:cxn ang="0">
                                  <a:pos x="T6" y="T7"/>
                                </a:cxn>
                                <a:cxn ang="0">
                                  <a:pos x="T8" y="T9"/>
                                </a:cxn>
                                <a:cxn ang="0">
                                  <a:pos x="T10" y="T11"/>
                                </a:cxn>
                              </a:cxnLst>
                              <a:rect l="0" t="0" r="r" b="b"/>
                              <a:pathLst>
                                <a:path w="666" h="15">
                                  <a:moveTo>
                                    <a:pt x="0" y="11"/>
                                  </a:moveTo>
                                  <a:lnTo>
                                    <a:pt x="292" y="11"/>
                                  </a:lnTo>
                                  <a:lnTo>
                                    <a:pt x="292" y="0"/>
                                  </a:lnTo>
                                  <a:lnTo>
                                    <a:pt x="338" y="0"/>
                                  </a:lnTo>
                                  <a:lnTo>
                                    <a:pt x="338" y="15"/>
                                  </a:lnTo>
                                  <a:lnTo>
                                    <a:pt x="666" y="15"/>
                                  </a:lnTo>
                                </a:path>
                              </a:pathLst>
                            </a:custGeom>
                            <a:noFill/>
                            <a:ln w="254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Rectangle 679"/>
                          <wps:cNvSpPr>
                            <a:spLocks noChangeArrowheads="1"/>
                          </wps:cNvSpPr>
                          <wps:spPr bwMode="auto">
                            <a:xfrm>
                              <a:off x="1526" y="1930"/>
                              <a:ext cx="1101" cy="24"/>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44" name="Freeform 680"/>
                          <wps:cNvSpPr>
                            <a:spLocks/>
                          </wps:cNvSpPr>
                          <wps:spPr bwMode="auto">
                            <a:xfrm>
                              <a:off x="1524" y="1822"/>
                              <a:ext cx="1103" cy="108"/>
                            </a:xfrm>
                            <a:custGeom>
                              <a:avLst/>
                              <a:gdLst>
                                <a:gd name="T0" fmla="*/ 0 w 1103"/>
                                <a:gd name="T1" fmla="*/ 108 h 108"/>
                                <a:gd name="T2" fmla="*/ 1103 w 1103"/>
                                <a:gd name="T3" fmla="*/ 108 h 108"/>
                                <a:gd name="T4" fmla="*/ 1039 w 1103"/>
                                <a:gd name="T5" fmla="*/ 0 h 108"/>
                                <a:gd name="T6" fmla="*/ 80 w 1103"/>
                                <a:gd name="T7" fmla="*/ 0 h 108"/>
                                <a:gd name="T8" fmla="*/ 0 w 1103"/>
                                <a:gd name="T9" fmla="*/ 108 h 108"/>
                              </a:gdLst>
                              <a:ahLst/>
                              <a:cxnLst>
                                <a:cxn ang="0">
                                  <a:pos x="T0" y="T1"/>
                                </a:cxn>
                                <a:cxn ang="0">
                                  <a:pos x="T2" y="T3"/>
                                </a:cxn>
                                <a:cxn ang="0">
                                  <a:pos x="T4" y="T5"/>
                                </a:cxn>
                                <a:cxn ang="0">
                                  <a:pos x="T6" y="T7"/>
                                </a:cxn>
                                <a:cxn ang="0">
                                  <a:pos x="T8" y="T9"/>
                                </a:cxn>
                              </a:cxnLst>
                              <a:rect l="0" t="0" r="r" b="b"/>
                              <a:pathLst>
                                <a:path w="1103" h="108">
                                  <a:moveTo>
                                    <a:pt x="0" y="108"/>
                                  </a:moveTo>
                                  <a:lnTo>
                                    <a:pt x="1103" y="108"/>
                                  </a:lnTo>
                                  <a:lnTo>
                                    <a:pt x="1039" y="0"/>
                                  </a:lnTo>
                                  <a:lnTo>
                                    <a:pt x="80" y="0"/>
                                  </a:lnTo>
                                  <a:lnTo>
                                    <a:pt x="0" y="108"/>
                                  </a:lnTo>
                                  <a:close/>
                                </a:path>
                              </a:pathLst>
                            </a:custGeom>
                            <a:solidFill>
                              <a:srgbClr val="C0C0C0"/>
                            </a:solidFill>
                            <a:ln w="2540">
                              <a:solidFill>
                                <a:srgbClr val="000000"/>
                              </a:solidFill>
                              <a:prstDash val="solid"/>
                              <a:round/>
                              <a:headEnd/>
                              <a:tailEnd/>
                            </a:ln>
                          </wps:spPr>
                          <wps:bodyPr rot="0" vert="horz" wrap="square" lIns="91440" tIns="45720" rIns="91440" bIns="45720" anchor="t" anchorCtr="0" upright="1">
                            <a:noAutofit/>
                          </wps:bodyPr>
                        </wps:wsp>
                        <wps:wsp>
                          <wps:cNvPr id="1445" name="Freeform 681"/>
                          <wps:cNvSpPr>
                            <a:spLocks/>
                          </wps:cNvSpPr>
                          <wps:spPr bwMode="auto">
                            <a:xfrm>
                              <a:off x="1557" y="1834"/>
                              <a:ext cx="1033" cy="83"/>
                            </a:xfrm>
                            <a:custGeom>
                              <a:avLst/>
                              <a:gdLst>
                                <a:gd name="T0" fmla="*/ 59 w 1033"/>
                                <a:gd name="T1" fmla="*/ 0 h 83"/>
                                <a:gd name="T2" fmla="*/ 0 w 1033"/>
                                <a:gd name="T3" fmla="*/ 83 h 83"/>
                                <a:gd name="T4" fmla="*/ 1033 w 1033"/>
                                <a:gd name="T5" fmla="*/ 83 h 83"/>
                                <a:gd name="T6" fmla="*/ 986 w 1033"/>
                                <a:gd name="T7" fmla="*/ 0 h 83"/>
                              </a:gdLst>
                              <a:ahLst/>
                              <a:cxnLst>
                                <a:cxn ang="0">
                                  <a:pos x="T0" y="T1"/>
                                </a:cxn>
                                <a:cxn ang="0">
                                  <a:pos x="T2" y="T3"/>
                                </a:cxn>
                                <a:cxn ang="0">
                                  <a:pos x="T4" y="T5"/>
                                </a:cxn>
                                <a:cxn ang="0">
                                  <a:pos x="T6" y="T7"/>
                                </a:cxn>
                              </a:cxnLst>
                              <a:rect l="0" t="0" r="r" b="b"/>
                              <a:pathLst>
                                <a:path w="1033" h="83">
                                  <a:moveTo>
                                    <a:pt x="59" y="0"/>
                                  </a:moveTo>
                                  <a:lnTo>
                                    <a:pt x="0" y="83"/>
                                  </a:lnTo>
                                  <a:lnTo>
                                    <a:pt x="1033" y="83"/>
                                  </a:lnTo>
                                  <a:lnTo>
                                    <a:pt x="986" y="0"/>
                                  </a:lnTo>
                                </a:path>
                              </a:pathLst>
                            </a:custGeom>
                            <a:noFill/>
                            <a:ln w="254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6" name="Freeform 682"/>
                          <wps:cNvSpPr>
                            <a:spLocks/>
                          </wps:cNvSpPr>
                          <wps:spPr bwMode="auto">
                            <a:xfrm>
                              <a:off x="1646" y="1832"/>
                              <a:ext cx="35" cy="16"/>
                            </a:xfrm>
                            <a:custGeom>
                              <a:avLst/>
                              <a:gdLst>
                                <a:gd name="T0" fmla="*/ 10 w 35"/>
                                <a:gd name="T1" fmla="*/ 0 h 16"/>
                                <a:gd name="T2" fmla="*/ 35 w 35"/>
                                <a:gd name="T3" fmla="*/ 0 h 16"/>
                                <a:gd name="T4" fmla="*/ 26 w 35"/>
                                <a:gd name="T5" fmla="*/ 16 h 16"/>
                                <a:gd name="T6" fmla="*/ 0 w 35"/>
                                <a:gd name="T7" fmla="*/ 16 h 16"/>
                                <a:gd name="T8" fmla="*/ 10 w 35"/>
                                <a:gd name="T9" fmla="*/ 0 h 16"/>
                              </a:gdLst>
                              <a:ahLst/>
                              <a:cxnLst>
                                <a:cxn ang="0">
                                  <a:pos x="T0" y="T1"/>
                                </a:cxn>
                                <a:cxn ang="0">
                                  <a:pos x="T2" y="T3"/>
                                </a:cxn>
                                <a:cxn ang="0">
                                  <a:pos x="T4" y="T5"/>
                                </a:cxn>
                                <a:cxn ang="0">
                                  <a:pos x="T6" y="T7"/>
                                </a:cxn>
                                <a:cxn ang="0">
                                  <a:pos x="T8" y="T9"/>
                                </a:cxn>
                              </a:cxnLst>
                              <a:rect l="0" t="0" r="r" b="b"/>
                              <a:pathLst>
                                <a:path w="35" h="16">
                                  <a:moveTo>
                                    <a:pt x="10" y="0"/>
                                  </a:moveTo>
                                  <a:lnTo>
                                    <a:pt x="35" y="0"/>
                                  </a:lnTo>
                                  <a:lnTo>
                                    <a:pt x="26" y="16"/>
                                  </a:lnTo>
                                  <a:lnTo>
                                    <a:pt x="0" y="16"/>
                                  </a:lnTo>
                                  <a:lnTo>
                                    <a:pt x="10"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47" name="Freeform 683"/>
                          <wps:cNvSpPr>
                            <a:spLocks/>
                          </wps:cNvSpPr>
                          <wps:spPr bwMode="auto">
                            <a:xfrm>
                              <a:off x="1730" y="1832"/>
                              <a:ext cx="137" cy="14"/>
                            </a:xfrm>
                            <a:custGeom>
                              <a:avLst/>
                              <a:gdLst>
                                <a:gd name="T0" fmla="*/ 6 w 137"/>
                                <a:gd name="T1" fmla="*/ 0 h 14"/>
                                <a:gd name="T2" fmla="*/ 137 w 137"/>
                                <a:gd name="T3" fmla="*/ 0 h 14"/>
                                <a:gd name="T4" fmla="*/ 132 w 137"/>
                                <a:gd name="T5" fmla="*/ 14 h 14"/>
                                <a:gd name="T6" fmla="*/ 0 w 137"/>
                                <a:gd name="T7" fmla="*/ 14 h 14"/>
                                <a:gd name="T8" fmla="*/ 6 w 137"/>
                                <a:gd name="T9" fmla="*/ 0 h 14"/>
                              </a:gdLst>
                              <a:ahLst/>
                              <a:cxnLst>
                                <a:cxn ang="0">
                                  <a:pos x="T0" y="T1"/>
                                </a:cxn>
                                <a:cxn ang="0">
                                  <a:pos x="T2" y="T3"/>
                                </a:cxn>
                                <a:cxn ang="0">
                                  <a:pos x="T4" y="T5"/>
                                </a:cxn>
                                <a:cxn ang="0">
                                  <a:pos x="T6" y="T7"/>
                                </a:cxn>
                                <a:cxn ang="0">
                                  <a:pos x="T8" y="T9"/>
                                </a:cxn>
                              </a:cxnLst>
                              <a:rect l="0" t="0" r="r" b="b"/>
                              <a:pathLst>
                                <a:path w="137" h="14">
                                  <a:moveTo>
                                    <a:pt x="6" y="0"/>
                                  </a:moveTo>
                                  <a:lnTo>
                                    <a:pt x="137" y="0"/>
                                  </a:lnTo>
                                  <a:lnTo>
                                    <a:pt x="132" y="14"/>
                                  </a:lnTo>
                                  <a:lnTo>
                                    <a:pt x="0" y="14"/>
                                  </a:lnTo>
                                  <a:lnTo>
                                    <a:pt x="6"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48" name="Freeform 684"/>
                          <wps:cNvSpPr>
                            <a:spLocks/>
                          </wps:cNvSpPr>
                          <wps:spPr bwMode="auto">
                            <a:xfrm>
                              <a:off x="1907" y="1832"/>
                              <a:ext cx="130" cy="16"/>
                            </a:xfrm>
                            <a:custGeom>
                              <a:avLst/>
                              <a:gdLst>
                                <a:gd name="T0" fmla="*/ 4 w 130"/>
                                <a:gd name="T1" fmla="*/ 0 h 16"/>
                                <a:gd name="T2" fmla="*/ 130 w 130"/>
                                <a:gd name="T3" fmla="*/ 0 h 16"/>
                                <a:gd name="T4" fmla="*/ 129 w 130"/>
                                <a:gd name="T5" fmla="*/ 16 h 16"/>
                                <a:gd name="T6" fmla="*/ 0 w 130"/>
                                <a:gd name="T7" fmla="*/ 16 h 16"/>
                                <a:gd name="T8" fmla="*/ 4 w 130"/>
                                <a:gd name="T9" fmla="*/ 0 h 16"/>
                              </a:gdLst>
                              <a:ahLst/>
                              <a:cxnLst>
                                <a:cxn ang="0">
                                  <a:pos x="T0" y="T1"/>
                                </a:cxn>
                                <a:cxn ang="0">
                                  <a:pos x="T2" y="T3"/>
                                </a:cxn>
                                <a:cxn ang="0">
                                  <a:pos x="T4" y="T5"/>
                                </a:cxn>
                                <a:cxn ang="0">
                                  <a:pos x="T6" y="T7"/>
                                </a:cxn>
                                <a:cxn ang="0">
                                  <a:pos x="T8" y="T9"/>
                                </a:cxn>
                              </a:cxnLst>
                              <a:rect l="0" t="0" r="r" b="b"/>
                              <a:pathLst>
                                <a:path w="130" h="16">
                                  <a:moveTo>
                                    <a:pt x="4" y="0"/>
                                  </a:moveTo>
                                  <a:lnTo>
                                    <a:pt x="130" y="0"/>
                                  </a:lnTo>
                                  <a:lnTo>
                                    <a:pt x="129" y="16"/>
                                  </a:lnTo>
                                  <a:lnTo>
                                    <a:pt x="0" y="16"/>
                                  </a:lnTo>
                                  <a:lnTo>
                                    <a:pt x="4"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49" name="Freeform 685"/>
                          <wps:cNvSpPr>
                            <a:spLocks/>
                          </wps:cNvSpPr>
                          <wps:spPr bwMode="auto">
                            <a:xfrm>
                              <a:off x="2063" y="1832"/>
                              <a:ext cx="133" cy="16"/>
                            </a:xfrm>
                            <a:custGeom>
                              <a:avLst/>
                              <a:gdLst>
                                <a:gd name="T0" fmla="*/ 1 w 133"/>
                                <a:gd name="T1" fmla="*/ 0 h 16"/>
                                <a:gd name="T2" fmla="*/ 133 w 133"/>
                                <a:gd name="T3" fmla="*/ 0 h 16"/>
                                <a:gd name="T4" fmla="*/ 133 w 133"/>
                                <a:gd name="T5" fmla="*/ 16 h 16"/>
                                <a:gd name="T6" fmla="*/ 0 w 133"/>
                                <a:gd name="T7" fmla="*/ 16 h 16"/>
                                <a:gd name="T8" fmla="*/ 1 w 133"/>
                                <a:gd name="T9" fmla="*/ 0 h 16"/>
                              </a:gdLst>
                              <a:ahLst/>
                              <a:cxnLst>
                                <a:cxn ang="0">
                                  <a:pos x="T0" y="T1"/>
                                </a:cxn>
                                <a:cxn ang="0">
                                  <a:pos x="T2" y="T3"/>
                                </a:cxn>
                                <a:cxn ang="0">
                                  <a:pos x="T4" y="T5"/>
                                </a:cxn>
                                <a:cxn ang="0">
                                  <a:pos x="T6" y="T7"/>
                                </a:cxn>
                                <a:cxn ang="0">
                                  <a:pos x="T8" y="T9"/>
                                </a:cxn>
                              </a:cxnLst>
                              <a:rect l="0" t="0" r="r" b="b"/>
                              <a:pathLst>
                                <a:path w="133" h="16">
                                  <a:moveTo>
                                    <a:pt x="1" y="0"/>
                                  </a:moveTo>
                                  <a:lnTo>
                                    <a:pt x="133" y="0"/>
                                  </a:lnTo>
                                  <a:lnTo>
                                    <a:pt x="133" y="16"/>
                                  </a:lnTo>
                                  <a:lnTo>
                                    <a:pt x="0" y="16"/>
                                  </a:lnTo>
                                  <a:lnTo>
                                    <a:pt x="1"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50" name="Freeform 686"/>
                          <wps:cNvSpPr>
                            <a:spLocks/>
                          </wps:cNvSpPr>
                          <wps:spPr bwMode="auto">
                            <a:xfrm>
                              <a:off x="2225" y="1832"/>
                              <a:ext cx="117" cy="17"/>
                            </a:xfrm>
                            <a:custGeom>
                              <a:avLst/>
                              <a:gdLst>
                                <a:gd name="T0" fmla="*/ 0 w 117"/>
                                <a:gd name="T1" fmla="*/ 0 h 17"/>
                                <a:gd name="T2" fmla="*/ 114 w 117"/>
                                <a:gd name="T3" fmla="*/ 0 h 17"/>
                                <a:gd name="T4" fmla="*/ 117 w 117"/>
                                <a:gd name="T5" fmla="*/ 17 h 17"/>
                                <a:gd name="T6" fmla="*/ 0 w 117"/>
                                <a:gd name="T7" fmla="*/ 17 h 17"/>
                                <a:gd name="T8" fmla="*/ 0 w 117"/>
                                <a:gd name="T9" fmla="*/ 0 h 17"/>
                              </a:gdLst>
                              <a:ahLst/>
                              <a:cxnLst>
                                <a:cxn ang="0">
                                  <a:pos x="T0" y="T1"/>
                                </a:cxn>
                                <a:cxn ang="0">
                                  <a:pos x="T2" y="T3"/>
                                </a:cxn>
                                <a:cxn ang="0">
                                  <a:pos x="T4" y="T5"/>
                                </a:cxn>
                                <a:cxn ang="0">
                                  <a:pos x="T6" y="T7"/>
                                </a:cxn>
                                <a:cxn ang="0">
                                  <a:pos x="T8" y="T9"/>
                                </a:cxn>
                              </a:cxnLst>
                              <a:rect l="0" t="0" r="r" b="b"/>
                              <a:pathLst>
                                <a:path w="117" h="17">
                                  <a:moveTo>
                                    <a:pt x="0" y="0"/>
                                  </a:moveTo>
                                  <a:lnTo>
                                    <a:pt x="114" y="0"/>
                                  </a:lnTo>
                                  <a:lnTo>
                                    <a:pt x="117" y="17"/>
                                  </a:lnTo>
                                  <a:lnTo>
                                    <a:pt x="0" y="17"/>
                                  </a:lnTo>
                                  <a:lnTo>
                                    <a:pt x="0"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51" name="Freeform 687"/>
                          <wps:cNvSpPr>
                            <a:spLocks/>
                          </wps:cNvSpPr>
                          <wps:spPr bwMode="auto">
                            <a:xfrm>
                              <a:off x="2370" y="1841"/>
                              <a:ext cx="145" cy="15"/>
                            </a:xfrm>
                            <a:custGeom>
                              <a:avLst/>
                              <a:gdLst>
                                <a:gd name="T0" fmla="*/ 0 w 145"/>
                                <a:gd name="T1" fmla="*/ 0 h 15"/>
                                <a:gd name="T2" fmla="*/ 132 w 145"/>
                                <a:gd name="T3" fmla="*/ 0 h 15"/>
                                <a:gd name="T4" fmla="*/ 145 w 145"/>
                                <a:gd name="T5" fmla="*/ 15 h 15"/>
                                <a:gd name="T6" fmla="*/ 6 w 145"/>
                                <a:gd name="T7" fmla="*/ 15 h 15"/>
                                <a:gd name="T8" fmla="*/ 0 w 145"/>
                                <a:gd name="T9" fmla="*/ 0 h 15"/>
                              </a:gdLst>
                              <a:ahLst/>
                              <a:cxnLst>
                                <a:cxn ang="0">
                                  <a:pos x="T0" y="T1"/>
                                </a:cxn>
                                <a:cxn ang="0">
                                  <a:pos x="T2" y="T3"/>
                                </a:cxn>
                                <a:cxn ang="0">
                                  <a:pos x="T4" y="T5"/>
                                </a:cxn>
                                <a:cxn ang="0">
                                  <a:pos x="T6" y="T7"/>
                                </a:cxn>
                                <a:cxn ang="0">
                                  <a:pos x="T8" y="T9"/>
                                </a:cxn>
                              </a:cxnLst>
                              <a:rect l="0" t="0" r="r" b="b"/>
                              <a:pathLst>
                                <a:path w="145" h="15">
                                  <a:moveTo>
                                    <a:pt x="0" y="0"/>
                                  </a:moveTo>
                                  <a:lnTo>
                                    <a:pt x="132" y="0"/>
                                  </a:lnTo>
                                  <a:lnTo>
                                    <a:pt x="145" y="15"/>
                                  </a:lnTo>
                                  <a:lnTo>
                                    <a:pt x="6" y="15"/>
                                  </a:lnTo>
                                  <a:lnTo>
                                    <a:pt x="0" y="0"/>
                                  </a:lnTo>
                                  <a:close/>
                                </a:path>
                              </a:pathLst>
                            </a:cu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52" name="Line 688"/>
                          <wps:cNvCnPr/>
                          <wps:spPr bwMode="auto">
                            <a:xfrm>
                              <a:off x="1691" y="1862"/>
                              <a:ext cx="42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3" name="Line 689"/>
                          <wps:cNvCnPr/>
                          <wps:spPr bwMode="auto">
                            <a:xfrm>
                              <a:off x="1709" y="1875"/>
                              <a:ext cx="434"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4" name="Line 690"/>
                          <wps:cNvCnPr/>
                          <wps:spPr bwMode="auto">
                            <a:xfrm>
                              <a:off x="1714" y="1887"/>
                              <a:ext cx="379"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5" name="Line 691"/>
                          <wps:cNvCnPr/>
                          <wps:spPr bwMode="auto">
                            <a:xfrm>
                              <a:off x="1723" y="1900"/>
                              <a:ext cx="5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6" name="Line 692"/>
                          <wps:cNvCnPr/>
                          <wps:spPr bwMode="auto">
                            <a:xfrm>
                              <a:off x="1631" y="1868"/>
                              <a:ext cx="44"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7" name="Line 693"/>
                          <wps:cNvCnPr/>
                          <wps:spPr bwMode="auto">
                            <a:xfrm>
                              <a:off x="1624" y="1880"/>
                              <a:ext cx="4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8" name="Line 694"/>
                          <wps:cNvCnPr/>
                          <wps:spPr bwMode="auto">
                            <a:xfrm>
                              <a:off x="1613" y="1892"/>
                              <a:ext cx="75"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9" name="Line 695"/>
                          <wps:cNvCnPr/>
                          <wps:spPr bwMode="auto">
                            <a:xfrm>
                              <a:off x="1788" y="1900"/>
                              <a:ext cx="25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0" name="Line 696"/>
                          <wps:cNvCnPr/>
                          <wps:spPr bwMode="auto">
                            <a:xfrm>
                              <a:off x="2140" y="1860"/>
                              <a:ext cx="59"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1" name="Line 697"/>
                          <wps:cNvCnPr/>
                          <wps:spPr bwMode="auto">
                            <a:xfrm>
                              <a:off x="2155" y="1875"/>
                              <a:ext cx="4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2" name="Line 698"/>
                          <wps:cNvCnPr/>
                          <wps:spPr bwMode="auto">
                            <a:xfrm>
                              <a:off x="2122" y="1887"/>
                              <a:ext cx="8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3" name="Line 699"/>
                          <wps:cNvCnPr/>
                          <wps:spPr bwMode="auto">
                            <a:xfrm>
                              <a:off x="2057" y="1900"/>
                              <a:ext cx="4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4" name="Line 700"/>
                          <wps:cNvCnPr/>
                          <wps:spPr bwMode="auto">
                            <a:xfrm>
                              <a:off x="2110" y="1901"/>
                              <a:ext cx="89"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5" name="Line 701"/>
                          <wps:cNvCnPr/>
                          <wps:spPr bwMode="auto">
                            <a:xfrm>
                              <a:off x="2223" y="1868"/>
                              <a:ext cx="12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6" name="Line 702"/>
                          <wps:cNvCnPr/>
                          <wps:spPr bwMode="auto">
                            <a:xfrm>
                              <a:off x="2240" y="1883"/>
                              <a:ext cx="106"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7" name="Line 703"/>
                          <wps:cNvCnPr/>
                          <wps:spPr bwMode="auto">
                            <a:xfrm>
                              <a:off x="2242" y="1902"/>
                              <a:ext cx="110"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8" name="Line 704"/>
                          <wps:cNvCnPr/>
                          <wps:spPr bwMode="auto">
                            <a:xfrm>
                              <a:off x="2385" y="1868"/>
                              <a:ext cx="116"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9" name="Line 705"/>
                          <wps:cNvCnPr/>
                          <wps:spPr bwMode="auto">
                            <a:xfrm>
                              <a:off x="2374" y="1881"/>
                              <a:ext cx="94"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0" name="Line 706"/>
                          <wps:cNvCnPr/>
                          <wps:spPr bwMode="auto">
                            <a:xfrm>
                              <a:off x="2385" y="1892"/>
                              <a:ext cx="8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1" name="Line 707"/>
                          <wps:cNvCnPr/>
                          <wps:spPr bwMode="auto">
                            <a:xfrm>
                              <a:off x="2382" y="1904"/>
                              <a:ext cx="10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2" name="Line 708"/>
                          <wps:cNvCnPr/>
                          <wps:spPr bwMode="auto">
                            <a:xfrm>
                              <a:off x="2487" y="1882"/>
                              <a:ext cx="31"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3" name="Line 709"/>
                          <wps:cNvCnPr/>
                          <wps:spPr bwMode="auto">
                            <a:xfrm>
                              <a:off x="2498" y="1898"/>
                              <a:ext cx="28" cy="0"/>
                            </a:xfrm>
                            <a:prstGeom prst="line">
                              <a:avLst/>
                            </a:prstGeom>
                            <a:noFill/>
                            <a:ln w="254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4" name="Freeform 710"/>
                          <wps:cNvSpPr>
                            <a:spLocks/>
                          </wps:cNvSpPr>
                          <wps:spPr bwMode="auto">
                            <a:xfrm>
                              <a:off x="1850" y="1577"/>
                              <a:ext cx="479" cy="30"/>
                            </a:xfrm>
                            <a:custGeom>
                              <a:avLst/>
                              <a:gdLst>
                                <a:gd name="T0" fmla="*/ 0 w 479"/>
                                <a:gd name="T1" fmla="*/ 30 h 30"/>
                                <a:gd name="T2" fmla="*/ 479 w 479"/>
                                <a:gd name="T3" fmla="*/ 30 h 30"/>
                                <a:gd name="T4" fmla="*/ 451 w 479"/>
                                <a:gd name="T5" fmla="*/ 0 h 30"/>
                                <a:gd name="T6" fmla="*/ 28 w 479"/>
                                <a:gd name="T7" fmla="*/ 0 h 30"/>
                                <a:gd name="T8" fmla="*/ 0 w 479"/>
                                <a:gd name="T9" fmla="*/ 30 h 30"/>
                              </a:gdLst>
                              <a:ahLst/>
                              <a:cxnLst>
                                <a:cxn ang="0">
                                  <a:pos x="T0" y="T1"/>
                                </a:cxn>
                                <a:cxn ang="0">
                                  <a:pos x="T2" y="T3"/>
                                </a:cxn>
                                <a:cxn ang="0">
                                  <a:pos x="T4" y="T5"/>
                                </a:cxn>
                                <a:cxn ang="0">
                                  <a:pos x="T6" y="T7"/>
                                </a:cxn>
                                <a:cxn ang="0">
                                  <a:pos x="T8" y="T9"/>
                                </a:cxn>
                              </a:cxnLst>
                              <a:rect l="0" t="0" r="r" b="b"/>
                              <a:pathLst>
                                <a:path w="479" h="30">
                                  <a:moveTo>
                                    <a:pt x="0" y="30"/>
                                  </a:moveTo>
                                  <a:lnTo>
                                    <a:pt x="479" y="30"/>
                                  </a:lnTo>
                                  <a:lnTo>
                                    <a:pt x="451" y="0"/>
                                  </a:lnTo>
                                  <a:lnTo>
                                    <a:pt x="28" y="0"/>
                                  </a:lnTo>
                                  <a:lnTo>
                                    <a:pt x="0" y="30"/>
                                  </a:lnTo>
                                  <a:close/>
                                </a:path>
                              </a:pathLst>
                            </a:custGeom>
                            <a:solidFill>
                              <a:srgbClr val="C0C0C0"/>
                            </a:solidFill>
                            <a:ln w="2540">
                              <a:solidFill>
                                <a:srgbClr val="000000"/>
                              </a:solidFill>
                              <a:prstDash val="solid"/>
                              <a:round/>
                              <a:headEnd/>
                              <a:tailEnd/>
                            </a:ln>
                          </wps:spPr>
                          <wps:bodyPr rot="0" vert="horz" wrap="square" lIns="91440" tIns="45720" rIns="91440" bIns="45720" anchor="t" anchorCtr="0" upright="1">
                            <a:noAutofit/>
                          </wps:bodyPr>
                        </wps:wsp>
                        <wps:wsp>
                          <wps:cNvPr id="1475" name="Rectangle 711"/>
                          <wps:cNvSpPr>
                            <a:spLocks noChangeArrowheads="1"/>
                          </wps:cNvSpPr>
                          <wps:spPr bwMode="auto">
                            <a:xfrm>
                              <a:off x="1850" y="1608"/>
                              <a:ext cx="478" cy="27"/>
                            </a:xfrm>
                            <a:prstGeom prst="rect">
                              <a:avLst/>
                            </a:prstGeom>
                            <a:solidFill>
                              <a:srgbClr val="C0C0C0"/>
                            </a:solidFill>
                            <a:ln w="2540">
                              <a:solidFill>
                                <a:srgbClr val="000000"/>
                              </a:solidFill>
                              <a:prstDash val="solid"/>
                              <a:miter lim="800000"/>
                              <a:headEnd/>
                              <a:tailEnd/>
                            </a:ln>
                          </wps:spPr>
                          <wps:bodyPr rot="0" vert="horz" wrap="square" lIns="91440" tIns="45720" rIns="91440" bIns="45720" anchor="t" anchorCtr="0" upright="1">
                            <a:noAutofit/>
                          </wps:bodyPr>
                        </wps:wsp>
                        <wps:wsp>
                          <wps:cNvPr id="1476" name="Freeform 712"/>
                          <wps:cNvSpPr>
                            <a:spLocks/>
                          </wps:cNvSpPr>
                          <wps:spPr bwMode="auto">
                            <a:xfrm>
                              <a:off x="1960" y="1551"/>
                              <a:ext cx="255" cy="55"/>
                            </a:xfrm>
                            <a:custGeom>
                              <a:avLst/>
                              <a:gdLst>
                                <a:gd name="T0" fmla="*/ 0 w 255"/>
                                <a:gd name="T1" fmla="*/ 31 h 55"/>
                                <a:gd name="T2" fmla="*/ 0 w 255"/>
                                <a:gd name="T3" fmla="*/ 0 h 55"/>
                                <a:gd name="T4" fmla="*/ 255 w 255"/>
                                <a:gd name="T5" fmla="*/ 0 h 55"/>
                                <a:gd name="T6" fmla="*/ 255 w 255"/>
                                <a:gd name="T7" fmla="*/ 32 h 55"/>
                                <a:gd name="T8" fmla="*/ 254 w 255"/>
                                <a:gd name="T9" fmla="*/ 35 h 55"/>
                                <a:gd name="T10" fmla="*/ 252 w 255"/>
                                <a:gd name="T11" fmla="*/ 37 h 55"/>
                                <a:gd name="T12" fmla="*/ 247 w 255"/>
                                <a:gd name="T13" fmla="*/ 40 h 55"/>
                                <a:gd name="T14" fmla="*/ 241 w 255"/>
                                <a:gd name="T15" fmla="*/ 42 h 55"/>
                                <a:gd name="T16" fmla="*/ 234 w 255"/>
                                <a:gd name="T17" fmla="*/ 45 h 55"/>
                                <a:gd name="T18" fmla="*/ 228 w 255"/>
                                <a:gd name="T19" fmla="*/ 47 h 55"/>
                                <a:gd name="T20" fmla="*/ 219 w 255"/>
                                <a:gd name="T21" fmla="*/ 48 h 55"/>
                                <a:gd name="T22" fmla="*/ 209 w 255"/>
                                <a:gd name="T23" fmla="*/ 50 h 55"/>
                                <a:gd name="T24" fmla="*/ 201 w 255"/>
                                <a:gd name="T25" fmla="*/ 51 h 55"/>
                                <a:gd name="T26" fmla="*/ 188 w 255"/>
                                <a:gd name="T27" fmla="*/ 53 h 55"/>
                                <a:gd name="T28" fmla="*/ 177 w 255"/>
                                <a:gd name="T29" fmla="*/ 53 h 55"/>
                                <a:gd name="T30" fmla="*/ 166 w 255"/>
                                <a:gd name="T31" fmla="*/ 55 h 55"/>
                                <a:gd name="T32" fmla="*/ 153 w 255"/>
                                <a:gd name="T33" fmla="*/ 55 h 55"/>
                                <a:gd name="T34" fmla="*/ 139 w 255"/>
                                <a:gd name="T35" fmla="*/ 55 h 55"/>
                                <a:gd name="T36" fmla="*/ 121 w 255"/>
                                <a:gd name="T37" fmla="*/ 55 h 55"/>
                                <a:gd name="T38" fmla="*/ 105 w 255"/>
                                <a:gd name="T39" fmla="*/ 55 h 55"/>
                                <a:gd name="T40" fmla="*/ 89 w 255"/>
                                <a:gd name="T41" fmla="*/ 55 h 55"/>
                                <a:gd name="T42" fmla="*/ 75 w 255"/>
                                <a:gd name="T43" fmla="*/ 53 h 55"/>
                                <a:gd name="T44" fmla="*/ 63 w 255"/>
                                <a:gd name="T45" fmla="*/ 52 h 55"/>
                                <a:gd name="T46" fmla="*/ 54 w 255"/>
                                <a:gd name="T47" fmla="*/ 51 h 55"/>
                                <a:gd name="T48" fmla="*/ 42 w 255"/>
                                <a:gd name="T49" fmla="*/ 49 h 55"/>
                                <a:gd name="T50" fmla="*/ 33 w 255"/>
                                <a:gd name="T51" fmla="*/ 47 h 55"/>
                                <a:gd name="T52" fmla="*/ 24 w 255"/>
                                <a:gd name="T53" fmla="*/ 45 h 55"/>
                                <a:gd name="T54" fmla="*/ 16 w 255"/>
                                <a:gd name="T55" fmla="*/ 43 h 55"/>
                                <a:gd name="T56" fmla="*/ 11 w 255"/>
                                <a:gd name="T57" fmla="*/ 41 h 55"/>
                                <a:gd name="T58" fmla="*/ 7 w 255"/>
                                <a:gd name="T59" fmla="*/ 39 h 55"/>
                                <a:gd name="T60" fmla="*/ 4 w 255"/>
                                <a:gd name="T61" fmla="*/ 36 h 55"/>
                                <a:gd name="T62" fmla="*/ 2 w 255"/>
                                <a:gd name="T63" fmla="*/ 34 h 55"/>
                                <a:gd name="T64" fmla="*/ 0 w 255"/>
                                <a:gd name="T65" fmla="*/ 31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5" h="55">
                                  <a:moveTo>
                                    <a:pt x="0" y="31"/>
                                  </a:moveTo>
                                  <a:lnTo>
                                    <a:pt x="0" y="0"/>
                                  </a:lnTo>
                                  <a:lnTo>
                                    <a:pt x="255" y="0"/>
                                  </a:lnTo>
                                  <a:lnTo>
                                    <a:pt x="255" y="32"/>
                                  </a:lnTo>
                                  <a:lnTo>
                                    <a:pt x="254" y="35"/>
                                  </a:lnTo>
                                  <a:lnTo>
                                    <a:pt x="252" y="37"/>
                                  </a:lnTo>
                                  <a:lnTo>
                                    <a:pt x="247" y="40"/>
                                  </a:lnTo>
                                  <a:lnTo>
                                    <a:pt x="241" y="42"/>
                                  </a:lnTo>
                                  <a:lnTo>
                                    <a:pt x="234" y="45"/>
                                  </a:lnTo>
                                  <a:lnTo>
                                    <a:pt x="228" y="47"/>
                                  </a:lnTo>
                                  <a:lnTo>
                                    <a:pt x="219" y="48"/>
                                  </a:lnTo>
                                  <a:lnTo>
                                    <a:pt x="209" y="50"/>
                                  </a:lnTo>
                                  <a:lnTo>
                                    <a:pt x="201" y="51"/>
                                  </a:lnTo>
                                  <a:lnTo>
                                    <a:pt x="188" y="53"/>
                                  </a:lnTo>
                                  <a:lnTo>
                                    <a:pt x="177" y="53"/>
                                  </a:lnTo>
                                  <a:lnTo>
                                    <a:pt x="166" y="55"/>
                                  </a:lnTo>
                                  <a:lnTo>
                                    <a:pt x="153" y="55"/>
                                  </a:lnTo>
                                  <a:lnTo>
                                    <a:pt x="139" y="55"/>
                                  </a:lnTo>
                                  <a:lnTo>
                                    <a:pt x="121" y="55"/>
                                  </a:lnTo>
                                  <a:lnTo>
                                    <a:pt x="105" y="55"/>
                                  </a:lnTo>
                                  <a:lnTo>
                                    <a:pt x="89" y="55"/>
                                  </a:lnTo>
                                  <a:lnTo>
                                    <a:pt x="75" y="53"/>
                                  </a:lnTo>
                                  <a:lnTo>
                                    <a:pt x="63" y="52"/>
                                  </a:lnTo>
                                  <a:lnTo>
                                    <a:pt x="54" y="51"/>
                                  </a:lnTo>
                                  <a:lnTo>
                                    <a:pt x="42" y="49"/>
                                  </a:lnTo>
                                  <a:lnTo>
                                    <a:pt x="33" y="47"/>
                                  </a:lnTo>
                                  <a:lnTo>
                                    <a:pt x="24" y="45"/>
                                  </a:lnTo>
                                  <a:lnTo>
                                    <a:pt x="16" y="43"/>
                                  </a:lnTo>
                                  <a:lnTo>
                                    <a:pt x="11" y="41"/>
                                  </a:lnTo>
                                  <a:lnTo>
                                    <a:pt x="7" y="39"/>
                                  </a:lnTo>
                                  <a:lnTo>
                                    <a:pt x="4" y="36"/>
                                  </a:lnTo>
                                  <a:lnTo>
                                    <a:pt x="2" y="34"/>
                                  </a:lnTo>
                                  <a:lnTo>
                                    <a:pt x="0" y="31"/>
                                  </a:lnTo>
                                  <a:close/>
                                </a:path>
                              </a:pathLst>
                            </a:custGeom>
                            <a:solidFill>
                              <a:srgbClr val="C0C0C0"/>
                            </a:solidFill>
                            <a:ln w="2540">
                              <a:solidFill>
                                <a:srgbClr val="000000"/>
                              </a:solidFill>
                              <a:prstDash val="solid"/>
                              <a:round/>
                              <a:headEnd/>
                              <a:tailEnd/>
                            </a:ln>
                          </wps:spPr>
                          <wps:bodyPr rot="0" vert="horz" wrap="square" lIns="91440" tIns="45720" rIns="91440" bIns="45720" anchor="t" anchorCtr="0" upright="1">
                            <a:noAutofit/>
                          </wps:bodyPr>
                        </wps:wsp>
                        <wps:wsp>
                          <wps:cNvPr id="1477" name="AutoShape 713"/>
                          <wps:cNvSpPr>
                            <a:spLocks noChangeArrowheads="1"/>
                          </wps:cNvSpPr>
                          <wps:spPr bwMode="auto">
                            <a:xfrm>
                              <a:off x="1791" y="1186"/>
                              <a:ext cx="595" cy="375"/>
                            </a:xfrm>
                            <a:prstGeom prst="roundRect">
                              <a:avLst>
                                <a:gd name="adj" fmla="val 12324"/>
                              </a:avLst>
                            </a:prstGeom>
                            <a:solidFill>
                              <a:srgbClr val="C0C0C0"/>
                            </a:solidFill>
                            <a:ln w="2540">
                              <a:solidFill>
                                <a:srgbClr val="000000"/>
                              </a:solidFill>
                              <a:prstDash val="solid"/>
                              <a:round/>
                              <a:headEnd/>
                              <a:tailEnd/>
                            </a:ln>
                          </wps:spPr>
                          <wps:bodyPr rot="0" vert="horz" wrap="square" lIns="91440" tIns="45720" rIns="91440" bIns="45720" anchor="t" anchorCtr="0" upright="1">
                            <a:noAutofit/>
                          </wps:bodyPr>
                        </wps:wsp>
                        <wps:wsp>
                          <wps:cNvPr id="1478" name="AutoShape 714"/>
                          <wps:cNvSpPr>
                            <a:spLocks noChangeArrowheads="1"/>
                          </wps:cNvSpPr>
                          <wps:spPr bwMode="auto">
                            <a:xfrm>
                              <a:off x="1858" y="1227"/>
                              <a:ext cx="461" cy="293"/>
                            </a:xfrm>
                            <a:prstGeom prst="roundRect">
                              <a:avLst>
                                <a:gd name="adj" fmla="val 12255"/>
                              </a:avLst>
                            </a:prstGeom>
                            <a:solidFill>
                              <a:srgbClr val="808080"/>
                            </a:solidFill>
                            <a:ln w="2540">
                              <a:solidFill>
                                <a:srgbClr val="000000"/>
                              </a:solidFill>
                              <a:prstDash val="solid"/>
                              <a:round/>
                              <a:headEnd/>
                              <a:tailEnd/>
                            </a:ln>
                          </wps:spPr>
                          <wps:bodyPr rot="0" vert="horz" wrap="square" lIns="91440" tIns="45720" rIns="91440" bIns="45720" anchor="t" anchorCtr="0" upright="1">
                            <a:noAutofit/>
                          </wps:bodyPr>
                        </wps:wsp>
                        <wps:wsp>
                          <wps:cNvPr id="1479" name="AutoShape 715"/>
                          <wps:cNvSpPr>
                            <a:spLocks noChangeArrowheads="1"/>
                          </wps:cNvSpPr>
                          <wps:spPr bwMode="auto">
                            <a:xfrm>
                              <a:off x="1884" y="1244"/>
                              <a:ext cx="409" cy="260"/>
                            </a:xfrm>
                            <a:prstGeom prst="roundRect">
                              <a:avLst>
                                <a:gd name="adj" fmla="val 12227"/>
                              </a:avLst>
                            </a:prstGeom>
                            <a:solidFill>
                              <a:srgbClr val="008000"/>
                            </a:solidFill>
                            <a:ln w="2540">
                              <a:solidFill>
                                <a:srgbClr val="000000"/>
                              </a:solidFill>
                              <a:prstDash val="solid"/>
                              <a:round/>
                              <a:headEnd/>
                              <a:tailEnd/>
                            </a:ln>
                          </wps:spPr>
                          <wps:bodyPr rot="0" vert="horz" wrap="square" lIns="91440" tIns="45720" rIns="91440" bIns="45720" anchor="t" anchorCtr="0" upright="1">
                            <a:noAutofit/>
                          </wps:bodyPr>
                        </wps:wsp>
                        <wps:wsp>
                          <wps:cNvPr id="1480" name="Rectangle 716"/>
                          <wps:cNvSpPr>
                            <a:spLocks noChangeArrowheads="1"/>
                          </wps:cNvSpPr>
                          <wps:spPr bwMode="auto">
                            <a:xfrm>
                              <a:off x="2289" y="1541"/>
                              <a:ext cx="16" cy="2"/>
                            </a:xfrm>
                            <a:prstGeom prst="rect">
                              <a:avLst/>
                            </a:prstGeom>
                            <a:solidFill>
                              <a:srgbClr val="008000"/>
                            </a:solidFill>
                            <a:ln w="2540">
                              <a:solidFill>
                                <a:srgbClr val="000000"/>
                              </a:solidFill>
                              <a:prstDash val="solid"/>
                              <a:miter lim="800000"/>
                              <a:headEnd/>
                              <a:tailEnd/>
                            </a:ln>
                          </wps:spPr>
                          <wps:bodyPr rot="0" vert="horz" wrap="square" lIns="91440" tIns="45720" rIns="91440" bIns="45720" anchor="t" anchorCtr="0" upright="1">
                            <a:noAutofit/>
                          </wps:bodyPr>
                        </wps:wsp>
                      </wpg:wgp>
                      <wpg:wgp>
                        <wpg:cNvPr id="1481" name="Group 853"/>
                        <wpg:cNvGrpSpPr>
                          <a:grpSpLocks/>
                        </wpg:cNvGrpSpPr>
                        <wpg:grpSpPr bwMode="auto">
                          <a:xfrm>
                            <a:off x="863600" y="1569720"/>
                            <a:ext cx="1005840" cy="727710"/>
                            <a:chOff x="1360" y="2472"/>
                            <a:chExt cx="1584" cy="1146"/>
                          </a:xfrm>
                        </wpg:grpSpPr>
                        <wps:wsp>
                          <wps:cNvPr id="1482" name="Rectangle 718"/>
                          <wps:cNvSpPr>
                            <a:spLocks noChangeArrowheads="1"/>
                          </wps:cNvSpPr>
                          <wps:spPr bwMode="auto">
                            <a:xfrm>
                              <a:off x="1666" y="3165"/>
                              <a:ext cx="1008" cy="276"/>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483" name="Freeform 719"/>
                          <wps:cNvSpPr>
                            <a:spLocks/>
                          </wps:cNvSpPr>
                          <wps:spPr bwMode="auto">
                            <a:xfrm>
                              <a:off x="1667" y="3080"/>
                              <a:ext cx="1007" cy="83"/>
                            </a:xfrm>
                            <a:custGeom>
                              <a:avLst/>
                              <a:gdLst>
                                <a:gd name="T0" fmla="*/ 0 w 1007"/>
                                <a:gd name="T1" fmla="*/ 83 h 83"/>
                                <a:gd name="T2" fmla="*/ 1007 w 1007"/>
                                <a:gd name="T3" fmla="*/ 83 h 83"/>
                                <a:gd name="T4" fmla="*/ 912 w 1007"/>
                                <a:gd name="T5" fmla="*/ 0 h 83"/>
                                <a:gd name="T6" fmla="*/ 107 w 1007"/>
                                <a:gd name="T7" fmla="*/ 0 h 83"/>
                                <a:gd name="T8" fmla="*/ 0 w 1007"/>
                                <a:gd name="T9" fmla="*/ 83 h 83"/>
                              </a:gdLst>
                              <a:ahLst/>
                              <a:cxnLst>
                                <a:cxn ang="0">
                                  <a:pos x="T0" y="T1"/>
                                </a:cxn>
                                <a:cxn ang="0">
                                  <a:pos x="T2" y="T3"/>
                                </a:cxn>
                                <a:cxn ang="0">
                                  <a:pos x="T4" y="T5"/>
                                </a:cxn>
                                <a:cxn ang="0">
                                  <a:pos x="T6" y="T7"/>
                                </a:cxn>
                                <a:cxn ang="0">
                                  <a:pos x="T8" y="T9"/>
                                </a:cxn>
                              </a:cxnLst>
                              <a:rect l="0" t="0" r="r" b="b"/>
                              <a:pathLst>
                                <a:path w="1007" h="83">
                                  <a:moveTo>
                                    <a:pt x="0" y="83"/>
                                  </a:moveTo>
                                  <a:lnTo>
                                    <a:pt x="1007" y="83"/>
                                  </a:lnTo>
                                  <a:lnTo>
                                    <a:pt x="912" y="0"/>
                                  </a:lnTo>
                                  <a:lnTo>
                                    <a:pt x="107" y="0"/>
                                  </a:lnTo>
                                  <a:lnTo>
                                    <a:pt x="0" y="83"/>
                                  </a:lnTo>
                                  <a:close/>
                                </a:path>
                              </a:pathLst>
                            </a:cu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1484" name="Line 720"/>
                          <wps:cNvCnPr/>
                          <wps:spPr bwMode="auto">
                            <a:xfrm>
                              <a:off x="1685" y="3150"/>
                              <a:ext cx="97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5" name="Rectangle 721"/>
                          <wps:cNvSpPr>
                            <a:spLocks noChangeArrowheads="1"/>
                          </wps:cNvSpPr>
                          <wps:spPr bwMode="auto">
                            <a:xfrm>
                              <a:off x="1707"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6" name="Rectangle 722"/>
                          <wps:cNvSpPr>
                            <a:spLocks noChangeArrowheads="1"/>
                          </wps:cNvSpPr>
                          <wps:spPr bwMode="auto">
                            <a:xfrm>
                              <a:off x="1722"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7" name="Rectangle 723"/>
                          <wps:cNvSpPr>
                            <a:spLocks noChangeArrowheads="1"/>
                          </wps:cNvSpPr>
                          <wps:spPr bwMode="auto">
                            <a:xfrm>
                              <a:off x="1737"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8" name="Rectangle 724"/>
                          <wps:cNvSpPr>
                            <a:spLocks noChangeArrowheads="1"/>
                          </wps:cNvSpPr>
                          <wps:spPr bwMode="auto">
                            <a:xfrm>
                              <a:off x="1752"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9" name="Rectangle 725"/>
                          <wps:cNvSpPr>
                            <a:spLocks noChangeArrowheads="1"/>
                          </wps:cNvSpPr>
                          <wps:spPr bwMode="auto">
                            <a:xfrm>
                              <a:off x="1767"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0" name="Rectangle 726"/>
                          <wps:cNvSpPr>
                            <a:spLocks noChangeArrowheads="1"/>
                          </wps:cNvSpPr>
                          <wps:spPr bwMode="auto">
                            <a:xfrm>
                              <a:off x="1782"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1" name="Rectangle 727"/>
                          <wps:cNvSpPr>
                            <a:spLocks noChangeArrowheads="1"/>
                          </wps:cNvSpPr>
                          <wps:spPr bwMode="auto">
                            <a:xfrm>
                              <a:off x="1797"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2" name="Rectangle 728"/>
                          <wps:cNvSpPr>
                            <a:spLocks noChangeArrowheads="1"/>
                          </wps:cNvSpPr>
                          <wps:spPr bwMode="auto">
                            <a:xfrm>
                              <a:off x="1812"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3" name="Rectangle 729"/>
                          <wps:cNvSpPr>
                            <a:spLocks noChangeArrowheads="1"/>
                          </wps:cNvSpPr>
                          <wps:spPr bwMode="auto">
                            <a:xfrm>
                              <a:off x="1827"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4" name="Rectangle 730"/>
                          <wps:cNvSpPr>
                            <a:spLocks noChangeArrowheads="1"/>
                          </wps:cNvSpPr>
                          <wps:spPr bwMode="auto">
                            <a:xfrm>
                              <a:off x="1842"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5" name="Rectangle 731"/>
                          <wps:cNvSpPr>
                            <a:spLocks noChangeArrowheads="1"/>
                          </wps:cNvSpPr>
                          <wps:spPr bwMode="auto">
                            <a:xfrm>
                              <a:off x="1857" y="3371"/>
                              <a:ext cx="7"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6" name="Rectangle 732"/>
                          <wps:cNvSpPr>
                            <a:spLocks noChangeArrowheads="1"/>
                          </wps:cNvSpPr>
                          <wps:spPr bwMode="auto">
                            <a:xfrm>
                              <a:off x="1871"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7" name="Rectangle 733"/>
                          <wps:cNvSpPr>
                            <a:spLocks noChangeArrowheads="1"/>
                          </wps:cNvSpPr>
                          <wps:spPr bwMode="auto">
                            <a:xfrm>
                              <a:off x="1886"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8" name="Rectangle 734"/>
                          <wps:cNvSpPr>
                            <a:spLocks noChangeArrowheads="1"/>
                          </wps:cNvSpPr>
                          <wps:spPr bwMode="auto">
                            <a:xfrm>
                              <a:off x="1901"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9" name="Rectangle 735"/>
                          <wps:cNvSpPr>
                            <a:spLocks noChangeArrowheads="1"/>
                          </wps:cNvSpPr>
                          <wps:spPr bwMode="auto">
                            <a:xfrm>
                              <a:off x="1916"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0" name="Rectangle 736"/>
                          <wps:cNvSpPr>
                            <a:spLocks noChangeArrowheads="1"/>
                          </wps:cNvSpPr>
                          <wps:spPr bwMode="auto">
                            <a:xfrm>
                              <a:off x="1931" y="3371"/>
                              <a:ext cx="8" cy="5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1" name="Rectangle 737"/>
                          <wps:cNvSpPr>
                            <a:spLocks noChangeArrowheads="1"/>
                          </wps:cNvSpPr>
                          <wps:spPr bwMode="auto">
                            <a:xfrm>
                              <a:off x="1946"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2" name="Rectangle 738"/>
                          <wps:cNvSpPr>
                            <a:spLocks noChangeArrowheads="1"/>
                          </wps:cNvSpPr>
                          <wps:spPr bwMode="auto">
                            <a:xfrm>
                              <a:off x="1961"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3" name="Rectangle 739"/>
                          <wps:cNvSpPr>
                            <a:spLocks noChangeArrowheads="1"/>
                          </wps:cNvSpPr>
                          <wps:spPr bwMode="auto">
                            <a:xfrm>
                              <a:off x="1976"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4" name="Rectangle 740"/>
                          <wps:cNvSpPr>
                            <a:spLocks noChangeArrowheads="1"/>
                          </wps:cNvSpPr>
                          <wps:spPr bwMode="auto">
                            <a:xfrm>
                              <a:off x="1990"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5" name="Rectangle 741"/>
                          <wps:cNvSpPr>
                            <a:spLocks noChangeArrowheads="1"/>
                          </wps:cNvSpPr>
                          <wps:spPr bwMode="auto">
                            <a:xfrm>
                              <a:off x="2006"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6" name="Rectangle 742"/>
                          <wps:cNvSpPr>
                            <a:spLocks noChangeArrowheads="1"/>
                          </wps:cNvSpPr>
                          <wps:spPr bwMode="auto">
                            <a:xfrm>
                              <a:off x="2021"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7" name="Rectangle 743"/>
                          <wps:cNvSpPr>
                            <a:spLocks noChangeArrowheads="1"/>
                          </wps:cNvSpPr>
                          <wps:spPr bwMode="auto">
                            <a:xfrm>
                              <a:off x="2035"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8" name="Rectangle 744"/>
                          <wps:cNvSpPr>
                            <a:spLocks noChangeArrowheads="1"/>
                          </wps:cNvSpPr>
                          <wps:spPr bwMode="auto">
                            <a:xfrm>
                              <a:off x="2051"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9" name="Rectangle 745"/>
                          <wps:cNvSpPr>
                            <a:spLocks noChangeArrowheads="1"/>
                          </wps:cNvSpPr>
                          <wps:spPr bwMode="auto">
                            <a:xfrm>
                              <a:off x="2065"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0" name="Rectangle 746"/>
                          <wps:cNvSpPr>
                            <a:spLocks noChangeArrowheads="1"/>
                          </wps:cNvSpPr>
                          <wps:spPr bwMode="auto">
                            <a:xfrm>
                              <a:off x="2080"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1" name="Rectangle 747"/>
                          <wps:cNvSpPr>
                            <a:spLocks noChangeArrowheads="1"/>
                          </wps:cNvSpPr>
                          <wps:spPr bwMode="auto">
                            <a:xfrm>
                              <a:off x="2096"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2" name="Rectangle 748"/>
                          <wps:cNvSpPr>
                            <a:spLocks noChangeArrowheads="1"/>
                          </wps:cNvSpPr>
                          <wps:spPr bwMode="auto">
                            <a:xfrm>
                              <a:off x="2110"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3" name="Rectangle 749"/>
                          <wps:cNvSpPr>
                            <a:spLocks noChangeArrowheads="1"/>
                          </wps:cNvSpPr>
                          <wps:spPr bwMode="auto">
                            <a:xfrm>
                              <a:off x="2125"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4" name="Rectangle 750"/>
                          <wps:cNvSpPr>
                            <a:spLocks noChangeArrowheads="1"/>
                          </wps:cNvSpPr>
                          <wps:spPr bwMode="auto">
                            <a:xfrm>
                              <a:off x="2140"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5" name="Rectangle 751"/>
                          <wps:cNvSpPr>
                            <a:spLocks noChangeArrowheads="1"/>
                          </wps:cNvSpPr>
                          <wps:spPr bwMode="auto">
                            <a:xfrm>
                              <a:off x="2154"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6" name="Rectangle 752"/>
                          <wps:cNvSpPr>
                            <a:spLocks noChangeArrowheads="1"/>
                          </wps:cNvSpPr>
                          <wps:spPr bwMode="auto">
                            <a:xfrm>
                              <a:off x="2170"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7" name="Rectangle 753"/>
                          <wps:cNvSpPr>
                            <a:spLocks noChangeArrowheads="1"/>
                          </wps:cNvSpPr>
                          <wps:spPr bwMode="auto">
                            <a:xfrm>
                              <a:off x="2184"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8" name="Rectangle 754"/>
                          <wps:cNvSpPr>
                            <a:spLocks noChangeArrowheads="1"/>
                          </wps:cNvSpPr>
                          <wps:spPr bwMode="auto">
                            <a:xfrm>
                              <a:off x="2199"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9" name="Rectangle 755"/>
                          <wps:cNvSpPr>
                            <a:spLocks noChangeArrowheads="1"/>
                          </wps:cNvSpPr>
                          <wps:spPr bwMode="auto">
                            <a:xfrm>
                              <a:off x="2214"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0" name="Rectangle 756"/>
                          <wps:cNvSpPr>
                            <a:spLocks noChangeArrowheads="1"/>
                          </wps:cNvSpPr>
                          <wps:spPr bwMode="auto">
                            <a:xfrm>
                              <a:off x="2229"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1" name="Rectangle 757"/>
                          <wps:cNvSpPr>
                            <a:spLocks noChangeArrowheads="1"/>
                          </wps:cNvSpPr>
                          <wps:spPr bwMode="auto">
                            <a:xfrm>
                              <a:off x="2244"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2" name="Rectangle 758"/>
                          <wps:cNvSpPr>
                            <a:spLocks noChangeArrowheads="1"/>
                          </wps:cNvSpPr>
                          <wps:spPr bwMode="auto">
                            <a:xfrm>
                              <a:off x="2259"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3" name="Rectangle 759"/>
                          <wps:cNvSpPr>
                            <a:spLocks noChangeArrowheads="1"/>
                          </wps:cNvSpPr>
                          <wps:spPr bwMode="auto">
                            <a:xfrm>
                              <a:off x="2274"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4" name="Rectangle 760"/>
                          <wps:cNvSpPr>
                            <a:spLocks noChangeArrowheads="1"/>
                          </wps:cNvSpPr>
                          <wps:spPr bwMode="auto">
                            <a:xfrm>
                              <a:off x="2288"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5" name="Rectangle 761"/>
                          <wps:cNvSpPr>
                            <a:spLocks noChangeArrowheads="1"/>
                          </wps:cNvSpPr>
                          <wps:spPr bwMode="auto">
                            <a:xfrm>
                              <a:off x="2303"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6" name="Rectangle 762"/>
                          <wps:cNvSpPr>
                            <a:spLocks noChangeArrowheads="1"/>
                          </wps:cNvSpPr>
                          <wps:spPr bwMode="auto">
                            <a:xfrm>
                              <a:off x="2318"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7" name="Rectangle 763"/>
                          <wps:cNvSpPr>
                            <a:spLocks noChangeArrowheads="1"/>
                          </wps:cNvSpPr>
                          <wps:spPr bwMode="auto">
                            <a:xfrm>
                              <a:off x="2333"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8" name="Rectangle 764"/>
                          <wps:cNvSpPr>
                            <a:spLocks noChangeArrowheads="1"/>
                          </wps:cNvSpPr>
                          <wps:spPr bwMode="auto">
                            <a:xfrm>
                              <a:off x="2348"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9" name="Rectangle 765"/>
                          <wps:cNvSpPr>
                            <a:spLocks noChangeArrowheads="1"/>
                          </wps:cNvSpPr>
                          <wps:spPr bwMode="auto">
                            <a:xfrm>
                              <a:off x="2363"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0" name="Rectangle 766"/>
                          <wps:cNvSpPr>
                            <a:spLocks noChangeArrowheads="1"/>
                          </wps:cNvSpPr>
                          <wps:spPr bwMode="auto">
                            <a:xfrm>
                              <a:off x="2378"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1" name="Rectangle 767"/>
                          <wps:cNvSpPr>
                            <a:spLocks noChangeArrowheads="1"/>
                          </wps:cNvSpPr>
                          <wps:spPr bwMode="auto">
                            <a:xfrm>
                              <a:off x="2393"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2" name="Rectangle 768"/>
                          <wps:cNvSpPr>
                            <a:spLocks noChangeArrowheads="1"/>
                          </wps:cNvSpPr>
                          <wps:spPr bwMode="auto">
                            <a:xfrm>
                              <a:off x="2408"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3" name="Rectangle 769"/>
                          <wps:cNvSpPr>
                            <a:spLocks noChangeArrowheads="1"/>
                          </wps:cNvSpPr>
                          <wps:spPr bwMode="auto">
                            <a:xfrm>
                              <a:off x="2422" y="3370"/>
                              <a:ext cx="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4" name="Rectangle 770"/>
                          <wps:cNvSpPr>
                            <a:spLocks noChangeArrowheads="1"/>
                          </wps:cNvSpPr>
                          <wps:spPr bwMode="auto">
                            <a:xfrm>
                              <a:off x="2437"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5" name="Rectangle 771"/>
                          <wps:cNvSpPr>
                            <a:spLocks noChangeArrowheads="1"/>
                          </wps:cNvSpPr>
                          <wps:spPr bwMode="auto">
                            <a:xfrm>
                              <a:off x="2453"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6" name="Rectangle 772"/>
                          <wps:cNvSpPr>
                            <a:spLocks noChangeArrowheads="1"/>
                          </wps:cNvSpPr>
                          <wps:spPr bwMode="auto">
                            <a:xfrm>
                              <a:off x="2467"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7" name="Rectangle 773"/>
                          <wps:cNvSpPr>
                            <a:spLocks noChangeArrowheads="1"/>
                          </wps:cNvSpPr>
                          <wps:spPr bwMode="auto">
                            <a:xfrm>
                              <a:off x="2483"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8" name="Rectangle 774"/>
                          <wps:cNvSpPr>
                            <a:spLocks noChangeArrowheads="1"/>
                          </wps:cNvSpPr>
                          <wps:spPr bwMode="auto">
                            <a:xfrm>
                              <a:off x="2497"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9" name="Rectangle 775"/>
                          <wps:cNvSpPr>
                            <a:spLocks noChangeArrowheads="1"/>
                          </wps:cNvSpPr>
                          <wps:spPr bwMode="auto">
                            <a:xfrm>
                              <a:off x="2512"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0" name="Rectangle 776"/>
                          <wps:cNvSpPr>
                            <a:spLocks noChangeArrowheads="1"/>
                          </wps:cNvSpPr>
                          <wps:spPr bwMode="auto">
                            <a:xfrm>
                              <a:off x="2527"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1" name="Rectangle 777"/>
                          <wps:cNvSpPr>
                            <a:spLocks noChangeArrowheads="1"/>
                          </wps:cNvSpPr>
                          <wps:spPr bwMode="auto">
                            <a:xfrm>
                              <a:off x="2542"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2" name="Rectangle 778"/>
                          <wps:cNvSpPr>
                            <a:spLocks noChangeArrowheads="1"/>
                          </wps:cNvSpPr>
                          <wps:spPr bwMode="auto">
                            <a:xfrm>
                              <a:off x="2557"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3" name="Rectangle 779"/>
                          <wps:cNvSpPr>
                            <a:spLocks noChangeArrowheads="1"/>
                          </wps:cNvSpPr>
                          <wps:spPr bwMode="auto">
                            <a:xfrm>
                              <a:off x="2572"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4" name="Rectangle 780"/>
                          <wps:cNvSpPr>
                            <a:spLocks noChangeArrowheads="1"/>
                          </wps:cNvSpPr>
                          <wps:spPr bwMode="auto">
                            <a:xfrm>
                              <a:off x="2587" y="3370"/>
                              <a:ext cx="8"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5" name="Rectangle 781"/>
                          <wps:cNvSpPr>
                            <a:spLocks noChangeArrowheads="1"/>
                          </wps:cNvSpPr>
                          <wps:spPr bwMode="auto">
                            <a:xfrm>
                              <a:off x="2602"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6" name="Rectangle 782"/>
                          <wps:cNvSpPr>
                            <a:spLocks noChangeArrowheads="1"/>
                          </wps:cNvSpPr>
                          <wps:spPr bwMode="auto">
                            <a:xfrm>
                              <a:off x="2617"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7" name="Rectangle 783"/>
                          <wps:cNvSpPr>
                            <a:spLocks noChangeArrowheads="1"/>
                          </wps:cNvSpPr>
                          <wps:spPr bwMode="auto">
                            <a:xfrm>
                              <a:off x="2631" y="3370"/>
                              <a:ext cx="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8" name="Rectangle 784"/>
                          <wps:cNvSpPr>
                            <a:spLocks noChangeArrowheads="1"/>
                          </wps:cNvSpPr>
                          <wps:spPr bwMode="auto">
                            <a:xfrm>
                              <a:off x="2647" y="3370"/>
                              <a:ext cx="7"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9" name="Rectangle 785"/>
                          <wps:cNvSpPr>
                            <a:spLocks noChangeArrowheads="1"/>
                          </wps:cNvSpPr>
                          <wps:spPr bwMode="auto">
                            <a:xfrm>
                              <a:off x="1692" y="3187"/>
                              <a:ext cx="209" cy="140"/>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0" name="Rectangle 786"/>
                          <wps:cNvSpPr>
                            <a:spLocks noChangeArrowheads="1"/>
                          </wps:cNvSpPr>
                          <wps:spPr bwMode="auto">
                            <a:xfrm>
                              <a:off x="1901" y="3187"/>
                              <a:ext cx="293" cy="140"/>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1" name="Rectangle 787"/>
                          <wps:cNvSpPr>
                            <a:spLocks noChangeArrowheads="1"/>
                          </wps:cNvSpPr>
                          <wps:spPr bwMode="auto">
                            <a:xfrm>
                              <a:off x="2194" y="3187"/>
                              <a:ext cx="318" cy="140"/>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2" name="Rectangle 788"/>
                          <wps:cNvSpPr>
                            <a:spLocks noChangeArrowheads="1"/>
                          </wps:cNvSpPr>
                          <wps:spPr bwMode="auto">
                            <a:xfrm>
                              <a:off x="2511" y="3187"/>
                              <a:ext cx="138" cy="140"/>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3" name="Rectangle 789"/>
                          <wps:cNvSpPr>
                            <a:spLocks noChangeArrowheads="1"/>
                          </wps:cNvSpPr>
                          <wps:spPr bwMode="auto">
                            <a:xfrm>
                              <a:off x="2568" y="3202"/>
                              <a:ext cx="53" cy="69"/>
                            </a:xfrm>
                            <a:prstGeom prst="rect">
                              <a:avLst/>
                            </a:prstGeom>
                            <a:solidFill>
                              <a:srgbClr val="00000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4" name="Rectangle 790"/>
                          <wps:cNvSpPr>
                            <a:spLocks noChangeArrowheads="1"/>
                          </wps:cNvSpPr>
                          <wps:spPr bwMode="auto">
                            <a:xfrm>
                              <a:off x="2574" y="3224"/>
                              <a:ext cx="41" cy="11"/>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5" name="Rectangle 791"/>
                          <wps:cNvSpPr>
                            <a:spLocks noChangeArrowheads="1"/>
                          </wps:cNvSpPr>
                          <wps:spPr bwMode="auto">
                            <a:xfrm>
                              <a:off x="2526" y="3210"/>
                              <a:ext cx="21" cy="6"/>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6" name="Rectangle 792"/>
                          <wps:cNvSpPr>
                            <a:spLocks noChangeArrowheads="1"/>
                          </wps:cNvSpPr>
                          <wps:spPr bwMode="auto">
                            <a:xfrm>
                              <a:off x="2526" y="3248"/>
                              <a:ext cx="21" cy="6"/>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7" name="Rectangle 793"/>
                          <wps:cNvSpPr>
                            <a:spLocks noChangeArrowheads="1"/>
                          </wps:cNvSpPr>
                          <wps:spPr bwMode="auto">
                            <a:xfrm>
                              <a:off x="1998" y="3206"/>
                              <a:ext cx="102" cy="51"/>
                            </a:xfrm>
                            <a:prstGeom prst="rect">
                              <a:avLst/>
                            </a:prstGeom>
                            <a:solidFill>
                              <a:srgbClr val="80808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8" name="Rectangle 794"/>
                          <wps:cNvSpPr>
                            <a:spLocks noChangeArrowheads="1"/>
                          </wps:cNvSpPr>
                          <wps:spPr bwMode="auto">
                            <a:xfrm>
                              <a:off x="1998" y="3229"/>
                              <a:ext cx="102" cy="28"/>
                            </a:xfrm>
                            <a:prstGeom prst="rect">
                              <a:avLst/>
                            </a:prstGeom>
                            <a:solidFill>
                              <a:srgbClr val="00000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59" name="Rectangle 795"/>
                          <wps:cNvSpPr>
                            <a:spLocks noChangeArrowheads="1"/>
                          </wps:cNvSpPr>
                          <wps:spPr bwMode="auto">
                            <a:xfrm>
                              <a:off x="1920" y="3229"/>
                              <a:ext cx="258" cy="1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0" name="Rectangle 796"/>
                          <wps:cNvSpPr>
                            <a:spLocks noChangeArrowheads="1"/>
                          </wps:cNvSpPr>
                          <wps:spPr bwMode="auto">
                            <a:xfrm>
                              <a:off x="1911" y="3209"/>
                              <a:ext cx="25" cy="5"/>
                            </a:xfrm>
                            <a:prstGeom prst="rect">
                              <a:avLst/>
                            </a:prstGeom>
                            <a:solidFill>
                              <a:srgbClr val="00800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61" name="Rectangle 797"/>
                          <wps:cNvSpPr>
                            <a:spLocks noChangeArrowheads="1"/>
                          </wps:cNvSpPr>
                          <wps:spPr bwMode="auto">
                            <a:xfrm>
                              <a:off x="2128" y="3274"/>
                              <a:ext cx="33" cy="25"/>
                            </a:xfrm>
                            <a:prstGeom prst="rect">
                              <a:avLst/>
                            </a:prstGeom>
                            <a:solidFill>
                              <a:srgbClr val="00000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62" name="Rectangle 798"/>
                          <wps:cNvSpPr>
                            <a:spLocks noChangeArrowheads="1"/>
                          </wps:cNvSpPr>
                          <wps:spPr bwMode="auto">
                            <a:xfrm>
                              <a:off x="1710"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3" name="Rectangle 799"/>
                          <wps:cNvSpPr>
                            <a:spLocks noChangeArrowheads="1"/>
                          </wps:cNvSpPr>
                          <wps:spPr bwMode="auto">
                            <a:xfrm>
                              <a:off x="1721"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4" name="Rectangle 800"/>
                          <wps:cNvSpPr>
                            <a:spLocks noChangeArrowheads="1"/>
                          </wps:cNvSpPr>
                          <wps:spPr bwMode="auto">
                            <a:xfrm>
                              <a:off x="1733"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5" name="Rectangle 801"/>
                          <wps:cNvSpPr>
                            <a:spLocks noChangeArrowheads="1"/>
                          </wps:cNvSpPr>
                          <wps:spPr bwMode="auto">
                            <a:xfrm>
                              <a:off x="1743"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6" name="Rectangle 802"/>
                          <wps:cNvSpPr>
                            <a:spLocks noChangeArrowheads="1"/>
                          </wps:cNvSpPr>
                          <wps:spPr bwMode="auto">
                            <a:xfrm>
                              <a:off x="1755"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7" name="Rectangle 803"/>
                          <wps:cNvSpPr>
                            <a:spLocks noChangeArrowheads="1"/>
                          </wps:cNvSpPr>
                          <wps:spPr bwMode="auto">
                            <a:xfrm>
                              <a:off x="1767"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8" name="Rectangle 804"/>
                          <wps:cNvSpPr>
                            <a:spLocks noChangeArrowheads="1"/>
                          </wps:cNvSpPr>
                          <wps:spPr bwMode="auto">
                            <a:xfrm>
                              <a:off x="1778"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9" name="Rectangle 805"/>
                          <wps:cNvSpPr>
                            <a:spLocks noChangeArrowheads="1"/>
                          </wps:cNvSpPr>
                          <wps:spPr bwMode="auto">
                            <a:xfrm>
                              <a:off x="1790"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0" name="Rectangle 806"/>
                          <wps:cNvSpPr>
                            <a:spLocks noChangeArrowheads="1"/>
                          </wps:cNvSpPr>
                          <wps:spPr bwMode="auto">
                            <a:xfrm>
                              <a:off x="1801"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1" name="Rectangle 807"/>
                          <wps:cNvSpPr>
                            <a:spLocks noChangeArrowheads="1"/>
                          </wps:cNvSpPr>
                          <wps:spPr bwMode="auto">
                            <a:xfrm>
                              <a:off x="1812"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2" name="Rectangle 808"/>
                          <wps:cNvSpPr>
                            <a:spLocks noChangeArrowheads="1"/>
                          </wps:cNvSpPr>
                          <wps:spPr bwMode="auto">
                            <a:xfrm>
                              <a:off x="1823"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3" name="Rectangle 809"/>
                          <wps:cNvSpPr>
                            <a:spLocks noChangeArrowheads="1"/>
                          </wps:cNvSpPr>
                          <wps:spPr bwMode="auto">
                            <a:xfrm>
                              <a:off x="1835"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4" name="Rectangle 810"/>
                          <wps:cNvSpPr>
                            <a:spLocks noChangeArrowheads="1"/>
                          </wps:cNvSpPr>
                          <wps:spPr bwMode="auto">
                            <a:xfrm>
                              <a:off x="1846"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5" name="Rectangle 811"/>
                          <wps:cNvSpPr>
                            <a:spLocks noChangeArrowheads="1"/>
                          </wps:cNvSpPr>
                          <wps:spPr bwMode="auto">
                            <a:xfrm>
                              <a:off x="1857"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6" name="Rectangle 812"/>
                          <wps:cNvSpPr>
                            <a:spLocks noChangeArrowheads="1"/>
                          </wps:cNvSpPr>
                          <wps:spPr bwMode="auto">
                            <a:xfrm>
                              <a:off x="1868" y="3289"/>
                              <a:ext cx="6"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7" name="Rectangle 813"/>
                          <wps:cNvSpPr>
                            <a:spLocks noChangeArrowheads="1"/>
                          </wps:cNvSpPr>
                          <wps:spPr bwMode="auto">
                            <a:xfrm>
                              <a:off x="1880" y="3289"/>
                              <a:ext cx="5" cy="3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8" name="Freeform 814"/>
                          <wps:cNvSpPr>
                            <a:spLocks/>
                          </wps:cNvSpPr>
                          <wps:spPr bwMode="auto">
                            <a:xfrm>
                              <a:off x="1694" y="3265"/>
                              <a:ext cx="956" cy="22"/>
                            </a:xfrm>
                            <a:custGeom>
                              <a:avLst/>
                              <a:gdLst>
                                <a:gd name="T0" fmla="*/ 0 w 956"/>
                                <a:gd name="T1" fmla="*/ 17 h 22"/>
                                <a:gd name="T2" fmla="*/ 420 w 956"/>
                                <a:gd name="T3" fmla="*/ 17 h 22"/>
                                <a:gd name="T4" fmla="*/ 420 w 956"/>
                                <a:gd name="T5" fmla="*/ 0 h 22"/>
                                <a:gd name="T6" fmla="*/ 486 w 956"/>
                                <a:gd name="T7" fmla="*/ 0 h 22"/>
                                <a:gd name="T8" fmla="*/ 486 w 956"/>
                                <a:gd name="T9" fmla="*/ 22 h 22"/>
                                <a:gd name="T10" fmla="*/ 956 w 956"/>
                                <a:gd name="T11" fmla="*/ 22 h 22"/>
                              </a:gdLst>
                              <a:ahLst/>
                              <a:cxnLst>
                                <a:cxn ang="0">
                                  <a:pos x="T0" y="T1"/>
                                </a:cxn>
                                <a:cxn ang="0">
                                  <a:pos x="T2" y="T3"/>
                                </a:cxn>
                                <a:cxn ang="0">
                                  <a:pos x="T4" y="T5"/>
                                </a:cxn>
                                <a:cxn ang="0">
                                  <a:pos x="T6" y="T7"/>
                                </a:cxn>
                                <a:cxn ang="0">
                                  <a:pos x="T8" y="T9"/>
                                </a:cxn>
                                <a:cxn ang="0">
                                  <a:pos x="T10" y="T11"/>
                                </a:cxn>
                              </a:cxnLst>
                              <a:rect l="0" t="0" r="r" b="b"/>
                              <a:pathLst>
                                <a:path w="956" h="22">
                                  <a:moveTo>
                                    <a:pt x="0" y="17"/>
                                  </a:moveTo>
                                  <a:lnTo>
                                    <a:pt x="420" y="17"/>
                                  </a:lnTo>
                                  <a:lnTo>
                                    <a:pt x="420" y="0"/>
                                  </a:lnTo>
                                  <a:lnTo>
                                    <a:pt x="486" y="0"/>
                                  </a:lnTo>
                                  <a:lnTo>
                                    <a:pt x="486" y="22"/>
                                  </a:lnTo>
                                  <a:lnTo>
                                    <a:pt x="956" y="22"/>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9" name="Rectangle 815"/>
                          <wps:cNvSpPr>
                            <a:spLocks noChangeArrowheads="1"/>
                          </wps:cNvSpPr>
                          <wps:spPr bwMode="auto">
                            <a:xfrm>
                              <a:off x="1362" y="3580"/>
                              <a:ext cx="1582" cy="38"/>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580" name="Freeform 816"/>
                          <wps:cNvSpPr>
                            <a:spLocks/>
                          </wps:cNvSpPr>
                          <wps:spPr bwMode="auto">
                            <a:xfrm>
                              <a:off x="1360" y="3420"/>
                              <a:ext cx="1584" cy="160"/>
                            </a:xfrm>
                            <a:custGeom>
                              <a:avLst/>
                              <a:gdLst>
                                <a:gd name="T0" fmla="*/ 0 w 1584"/>
                                <a:gd name="T1" fmla="*/ 160 h 160"/>
                                <a:gd name="T2" fmla="*/ 1584 w 1584"/>
                                <a:gd name="T3" fmla="*/ 160 h 160"/>
                                <a:gd name="T4" fmla="*/ 1492 w 1584"/>
                                <a:gd name="T5" fmla="*/ 1 h 160"/>
                                <a:gd name="T6" fmla="*/ 115 w 1584"/>
                                <a:gd name="T7" fmla="*/ 0 h 160"/>
                                <a:gd name="T8" fmla="*/ 0 w 1584"/>
                                <a:gd name="T9" fmla="*/ 160 h 160"/>
                              </a:gdLst>
                              <a:ahLst/>
                              <a:cxnLst>
                                <a:cxn ang="0">
                                  <a:pos x="T0" y="T1"/>
                                </a:cxn>
                                <a:cxn ang="0">
                                  <a:pos x="T2" y="T3"/>
                                </a:cxn>
                                <a:cxn ang="0">
                                  <a:pos x="T4" y="T5"/>
                                </a:cxn>
                                <a:cxn ang="0">
                                  <a:pos x="T6" y="T7"/>
                                </a:cxn>
                                <a:cxn ang="0">
                                  <a:pos x="T8" y="T9"/>
                                </a:cxn>
                              </a:cxnLst>
                              <a:rect l="0" t="0" r="r" b="b"/>
                              <a:pathLst>
                                <a:path w="1584" h="160">
                                  <a:moveTo>
                                    <a:pt x="0" y="160"/>
                                  </a:moveTo>
                                  <a:lnTo>
                                    <a:pt x="1584" y="160"/>
                                  </a:lnTo>
                                  <a:lnTo>
                                    <a:pt x="1492" y="1"/>
                                  </a:lnTo>
                                  <a:lnTo>
                                    <a:pt x="115" y="0"/>
                                  </a:lnTo>
                                  <a:lnTo>
                                    <a:pt x="0" y="160"/>
                                  </a:lnTo>
                                  <a:close/>
                                </a:path>
                              </a:pathLst>
                            </a:cu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1581" name="Freeform 817"/>
                          <wps:cNvSpPr>
                            <a:spLocks/>
                          </wps:cNvSpPr>
                          <wps:spPr bwMode="auto">
                            <a:xfrm>
                              <a:off x="1407" y="3438"/>
                              <a:ext cx="1483" cy="123"/>
                            </a:xfrm>
                            <a:custGeom>
                              <a:avLst/>
                              <a:gdLst>
                                <a:gd name="T0" fmla="*/ 84 w 1483"/>
                                <a:gd name="T1" fmla="*/ 0 h 123"/>
                                <a:gd name="T2" fmla="*/ 0 w 1483"/>
                                <a:gd name="T3" fmla="*/ 123 h 123"/>
                                <a:gd name="T4" fmla="*/ 1483 w 1483"/>
                                <a:gd name="T5" fmla="*/ 123 h 123"/>
                                <a:gd name="T6" fmla="*/ 1416 w 1483"/>
                                <a:gd name="T7" fmla="*/ 0 h 123"/>
                              </a:gdLst>
                              <a:ahLst/>
                              <a:cxnLst>
                                <a:cxn ang="0">
                                  <a:pos x="T0" y="T1"/>
                                </a:cxn>
                                <a:cxn ang="0">
                                  <a:pos x="T2" y="T3"/>
                                </a:cxn>
                                <a:cxn ang="0">
                                  <a:pos x="T4" y="T5"/>
                                </a:cxn>
                                <a:cxn ang="0">
                                  <a:pos x="T6" y="T7"/>
                                </a:cxn>
                              </a:cxnLst>
                              <a:rect l="0" t="0" r="r" b="b"/>
                              <a:pathLst>
                                <a:path w="1483" h="123">
                                  <a:moveTo>
                                    <a:pt x="84" y="0"/>
                                  </a:moveTo>
                                  <a:lnTo>
                                    <a:pt x="0" y="123"/>
                                  </a:lnTo>
                                  <a:lnTo>
                                    <a:pt x="1483" y="123"/>
                                  </a:lnTo>
                                  <a:lnTo>
                                    <a:pt x="141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Freeform 818"/>
                          <wps:cNvSpPr>
                            <a:spLocks/>
                          </wps:cNvSpPr>
                          <wps:spPr bwMode="auto">
                            <a:xfrm>
                              <a:off x="1535" y="3435"/>
                              <a:ext cx="49" cy="23"/>
                            </a:xfrm>
                            <a:custGeom>
                              <a:avLst/>
                              <a:gdLst>
                                <a:gd name="T0" fmla="*/ 13 w 49"/>
                                <a:gd name="T1" fmla="*/ 0 h 23"/>
                                <a:gd name="T2" fmla="*/ 49 w 49"/>
                                <a:gd name="T3" fmla="*/ 0 h 23"/>
                                <a:gd name="T4" fmla="*/ 37 w 49"/>
                                <a:gd name="T5" fmla="*/ 23 h 23"/>
                                <a:gd name="T6" fmla="*/ 0 w 49"/>
                                <a:gd name="T7" fmla="*/ 23 h 23"/>
                                <a:gd name="T8" fmla="*/ 13 w 49"/>
                                <a:gd name="T9" fmla="*/ 0 h 23"/>
                              </a:gdLst>
                              <a:ahLst/>
                              <a:cxnLst>
                                <a:cxn ang="0">
                                  <a:pos x="T0" y="T1"/>
                                </a:cxn>
                                <a:cxn ang="0">
                                  <a:pos x="T2" y="T3"/>
                                </a:cxn>
                                <a:cxn ang="0">
                                  <a:pos x="T4" y="T5"/>
                                </a:cxn>
                                <a:cxn ang="0">
                                  <a:pos x="T6" y="T7"/>
                                </a:cxn>
                                <a:cxn ang="0">
                                  <a:pos x="T8" y="T9"/>
                                </a:cxn>
                              </a:cxnLst>
                              <a:rect l="0" t="0" r="r" b="b"/>
                              <a:pathLst>
                                <a:path w="49" h="23">
                                  <a:moveTo>
                                    <a:pt x="13" y="0"/>
                                  </a:moveTo>
                                  <a:lnTo>
                                    <a:pt x="49" y="0"/>
                                  </a:lnTo>
                                  <a:lnTo>
                                    <a:pt x="37" y="23"/>
                                  </a:lnTo>
                                  <a:lnTo>
                                    <a:pt x="0" y="23"/>
                                  </a:lnTo>
                                  <a:lnTo>
                                    <a:pt x="13"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3" name="Freeform 819"/>
                          <wps:cNvSpPr>
                            <a:spLocks/>
                          </wps:cNvSpPr>
                          <wps:spPr bwMode="auto">
                            <a:xfrm>
                              <a:off x="1655" y="3435"/>
                              <a:ext cx="197" cy="22"/>
                            </a:xfrm>
                            <a:custGeom>
                              <a:avLst/>
                              <a:gdLst>
                                <a:gd name="T0" fmla="*/ 9 w 197"/>
                                <a:gd name="T1" fmla="*/ 0 h 22"/>
                                <a:gd name="T2" fmla="*/ 197 w 197"/>
                                <a:gd name="T3" fmla="*/ 0 h 22"/>
                                <a:gd name="T4" fmla="*/ 190 w 197"/>
                                <a:gd name="T5" fmla="*/ 22 h 22"/>
                                <a:gd name="T6" fmla="*/ 0 w 197"/>
                                <a:gd name="T7" fmla="*/ 22 h 22"/>
                                <a:gd name="T8" fmla="*/ 9 w 197"/>
                                <a:gd name="T9" fmla="*/ 0 h 22"/>
                              </a:gdLst>
                              <a:ahLst/>
                              <a:cxnLst>
                                <a:cxn ang="0">
                                  <a:pos x="T0" y="T1"/>
                                </a:cxn>
                                <a:cxn ang="0">
                                  <a:pos x="T2" y="T3"/>
                                </a:cxn>
                                <a:cxn ang="0">
                                  <a:pos x="T4" y="T5"/>
                                </a:cxn>
                                <a:cxn ang="0">
                                  <a:pos x="T6" y="T7"/>
                                </a:cxn>
                                <a:cxn ang="0">
                                  <a:pos x="T8" y="T9"/>
                                </a:cxn>
                              </a:cxnLst>
                              <a:rect l="0" t="0" r="r" b="b"/>
                              <a:pathLst>
                                <a:path w="197" h="22">
                                  <a:moveTo>
                                    <a:pt x="9" y="0"/>
                                  </a:moveTo>
                                  <a:lnTo>
                                    <a:pt x="197" y="0"/>
                                  </a:lnTo>
                                  <a:lnTo>
                                    <a:pt x="190" y="22"/>
                                  </a:lnTo>
                                  <a:lnTo>
                                    <a:pt x="0" y="22"/>
                                  </a:lnTo>
                                  <a:lnTo>
                                    <a:pt x="9"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4" name="Freeform 820"/>
                          <wps:cNvSpPr>
                            <a:spLocks/>
                          </wps:cNvSpPr>
                          <wps:spPr bwMode="auto">
                            <a:xfrm>
                              <a:off x="1909" y="3435"/>
                              <a:ext cx="187" cy="23"/>
                            </a:xfrm>
                            <a:custGeom>
                              <a:avLst/>
                              <a:gdLst>
                                <a:gd name="T0" fmla="*/ 7 w 187"/>
                                <a:gd name="T1" fmla="*/ 0 h 23"/>
                                <a:gd name="T2" fmla="*/ 187 w 187"/>
                                <a:gd name="T3" fmla="*/ 0 h 23"/>
                                <a:gd name="T4" fmla="*/ 186 w 187"/>
                                <a:gd name="T5" fmla="*/ 23 h 23"/>
                                <a:gd name="T6" fmla="*/ 0 w 187"/>
                                <a:gd name="T7" fmla="*/ 23 h 23"/>
                                <a:gd name="T8" fmla="*/ 7 w 187"/>
                                <a:gd name="T9" fmla="*/ 0 h 23"/>
                              </a:gdLst>
                              <a:ahLst/>
                              <a:cxnLst>
                                <a:cxn ang="0">
                                  <a:pos x="T0" y="T1"/>
                                </a:cxn>
                                <a:cxn ang="0">
                                  <a:pos x="T2" y="T3"/>
                                </a:cxn>
                                <a:cxn ang="0">
                                  <a:pos x="T4" y="T5"/>
                                </a:cxn>
                                <a:cxn ang="0">
                                  <a:pos x="T6" y="T7"/>
                                </a:cxn>
                                <a:cxn ang="0">
                                  <a:pos x="T8" y="T9"/>
                                </a:cxn>
                              </a:cxnLst>
                              <a:rect l="0" t="0" r="r" b="b"/>
                              <a:pathLst>
                                <a:path w="187" h="23">
                                  <a:moveTo>
                                    <a:pt x="7" y="0"/>
                                  </a:moveTo>
                                  <a:lnTo>
                                    <a:pt x="187" y="0"/>
                                  </a:lnTo>
                                  <a:lnTo>
                                    <a:pt x="186" y="23"/>
                                  </a:lnTo>
                                  <a:lnTo>
                                    <a:pt x="0" y="23"/>
                                  </a:lnTo>
                                  <a:lnTo>
                                    <a:pt x="7"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5" name="Freeform 821"/>
                          <wps:cNvSpPr>
                            <a:spLocks/>
                          </wps:cNvSpPr>
                          <wps:spPr bwMode="auto">
                            <a:xfrm>
                              <a:off x="2134" y="3435"/>
                              <a:ext cx="191" cy="23"/>
                            </a:xfrm>
                            <a:custGeom>
                              <a:avLst/>
                              <a:gdLst>
                                <a:gd name="T0" fmla="*/ 1 w 191"/>
                                <a:gd name="T1" fmla="*/ 0 h 23"/>
                                <a:gd name="T2" fmla="*/ 191 w 191"/>
                                <a:gd name="T3" fmla="*/ 0 h 23"/>
                                <a:gd name="T4" fmla="*/ 191 w 191"/>
                                <a:gd name="T5" fmla="*/ 23 h 23"/>
                                <a:gd name="T6" fmla="*/ 0 w 191"/>
                                <a:gd name="T7" fmla="*/ 23 h 23"/>
                                <a:gd name="T8" fmla="*/ 1 w 191"/>
                                <a:gd name="T9" fmla="*/ 0 h 23"/>
                              </a:gdLst>
                              <a:ahLst/>
                              <a:cxnLst>
                                <a:cxn ang="0">
                                  <a:pos x="T0" y="T1"/>
                                </a:cxn>
                                <a:cxn ang="0">
                                  <a:pos x="T2" y="T3"/>
                                </a:cxn>
                                <a:cxn ang="0">
                                  <a:pos x="T4" y="T5"/>
                                </a:cxn>
                                <a:cxn ang="0">
                                  <a:pos x="T6" y="T7"/>
                                </a:cxn>
                                <a:cxn ang="0">
                                  <a:pos x="T8" y="T9"/>
                                </a:cxn>
                              </a:cxnLst>
                              <a:rect l="0" t="0" r="r" b="b"/>
                              <a:pathLst>
                                <a:path w="191" h="23">
                                  <a:moveTo>
                                    <a:pt x="1" y="0"/>
                                  </a:moveTo>
                                  <a:lnTo>
                                    <a:pt x="191" y="0"/>
                                  </a:lnTo>
                                  <a:lnTo>
                                    <a:pt x="191" y="23"/>
                                  </a:lnTo>
                                  <a:lnTo>
                                    <a:pt x="0" y="23"/>
                                  </a:lnTo>
                                  <a:lnTo>
                                    <a:pt x="1"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6" name="Freeform 822"/>
                          <wps:cNvSpPr>
                            <a:spLocks/>
                          </wps:cNvSpPr>
                          <wps:spPr bwMode="auto">
                            <a:xfrm>
                              <a:off x="2366" y="3435"/>
                              <a:ext cx="168" cy="25"/>
                            </a:xfrm>
                            <a:custGeom>
                              <a:avLst/>
                              <a:gdLst>
                                <a:gd name="T0" fmla="*/ 0 w 168"/>
                                <a:gd name="T1" fmla="*/ 0 h 25"/>
                                <a:gd name="T2" fmla="*/ 163 w 168"/>
                                <a:gd name="T3" fmla="*/ 0 h 25"/>
                                <a:gd name="T4" fmla="*/ 168 w 168"/>
                                <a:gd name="T5" fmla="*/ 25 h 25"/>
                                <a:gd name="T6" fmla="*/ 0 w 168"/>
                                <a:gd name="T7" fmla="*/ 25 h 25"/>
                                <a:gd name="T8" fmla="*/ 0 w 168"/>
                                <a:gd name="T9" fmla="*/ 0 h 25"/>
                              </a:gdLst>
                              <a:ahLst/>
                              <a:cxnLst>
                                <a:cxn ang="0">
                                  <a:pos x="T0" y="T1"/>
                                </a:cxn>
                                <a:cxn ang="0">
                                  <a:pos x="T2" y="T3"/>
                                </a:cxn>
                                <a:cxn ang="0">
                                  <a:pos x="T4" y="T5"/>
                                </a:cxn>
                                <a:cxn ang="0">
                                  <a:pos x="T6" y="T7"/>
                                </a:cxn>
                                <a:cxn ang="0">
                                  <a:pos x="T8" y="T9"/>
                                </a:cxn>
                              </a:cxnLst>
                              <a:rect l="0" t="0" r="r" b="b"/>
                              <a:pathLst>
                                <a:path w="168" h="25">
                                  <a:moveTo>
                                    <a:pt x="0" y="0"/>
                                  </a:moveTo>
                                  <a:lnTo>
                                    <a:pt x="163" y="0"/>
                                  </a:lnTo>
                                  <a:lnTo>
                                    <a:pt x="168" y="25"/>
                                  </a:lnTo>
                                  <a:lnTo>
                                    <a:pt x="0" y="25"/>
                                  </a:lnTo>
                                  <a:lnTo>
                                    <a:pt x="0"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7" name="Freeform 823"/>
                          <wps:cNvSpPr>
                            <a:spLocks/>
                          </wps:cNvSpPr>
                          <wps:spPr bwMode="auto">
                            <a:xfrm>
                              <a:off x="2574" y="3449"/>
                              <a:ext cx="208" cy="21"/>
                            </a:xfrm>
                            <a:custGeom>
                              <a:avLst/>
                              <a:gdLst>
                                <a:gd name="T0" fmla="*/ 0 w 208"/>
                                <a:gd name="T1" fmla="*/ 0 h 21"/>
                                <a:gd name="T2" fmla="*/ 190 w 208"/>
                                <a:gd name="T3" fmla="*/ 0 h 21"/>
                                <a:gd name="T4" fmla="*/ 208 w 208"/>
                                <a:gd name="T5" fmla="*/ 21 h 21"/>
                                <a:gd name="T6" fmla="*/ 9 w 208"/>
                                <a:gd name="T7" fmla="*/ 21 h 21"/>
                                <a:gd name="T8" fmla="*/ 0 w 208"/>
                                <a:gd name="T9" fmla="*/ 0 h 21"/>
                              </a:gdLst>
                              <a:ahLst/>
                              <a:cxnLst>
                                <a:cxn ang="0">
                                  <a:pos x="T0" y="T1"/>
                                </a:cxn>
                                <a:cxn ang="0">
                                  <a:pos x="T2" y="T3"/>
                                </a:cxn>
                                <a:cxn ang="0">
                                  <a:pos x="T4" y="T5"/>
                                </a:cxn>
                                <a:cxn ang="0">
                                  <a:pos x="T6" y="T7"/>
                                </a:cxn>
                                <a:cxn ang="0">
                                  <a:pos x="T8" y="T9"/>
                                </a:cxn>
                              </a:cxnLst>
                              <a:rect l="0" t="0" r="r" b="b"/>
                              <a:pathLst>
                                <a:path w="208" h="21">
                                  <a:moveTo>
                                    <a:pt x="0" y="0"/>
                                  </a:moveTo>
                                  <a:lnTo>
                                    <a:pt x="190" y="0"/>
                                  </a:lnTo>
                                  <a:lnTo>
                                    <a:pt x="208" y="21"/>
                                  </a:lnTo>
                                  <a:lnTo>
                                    <a:pt x="9" y="21"/>
                                  </a:lnTo>
                                  <a:lnTo>
                                    <a:pt x="0" y="0"/>
                                  </a:lnTo>
                                  <a:close/>
                                </a:path>
                              </a:pathLst>
                            </a:cu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588" name="Line 824"/>
                          <wps:cNvCnPr/>
                          <wps:spPr bwMode="auto">
                            <a:xfrm>
                              <a:off x="1600" y="3480"/>
                              <a:ext cx="614"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9" name="Line 825"/>
                          <wps:cNvCnPr/>
                          <wps:spPr bwMode="auto">
                            <a:xfrm>
                              <a:off x="1625" y="3499"/>
                              <a:ext cx="623"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0" name="Line 826"/>
                          <wps:cNvCnPr/>
                          <wps:spPr bwMode="auto">
                            <a:xfrm>
                              <a:off x="1632" y="3516"/>
                              <a:ext cx="545"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1" name="Line 827"/>
                          <wps:cNvCnPr/>
                          <wps:spPr bwMode="auto">
                            <a:xfrm>
                              <a:off x="1645" y="3537"/>
                              <a:ext cx="73"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2" name="Line 828"/>
                          <wps:cNvCnPr/>
                          <wps:spPr bwMode="auto">
                            <a:xfrm>
                              <a:off x="1514" y="3488"/>
                              <a:ext cx="6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3" name="Line 829"/>
                          <wps:cNvCnPr/>
                          <wps:spPr bwMode="auto">
                            <a:xfrm>
                              <a:off x="1503" y="3507"/>
                              <a:ext cx="59"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4" name="Line 830"/>
                          <wps:cNvCnPr/>
                          <wps:spPr bwMode="auto">
                            <a:xfrm>
                              <a:off x="1487" y="3525"/>
                              <a:ext cx="10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5" name="Line 831"/>
                          <wps:cNvCnPr/>
                          <wps:spPr bwMode="auto">
                            <a:xfrm>
                              <a:off x="1739" y="3537"/>
                              <a:ext cx="37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6" name="Line 832"/>
                          <wps:cNvCnPr/>
                          <wps:spPr bwMode="auto">
                            <a:xfrm>
                              <a:off x="2244" y="3477"/>
                              <a:ext cx="85"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7" name="Line 833"/>
                          <wps:cNvCnPr/>
                          <wps:spPr bwMode="auto">
                            <a:xfrm>
                              <a:off x="2266" y="3499"/>
                              <a:ext cx="6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8" name="Line 834"/>
                          <wps:cNvCnPr/>
                          <wps:spPr bwMode="auto">
                            <a:xfrm>
                              <a:off x="2218" y="3518"/>
                              <a:ext cx="11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9" name="Line 835"/>
                          <wps:cNvCnPr/>
                          <wps:spPr bwMode="auto">
                            <a:xfrm>
                              <a:off x="2125" y="3537"/>
                              <a:ext cx="5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0" name="Line 836"/>
                          <wps:cNvCnPr/>
                          <wps:spPr bwMode="auto">
                            <a:xfrm>
                              <a:off x="2201" y="3538"/>
                              <a:ext cx="12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1" name="Line 837"/>
                          <wps:cNvCnPr/>
                          <wps:spPr bwMode="auto">
                            <a:xfrm>
                              <a:off x="2363" y="3488"/>
                              <a:ext cx="174"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2" name="Line 838"/>
                          <wps:cNvCnPr/>
                          <wps:spPr bwMode="auto">
                            <a:xfrm>
                              <a:off x="2388" y="3511"/>
                              <a:ext cx="15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3" name="Line 839"/>
                          <wps:cNvCnPr/>
                          <wps:spPr bwMode="auto">
                            <a:xfrm>
                              <a:off x="2390" y="3540"/>
                              <a:ext cx="15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4" name="Line 840"/>
                          <wps:cNvCnPr/>
                          <wps:spPr bwMode="auto">
                            <a:xfrm>
                              <a:off x="2595" y="3488"/>
                              <a:ext cx="16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5" name="Line 841"/>
                          <wps:cNvCnPr/>
                          <wps:spPr bwMode="auto">
                            <a:xfrm>
                              <a:off x="2579" y="3508"/>
                              <a:ext cx="135"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6" name="Line 842"/>
                          <wps:cNvCnPr/>
                          <wps:spPr bwMode="auto">
                            <a:xfrm>
                              <a:off x="2595" y="3525"/>
                              <a:ext cx="12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7" name="Line 843"/>
                          <wps:cNvCnPr/>
                          <wps:spPr bwMode="auto">
                            <a:xfrm>
                              <a:off x="2591" y="3542"/>
                              <a:ext cx="15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8" name="Line 844"/>
                          <wps:cNvCnPr/>
                          <wps:spPr bwMode="auto">
                            <a:xfrm>
                              <a:off x="2742" y="3510"/>
                              <a:ext cx="45"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9" name="Line 845"/>
                          <wps:cNvCnPr/>
                          <wps:spPr bwMode="auto">
                            <a:xfrm>
                              <a:off x="2757" y="3534"/>
                              <a:ext cx="4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0" name="Freeform 846"/>
                          <wps:cNvSpPr>
                            <a:spLocks/>
                          </wps:cNvSpPr>
                          <wps:spPr bwMode="auto">
                            <a:xfrm>
                              <a:off x="1827" y="3055"/>
                              <a:ext cx="688" cy="45"/>
                            </a:xfrm>
                            <a:custGeom>
                              <a:avLst/>
                              <a:gdLst>
                                <a:gd name="T0" fmla="*/ 0 w 688"/>
                                <a:gd name="T1" fmla="*/ 45 h 45"/>
                                <a:gd name="T2" fmla="*/ 688 w 688"/>
                                <a:gd name="T3" fmla="*/ 45 h 45"/>
                                <a:gd name="T4" fmla="*/ 648 w 688"/>
                                <a:gd name="T5" fmla="*/ 0 h 45"/>
                                <a:gd name="T6" fmla="*/ 41 w 688"/>
                                <a:gd name="T7" fmla="*/ 0 h 45"/>
                                <a:gd name="T8" fmla="*/ 0 w 688"/>
                                <a:gd name="T9" fmla="*/ 45 h 45"/>
                              </a:gdLst>
                              <a:ahLst/>
                              <a:cxnLst>
                                <a:cxn ang="0">
                                  <a:pos x="T0" y="T1"/>
                                </a:cxn>
                                <a:cxn ang="0">
                                  <a:pos x="T2" y="T3"/>
                                </a:cxn>
                                <a:cxn ang="0">
                                  <a:pos x="T4" y="T5"/>
                                </a:cxn>
                                <a:cxn ang="0">
                                  <a:pos x="T6" y="T7"/>
                                </a:cxn>
                                <a:cxn ang="0">
                                  <a:pos x="T8" y="T9"/>
                                </a:cxn>
                              </a:cxnLst>
                              <a:rect l="0" t="0" r="r" b="b"/>
                              <a:pathLst>
                                <a:path w="688" h="45">
                                  <a:moveTo>
                                    <a:pt x="0" y="45"/>
                                  </a:moveTo>
                                  <a:lnTo>
                                    <a:pt x="688" y="45"/>
                                  </a:lnTo>
                                  <a:lnTo>
                                    <a:pt x="648" y="0"/>
                                  </a:lnTo>
                                  <a:lnTo>
                                    <a:pt x="41" y="0"/>
                                  </a:lnTo>
                                  <a:lnTo>
                                    <a:pt x="0" y="45"/>
                                  </a:lnTo>
                                  <a:close/>
                                </a:path>
                              </a:pathLst>
                            </a:cu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1611" name="Rectangle 847"/>
                          <wps:cNvSpPr>
                            <a:spLocks noChangeArrowheads="1"/>
                          </wps:cNvSpPr>
                          <wps:spPr bwMode="auto">
                            <a:xfrm>
                              <a:off x="1827" y="3100"/>
                              <a:ext cx="687" cy="42"/>
                            </a:xfrm>
                            <a:prstGeom prst="rect">
                              <a:avLst/>
                            </a:prstGeom>
                            <a:solidFill>
                              <a:srgbClr val="C0C0C0"/>
                            </a:solidFill>
                            <a:ln w="3175">
                              <a:solidFill>
                                <a:srgbClr val="000000"/>
                              </a:solidFill>
                              <a:prstDash val="solid"/>
                              <a:miter lim="800000"/>
                              <a:headEnd/>
                              <a:tailEnd/>
                            </a:ln>
                          </wps:spPr>
                          <wps:bodyPr rot="0" vert="horz" wrap="square" lIns="91440" tIns="45720" rIns="91440" bIns="45720" anchor="t" anchorCtr="0" upright="1">
                            <a:noAutofit/>
                          </wps:bodyPr>
                        </wps:wsp>
                        <wps:wsp>
                          <wps:cNvPr id="1612" name="Freeform 848"/>
                          <wps:cNvSpPr>
                            <a:spLocks/>
                          </wps:cNvSpPr>
                          <wps:spPr bwMode="auto">
                            <a:xfrm>
                              <a:off x="1986" y="3016"/>
                              <a:ext cx="366" cy="83"/>
                            </a:xfrm>
                            <a:custGeom>
                              <a:avLst/>
                              <a:gdLst>
                                <a:gd name="T0" fmla="*/ 0 w 366"/>
                                <a:gd name="T1" fmla="*/ 47 h 83"/>
                                <a:gd name="T2" fmla="*/ 0 w 366"/>
                                <a:gd name="T3" fmla="*/ 0 h 83"/>
                                <a:gd name="T4" fmla="*/ 366 w 366"/>
                                <a:gd name="T5" fmla="*/ 0 h 83"/>
                                <a:gd name="T6" fmla="*/ 366 w 366"/>
                                <a:gd name="T7" fmla="*/ 48 h 83"/>
                                <a:gd name="T8" fmla="*/ 364 w 366"/>
                                <a:gd name="T9" fmla="*/ 52 h 83"/>
                                <a:gd name="T10" fmla="*/ 361 w 366"/>
                                <a:gd name="T11" fmla="*/ 56 h 83"/>
                                <a:gd name="T12" fmla="*/ 354 w 366"/>
                                <a:gd name="T13" fmla="*/ 60 h 83"/>
                                <a:gd name="T14" fmla="*/ 346 w 366"/>
                                <a:gd name="T15" fmla="*/ 63 h 83"/>
                                <a:gd name="T16" fmla="*/ 336 w 366"/>
                                <a:gd name="T17" fmla="*/ 67 h 83"/>
                                <a:gd name="T18" fmla="*/ 326 w 366"/>
                                <a:gd name="T19" fmla="*/ 70 h 83"/>
                                <a:gd name="T20" fmla="*/ 314 w 366"/>
                                <a:gd name="T21" fmla="*/ 72 h 83"/>
                                <a:gd name="T22" fmla="*/ 300 w 366"/>
                                <a:gd name="T23" fmla="*/ 74 h 83"/>
                                <a:gd name="T24" fmla="*/ 288 w 366"/>
                                <a:gd name="T25" fmla="*/ 76 h 83"/>
                                <a:gd name="T26" fmla="*/ 269 w 366"/>
                                <a:gd name="T27" fmla="*/ 79 h 83"/>
                                <a:gd name="T28" fmla="*/ 253 w 366"/>
                                <a:gd name="T29" fmla="*/ 80 h 83"/>
                                <a:gd name="T30" fmla="*/ 238 w 366"/>
                                <a:gd name="T31" fmla="*/ 82 h 83"/>
                                <a:gd name="T32" fmla="*/ 220 w 366"/>
                                <a:gd name="T33" fmla="*/ 82 h 83"/>
                                <a:gd name="T34" fmla="*/ 200 w 366"/>
                                <a:gd name="T35" fmla="*/ 83 h 83"/>
                                <a:gd name="T36" fmla="*/ 174 w 366"/>
                                <a:gd name="T37" fmla="*/ 83 h 83"/>
                                <a:gd name="T38" fmla="*/ 150 w 366"/>
                                <a:gd name="T39" fmla="*/ 82 h 83"/>
                                <a:gd name="T40" fmla="*/ 128 w 366"/>
                                <a:gd name="T41" fmla="*/ 82 h 83"/>
                                <a:gd name="T42" fmla="*/ 107 w 366"/>
                                <a:gd name="T43" fmla="*/ 80 h 83"/>
                                <a:gd name="T44" fmla="*/ 91 w 366"/>
                                <a:gd name="T45" fmla="*/ 78 h 83"/>
                                <a:gd name="T46" fmla="*/ 77 w 366"/>
                                <a:gd name="T47" fmla="*/ 76 h 83"/>
                                <a:gd name="T48" fmla="*/ 60 w 366"/>
                                <a:gd name="T49" fmla="*/ 74 h 83"/>
                                <a:gd name="T50" fmla="*/ 46 w 366"/>
                                <a:gd name="T51" fmla="*/ 71 h 83"/>
                                <a:gd name="T52" fmla="*/ 34 w 366"/>
                                <a:gd name="T53" fmla="*/ 68 h 83"/>
                                <a:gd name="T54" fmla="*/ 23 w 366"/>
                                <a:gd name="T55" fmla="*/ 64 h 83"/>
                                <a:gd name="T56" fmla="*/ 15 w 366"/>
                                <a:gd name="T57" fmla="*/ 61 h 83"/>
                                <a:gd name="T58" fmla="*/ 10 w 366"/>
                                <a:gd name="T59" fmla="*/ 58 h 83"/>
                                <a:gd name="T60" fmla="*/ 5 w 366"/>
                                <a:gd name="T61" fmla="*/ 55 h 83"/>
                                <a:gd name="T62" fmla="*/ 2 w 366"/>
                                <a:gd name="T63" fmla="*/ 51 h 83"/>
                                <a:gd name="T64" fmla="*/ 0 w 366"/>
                                <a:gd name="T65" fmla="*/ 47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66" h="83">
                                  <a:moveTo>
                                    <a:pt x="0" y="47"/>
                                  </a:moveTo>
                                  <a:lnTo>
                                    <a:pt x="0" y="0"/>
                                  </a:lnTo>
                                  <a:lnTo>
                                    <a:pt x="366" y="0"/>
                                  </a:lnTo>
                                  <a:lnTo>
                                    <a:pt x="366" y="48"/>
                                  </a:lnTo>
                                  <a:lnTo>
                                    <a:pt x="364" y="52"/>
                                  </a:lnTo>
                                  <a:lnTo>
                                    <a:pt x="361" y="56"/>
                                  </a:lnTo>
                                  <a:lnTo>
                                    <a:pt x="354" y="60"/>
                                  </a:lnTo>
                                  <a:lnTo>
                                    <a:pt x="346" y="63"/>
                                  </a:lnTo>
                                  <a:lnTo>
                                    <a:pt x="336" y="67"/>
                                  </a:lnTo>
                                  <a:lnTo>
                                    <a:pt x="326" y="70"/>
                                  </a:lnTo>
                                  <a:lnTo>
                                    <a:pt x="314" y="72"/>
                                  </a:lnTo>
                                  <a:lnTo>
                                    <a:pt x="300" y="74"/>
                                  </a:lnTo>
                                  <a:lnTo>
                                    <a:pt x="288" y="76"/>
                                  </a:lnTo>
                                  <a:lnTo>
                                    <a:pt x="269" y="79"/>
                                  </a:lnTo>
                                  <a:lnTo>
                                    <a:pt x="253" y="80"/>
                                  </a:lnTo>
                                  <a:lnTo>
                                    <a:pt x="238" y="82"/>
                                  </a:lnTo>
                                  <a:lnTo>
                                    <a:pt x="220" y="82"/>
                                  </a:lnTo>
                                  <a:lnTo>
                                    <a:pt x="200" y="83"/>
                                  </a:lnTo>
                                  <a:lnTo>
                                    <a:pt x="174" y="83"/>
                                  </a:lnTo>
                                  <a:lnTo>
                                    <a:pt x="150" y="82"/>
                                  </a:lnTo>
                                  <a:lnTo>
                                    <a:pt x="128" y="82"/>
                                  </a:lnTo>
                                  <a:lnTo>
                                    <a:pt x="107" y="80"/>
                                  </a:lnTo>
                                  <a:lnTo>
                                    <a:pt x="91" y="78"/>
                                  </a:lnTo>
                                  <a:lnTo>
                                    <a:pt x="77" y="76"/>
                                  </a:lnTo>
                                  <a:lnTo>
                                    <a:pt x="60" y="74"/>
                                  </a:lnTo>
                                  <a:lnTo>
                                    <a:pt x="46" y="71"/>
                                  </a:lnTo>
                                  <a:lnTo>
                                    <a:pt x="34" y="68"/>
                                  </a:lnTo>
                                  <a:lnTo>
                                    <a:pt x="23" y="64"/>
                                  </a:lnTo>
                                  <a:lnTo>
                                    <a:pt x="15" y="61"/>
                                  </a:lnTo>
                                  <a:lnTo>
                                    <a:pt x="10" y="58"/>
                                  </a:lnTo>
                                  <a:lnTo>
                                    <a:pt x="5" y="55"/>
                                  </a:lnTo>
                                  <a:lnTo>
                                    <a:pt x="2" y="51"/>
                                  </a:lnTo>
                                  <a:lnTo>
                                    <a:pt x="0" y="47"/>
                                  </a:lnTo>
                                  <a:close/>
                                </a:path>
                              </a:pathLst>
                            </a:cu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1613" name="AutoShape 849"/>
                          <wps:cNvSpPr>
                            <a:spLocks noChangeArrowheads="1"/>
                          </wps:cNvSpPr>
                          <wps:spPr bwMode="auto">
                            <a:xfrm>
                              <a:off x="1742" y="2472"/>
                              <a:ext cx="856" cy="561"/>
                            </a:xfrm>
                            <a:prstGeom prst="roundRect">
                              <a:avLst>
                                <a:gd name="adj" fmla="val 12324"/>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1614" name="AutoShape 850"/>
                          <wps:cNvSpPr>
                            <a:spLocks noChangeArrowheads="1"/>
                          </wps:cNvSpPr>
                          <wps:spPr bwMode="auto">
                            <a:xfrm>
                              <a:off x="1838" y="2533"/>
                              <a:ext cx="664" cy="438"/>
                            </a:xfrm>
                            <a:prstGeom prst="roundRect">
                              <a:avLst>
                                <a:gd name="adj" fmla="val 12255"/>
                              </a:avLst>
                            </a:prstGeom>
                            <a:solidFill>
                              <a:srgbClr val="808080"/>
                            </a:solidFill>
                            <a:ln w="3175">
                              <a:solidFill>
                                <a:srgbClr val="000000"/>
                              </a:solidFill>
                              <a:prstDash val="solid"/>
                              <a:round/>
                              <a:headEnd/>
                              <a:tailEnd/>
                            </a:ln>
                          </wps:spPr>
                          <wps:bodyPr rot="0" vert="horz" wrap="square" lIns="91440" tIns="45720" rIns="91440" bIns="45720" anchor="t" anchorCtr="0" upright="1">
                            <a:noAutofit/>
                          </wps:bodyPr>
                        </wps:wsp>
                        <wps:wsp>
                          <wps:cNvPr id="1615" name="AutoShape 851"/>
                          <wps:cNvSpPr>
                            <a:spLocks noChangeArrowheads="1"/>
                          </wps:cNvSpPr>
                          <wps:spPr bwMode="auto">
                            <a:xfrm>
                              <a:off x="1875" y="2557"/>
                              <a:ext cx="590" cy="390"/>
                            </a:xfrm>
                            <a:prstGeom prst="roundRect">
                              <a:avLst>
                                <a:gd name="adj" fmla="val 12227"/>
                              </a:avLst>
                            </a:prstGeom>
                            <a:solidFill>
                              <a:srgbClr val="008000"/>
                            </a:solidFill>
                            <a:ln w="3175">
                              <a:solidFill>
                                <a:srgbClr val="000000"/>
                              </a:solidFill>
                              <a:prstDash val="solid"/>
                              <a:round/>
                              <a:headEnd/>
                              <a:tailEnd/>
                            </a:ln>
                          </wps:spPr>
                          <wps:bodyPr rot="0" vert="horz" wrap="square" lIns="91440" tIns="45720" rIns="91440" bIns="45720" anchor="t" anchorCtr="0" upright="1">
                            <a:noAutofit/>
                          </wps:bodyPr>
                        </wps:wsp>
                        <wps:wsp>
                          <wps:cNvPr id="1616" name="Rectangle 852"/>
                          <wps:cNvSpPr>
                            <a:spLocks noChangeArrowheads="1"/>
                          </wps:cNvSpPr>
                          <wps:spPr bwMode="auto">
                            <a:xfrm>
                              <a:off x="2457" y="3001"/>
                              <a:ext cx="24" cy="5"/>
                            </a:xfrm>
                            <a:prstGeom prst="rect">
                              <a:avLst/>
                            </a:prstGeom>
                            <a:solidFill>
                              <a:srgbClr val="008000"/>
                            </a:solidFill>
                            <a:ln w="3175">
                              <a:solidFill>
                                <a:srgbClr val="000000"/>
                              </a:solidFill>
                              <a:prstDash val="solid"/>
                              <a:miter lim="800000"/>
                              <a:headEnd/>
                              <a:tailEnd/>
                            </a:ln>
                          </wps:spPr>
                          <wps:bodyPr rot="0" vert="horz" wrap="square" lIns="91440" tIns="45720" rIns="91440" bIns="45720" anchor="t" anchorCtr="0" upright="1">
                            <a:noAutofit/>
                          </wps:bodyPr>
                        </wps:wsp>
                      </wpg:wgp>
                      <wpg:wgp>
                        <wpg:cNvPr id="1617" name="Group 911"/>
                        <wpg:cNvGrpSpPr>
                          <a:grpSpLocks/>
                        </wpg:cNvGrpSpPr>
                        <wpg:grpSpPr bwMode="auto">
                          <a:xfrm>
                            <a:off x="1216660" y="725170"/>
                            <a:ext cx="233680" cy="227965"/>
                            <a:chOff x="1916" y="1142"/>
                            <a:chExt cx="368" cy="359"/>
                          </a:xfrm>
                        </wpg:grpSpPr>
                        <wps:wsp>
                          <wps:cNvPr id="1618" name="Freeform 854"/>
                          <wps:cNvSpPr>
                            <a:spLocks/>
                          </wps:cNvSpPr>
                          <wps:spPr bwMode="auto">
                            <a:xfrm>
                              <a:off x="1954" y="1273"/>
                              <a:ext cx="330" cy="228"/>
                            </a:xfrm>
                            <a:custGeom>
                              <a:avLst/>
                              <a:gdLst>
                                <a:gd name="T0" fmla="*/ 2765 w 2854"/>
                                <a:gd name="T1" fmla="*/ 0 h 1955"/>
                                <a:gd name="T2" fmla="*/ 2854 w 2854"/>
                                <a:gd name="T3" fmla="*/ 89 h 1955"/>
                                <a:gd name="T4" fmla="*/ 2854 w 2854"/>
                                <a:gd name="T5" fmla="*/ 89 h 1955"/>
                                <a:gd name="T6" fmla="*/ 2854 w 2854"/>
                                <a:gd name="T7" fmla="*/ 1866 h 1955"/>
                                <a:gd name="T8" fmla="*/ 2765 w 2854"/>
                                <a:gd name="T9" fmla="*/ 1955 h 1955"/>
                                <a:gd name="T10" fmla="*/ 89 w 2854"/>
                                <a:gd name="T11" fmla="*/ 1955 h 1955"/>
                                <a:gd name="T12" fmla="*/ 0 w 2854"/>
                                <a:gd name="T13" fmla="*/ 1866 h 1955"/>
                                <a:gd name="T14" fmla="*/ 0 w 2854"/>
                                <a:gd name="T15" fmla="*/ 89 h 1955"/>
                                <a:gd name="T16" fmla="*/ 89 w 2854"/>
                                <a:gd name="T17" fmla="*/ 0 h 1955"/>
                                <a:gd name="T18" fmla="*/ 2765 w 2854"/>
                                <a:gd name="T19" fmla="*/ 0 h 19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54" h="1955">
                                  <a:moveTo>
                                    <a:pt x="2765" y="0"/>
                                  </a:moveTo>
                                  <a:cubicBezTo>
                                    <a:pt x="2814" y="0"/>
                                    <a:pt x="2854" y="39"/>
                                    <a:pt x="2854" y="89"/>
                                  </a:cubicBezTo>
                                  <a:cubicBezTo>
                                    <a:pt x="2854" y="89"/>
                                    <a:pt x="2854" y="89"/>
                                    <a:pt x="2854" y="89"/>
                                  </a:cubicBezTo>
                                  <a:lnTo>
                                    <a:pt x="2854" y="1866"/>
                                  </a:lnTo>
                                  <a:cubicBezTo>
                                    <a:pt x="2854" y="1915"/>
                                    <a:pt x="2814" y="1955"/>
                                    <a:pt x="2765" y="1955"/>
                                  </a:cubicBezTo>
                                  <a:lnTo>
                                    <a:pt x="89" y="1955"/>
                                  </a:lnTo>
                                  <a:cubicBezTo>
                                    <a:pt x="40" y="1955"/>
                                    <a:pt x="0" y="1915"/>
                                    <a:pt x="0" y="1866"/>
                                  </a:cubicBezTo>
                                  <a:lnTo>
                                    <a:pt x="0" y="89"/>
                                  </a:lnTo>
                                  <a:cubicBezTo>
                                    <a:pt x="0" y="39"/>
                                    <a:pt x="40" y="0"/>
                                    <a:pt x="89" y="0"/>
                                  </a:cubicBezTo>
                                  <a:lnTo>
                                    <a:pt x="2765" y="0"/>
                                  </a:lnTo>
                                  <a:close/>
                                </a:path>
                              </a:pathLst>
                            </a:custGeom>
                            <a:solidFill>
                              <a:srgbClr val="E9E9E9"/>
                            </a:solidFill>
                            <a:ln w="0">
                              <a:solidFill>
                                <a:srgbClr val="000000"/>
                              </a:solidFill>
                              <a:prstDash val="solid"/>
                              <a:round/>
                              <a:headEnd/>
                              <a:tailEnd/>
                            </a:ln>
                          </wps:spPr>
                          <wps:bodyPr rot="0" vert="horz" wrap="square" lIns="91440" tIns="45720" rIns="91440" bIns="45720" anchor="t" anchorCtr="0" upright="1">
                            <a:noAutofit/>
                          </wps:bodyPr>
                        </wps:wsp>
                        <wps:wsp>
                          <wps:cNvPr id="1619" name="Freeform 855"/>
                          <wps:cNvSpPr>
                            <a:spLocks/>
                          </wps:cNvSpPr>
                          <wps:spPr bwMode="auto">
                            <a:xfrm>
                              <a:off x="1945" y="1271"/>
                              <a:ext cx="330" cy="224"/>
                            </a:xfrm>
                            <a:custGeom>
                              <a:avLst/>
                              <a:gdLst>
                                <a:gd name="T0" fmla="*/ 2764 w 2853"/>
                                <a:gd name="T1" fmla="*/ 0 h 1919"/>
                                <a:gd name="T2" fmla="*/ 2853 w 2853"/>
                                <a:gd name="T3" fmla="*/ 89 h 1919"/>
                                <a:gd name="T4" fmla="*/ 2853 w 2853"/>
                                <a:gd name="T5" fmla="*/ 89 h 1919"/>
                                <a:gd name="T6" fmla="*/ 2853 w 2853"/>
                                <a:gd name="T7" fmla="*/ 1830 h 1919"/>
                                <a:gd name="T8" fmla="*/ 2764 w 2853"/>
                                <a:gd name="T9" fmla="*/ 1919 h 1919"/>
                                <a:gd name="T10" fmla="*/ 89 w 2853"/>
                                <a:gd name="T11" fmla="*/ 1919 h 1919"/>
                                <a:gd name="T12" fmla="*/ 0 w 2853"/>
                                <a:gd name="T13" fmla="*/ 1830 h 1919"/>
                                <a:gd name="T14" fmla="*/ 0 w 2853"/>
                                <a:gd name="T15" fmla="*/ 89 h 1919"/>
                                <a:gd name="T16" fmla="*/ 89 w 2853"/>
                                <a:gd name="T17" fmla="*/ 0 h 1919"/>
                                <a:gd name="T18" fmla="*/ 2764 w 2853"/>
                                <a:gd name="T19" fmla="*/ 0 h 19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53" h="1919">
                                  <a:moveTo>
                                    <a:pt x="2764" y="0"/>
                                  </a:moveTo>
                                  <a:cubicBezTo>
                                    <a:pt x="2813" y="0"/>
                                    <a:pt x="2853" y="39"/>
                                    <a:pt x="2853" y="89"/>
                                  </a:cubicBezTo>
                                  <a:cubicBezTo>
                                    <a:pt x="2853" y="89"/>
                                    <a:pt x="2853" y="89"/>
                                    <a:pt x="2853" y="89"/>
                                  </a:cubicBezTo>
                                  <a:lnTo>
                                    <a:pt x="2853" y="1830"/>
                                  </a:lnTo>
                                  <a:cubicBezTo>
                                    <a:pt x="2853" y="1879"/>
                                    <a:pt x="2813" y="1919"/>
                                    <a:pt x="2764" y="1919"/>
                                  </a:cubicBezTo>
                                  <a:lnTo>
                                    <a:pt x="89" y="1919"/>
                                  </a:lnTo>
                                  <a:cubicBezTo>
                                    <a:pt x="40" y="1919"/>
                                    <a:pt x="0" y="1879"/>
                                    <a:pt x="0" y="1830"/>
                                  </a:cubicBezTo>
                                  <a:lnTo>
                                    <a:pt x="0" y="89"/>
                                  </a:lnTo>
                                  <a:cubicBezTo>
                                    <a:pt x="0" y="39"/>
                                    <a:pt x="40" y="0"/>
                                    <a:pt x="89" y="0"/>
                                  </a:cubicBezTo>
                                  <a:lnTo>
                                    <a:pt x="2764" y="0"/>
                                  </a:lnTo>
                                  <a:close/>
                                </a:path>
                              </a:pathLst>
                            </a:custGeom>
                            <a:solidFill>
                              <a:srgbClr val="CCCCCC"/>
                            </a:solidFill>
                            <a:ln w="0">
                              <a:solidFill>
                                <a:srgbClr val="000000"/>
                              </a:solidFill>
                              <a:prstDash val="solid"/>
                              <a:round/>
                              <a:headEnd/>
                              <a:tailEnd/>
                            </a:ln>
                          </wps:spPr>
                          <wps:bodyPr rot="0" vert="horz" wrap="square" lIns="91440" tIns="45720" rIns="91440" bIns="45720" anchor="t" anchorCtr="0" upright="1">
                            <a:noAutofit/>
                          </wps:bodyPr>
                        </wps:wsp>
                        <wps:wsp>
                          <wps:cNvPr id="1620" name="Freeform 856"/>
                          <wps:cNvSpPr>
                            <a:spLocks/>
                          </wps:cNvSpPr>
                          <wps:spPr bwMode="auto">
                            <a:xfrm>
                              <a:off x="1933" y="1271"/>
                              <a:ext cx="334" cy="219"/>
                            </a:xfrm>
                            <a:custGeom>
                              <a:avLst/>
                              <a:gdLst>
                                <a:gd name="T0" fmla="*/ 2793 w 2882"/>
                                <a:gd name="T1" fmla="*/ 0 h 1886"/>
                                <a:gd name="T2" fmla="*/ 2882 w 2882"/>
                                <a:gd name="T3" fmla="*/ 89 h 1886"/>
                                <a:gd name="T4" fmla="*/ 2882 w 2882"/>
                                <a:gd name="T5" fmla="*/ 89 h 1886"/>
                                <a:gd name="T6" fmla="*/ 2882 w 2882"/>
                                <a:gd name="T7" fmla="*/ 1797 h 1886"/>
                                <a:gd name="T8" fmla="*/ 2793 w 2882"/>
                                <a:gd name="T9" fmla="*/ 1886 h 1886"/>
                                <a:gd name="T10" fmla="*/ 89 w 2882"/>
                                <a:gd name="T11" fmla="*/ 1886 h 1886"/>
                                <a:gd name="T12" fmla="*/ 0 w 2882"/>
                                <a:gd name="T13" fmla="*/ 1797 h 1886"/>
                                <a:gd name="T14" fmla="*/ 0 w 2882"/>
                                <a:gd name="T15" fmla="*/ 89 h 1886"/>
                                <a:gd name="T16" fmla="*/ 89 w 2882"/>
                                <a:gd name="T17" fmla="*/ 0 h 1886"/>
                                <a:gd name="T18" fmla="*/ 2793 w 2882"/>
                                <a:gd name="T19" fmla="*/ 0 h 18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82" h="1886">
                                  <a:moveTo>
                                    <a:pt x="2793" y="0"/>
                                  </a:moveTo>
                                  <a:cubicBezTo>
                                    <a:pt x="2842" y="0"/>
                                    <a:pt x="2882" y="40"/>
                                    <a:pt x="2882" y="89"/>
                                  </a:cubicBezTo>
                                  <a:cubicBezTo>
                                    <a:pt x="2882" y="89"/>
                                    <a:pt x="2882" y="89"/>
                                    <a:pt x="2882" y="89"/>
                                  </a:cubicBezTo>
                                  <a:lnTo>
                                    <a:pt x="2882" y="1797"/>
                                  </a:lnTo>
                                  <a:cubicBezTo>
                                    <a:pt x="2882" y="1846"/>
                                    <a:pt x="2842" y="1886"/>
                                    <a:pt x="2793" y="1886"/>
                                  </a:cubicBezTo>
                                  <a:lnTo>
                                    <a:pt x="89" y="1886"/>
                                  </a:lnTo>
                                  <a:cubicBezTo>
                                    <a:pt x="40" y="1886"/>
                                    <a:pt x="0" y="1846"/>
                                    <a:pt x="0" y="1797"/>
                                  </a:cubicBezTo>
                                  <a:lnTo>
                                    <a:pt x="0" y="89"/>
                                  </a:lnTo>
                                  <a:cubicBezTo>
                                    <a:pt x="0" y="40"/>
                                    <a:pt x="40" y="0"/>
                                    <a:pt x="89" y="0"/>
                                  </a:cubicBezTo>
                                  <a:lnTo>
                                    <a:pt x="2793" y="0"/>
                                  </a:lnTo>
                                  <a:close/>
                                </a:path>
                              </a:pathLst>
                            </a:custGeom>
                            <a:solidFill>
                              <a:srgbClr val="B3B3B3"/>
                            </a:solidFill>
                            <a:ln w="0">
                              <a:solidFill>
                                <a:srgbClr val="000000"/>
                              </a:solidFill>
                              <a:prstDash val="solid"/>
                              <a:round/>
                              <a:headEnd/>
                              <a:tailEnd/>
                            </a:ln>
                          </wps:spPr>
                          <wps:bodyPr rot="0" vert="horz" wrap="square" lIns="91440" tIns="45720" rIns="91440" bIns="45720" anchor="t" anchorCtr="0" upright="1">
                            <a:noAutofit/>
                          </wps:bodyPr>
                        </wps:wsp>
                        <wps:wsp>
                          <wps:cNvPr id="1621" name="Freeform 857"/>
                          <wps:cNvSpPr>
                            <a:spLocks/>
                          </wps:cNvSpPr>
                          <wps:spPr bwMode="auto">
                            <a:xfrm>
                              <a:off x="1926" y="1271"/>
                              <a:ext cx="331" cy="215"/>
                            </a:xfrm>
                            <a:custGeom>
                              <a:avLst/>
                              <a:gdLst>
                                <a:gd name="T0" fmla="*/ 2772 w 2861"/>
                                <a:gd name="T1" fmla="*/ 0 h 1840"/>
                                <a:gd name="T2" fmla="*/ 2861 w 2861"/>
                                <a:gd name="T3" fmla="*/ 89 h 1840"/>
                                <a:gd name="T4" fmla="*/ 2861 w 2861"/>
                                <a:gd name="T5" fmla="*/ 89 h 1840"/>
                                <a:gd name="T6" fmla="*/ 2861 w 2861"/>
                                <a:gd name="T7" fmla="*/ 1751 h 1840"/>
                                <a:gd name="T8" fmla="*/ 2772 w 2861"/>
                                <a:gd name="T9" fmla="*/ 1840 h 1840"/>
                                <a:gd name="T10" fmla="*/ 89 w 2861"/>
                                <a:gd name="T11" fmla="*/ 1840 h 1840"/>
                                <a:gd name="T12" fmla="*/ 0 w 2861"/>
                                <a:gd name="T13" fmla="*/ 1751 h 1840"/>
                                <a:gd name="T14" fmla="*/ 0 w 2861"/>
                                <a:gd name="T15" fmla="*/ 89 h 1840"/>
                                <a:gd name="T16" fmla="*/ 89 w 2861"/>
                                <a:gd name="T17" fmla="*/ 0 h 1840"/>
                                <a:gd name="T18" fmla="*/ 2772 w 2861"/>
                                <a:gd name="T19" fmla="*/ 0 h 18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61" h="1840">
                                  <a:moveTo>
                                    <a:pt x="2772" y="0"/>
                                  </a:moveTo>
                                  <a:cubicBezTo>
                                    <a:pt x="2821" y="0"/>
                                    <a:pt x="2861" y="40"/>
                                    <a:pt x="2861" y="89"/>
                                  </a:cubicBezTo>
                                  <a:cubicBezTo>
                                    <a:pt x="2861" y="89"/>
                                    <a:pt x="2861" y="89"/>
                                    <a:pt x="2861" y="89"/>
                                  </a:cubicBezTo>
                                  <a:lnTo>
                                    <a:pt x="2861" y="1751"/>
                                  </a:lnTo>
                                  <a:cubicBezTo>
                                    <a:pt x="2861" y="1800"/>
                                    <a:pt x="2821" y="1840"/>
                                    <a:pt x="2772" y="1840"/>
                                  </a:cubicBezTo>
                                  <a:lnTo>
                                    <a:pt x="89" y="1840"/>
                                  </a:lnTo>
                                  <a:cubicBezTo>
                                    <a:pt x="40" y="1840"/>
                                    <a:pt x="0" y="1800"/>
                                    <a:pt x="0" y="1751"/>
                                  </a:cubicBezTo>
                                  <a:lnTo>
                                    <a:pt x="0" y="89"/>
                                  </a:lnTo>
                                  <a:cubicBezTo>
                                    <a:pt x="0" y="40"/>
                                    <a:pt x="40" y="0"/>
                                    <a:pt x="89" y="0"/>
                                  </a:cubicBezTo>
                                  <a:lnTo>
                                    <a:pt x="2772" y="0"/>
                                  </a:lnTo>
                                  <a:close/>
                                </a:path>
                              </a:pathLst>
                            </a:custGeom>
                            <a:solidFill>
                              <a:srgbClr val="A3A3A3"/>
                            </a:solidFill>
                            <a:ln w="0">
                              <a:solidFill>
                                <a:srgbClr val="000000"/>
                              </a:solidFill>
                              <a:prstDash val="solid"/>
                              <a:round/>
                              <a:headEnd/>
                              <a:tailEnd/>
                            </a:ln>
                          </wps:spPr>
                          <wps:bodyPr rot="0" vert="horz" wrap="square" lIns="91440" tIns="45720" rIns="91440" bIns="45720" anchor="t" anchorCtr="0" upright="1">
                            <a:noAutofit/>
                          </wps:bodyPr>
                        </wps:wsp>
                        <wps:wsp>
                          <wps:cNvPr id="1622" name="Freeform 858"/>
                          <wps:cNvSpPr>
                            <a:spLocks/>
                          </wps:cNvSpPr>
                          <wps:spPr bwMode="auto">
                            <a:xfrm>
                              <a:off x="1922" y="1270"/>
                              <a:ext cx="326" cy="211"/>
                            </a:xfrm>
                            <a:custGeom>
                              <a:avLst/>
                              <a:gdLst>
                                <a:gd name="T0" fmla="*/ 2727 w 2816"/>
                                <a:gd name="T1" fmla="*/ 0 h 1813"/>
                                <a:gd name="T2" fmla="*/ 2816 w 2816"/>
                                <a:gd name="T3" fmla="*/ 89 h 1813"/>
                                <a:gd name="T4" fmla="*/ 2816 w 2816"/>
                                <a:gd name="T5" fmla="*/ 89 h 1813"/>
                                <a:gd name="T6" fmla="*/ 2816 w 2816"/>
                                <a:gd name="T7" fmla="*/ 1724 h 1813"/>
                                <a:gd name="T8" fmla="*/ 2727 w 2816"/>
                                <a:gd name="T9" fmla="*/ 1813 h 1813"/>
                                <a:gd name="T10" fmla="*/ 88 w 2816"/>
                                <a:gd name="T11" fmla="*/ 1813 h 1813"/>
                                <a:gd name="T12" fmla="*/ 0 w 2816"/>
                                <a:gd name="T13" fmla="*/ 1724 h 1813"/>
                                <a:gd name="T14" fmla="*/ 0 w 2816"/>
                                <a:gd name="T15" fmla="*/ 89 h 1813"/>
                                <a:gd name="T16" fmla="*/ 88 w 2816"/>
                                <a:gd name="T17" fmla="*/ 0 h 1813"/>
                                <a:gd name="T18" fmla="*/ 2727 w 2816"/>
                                <a:gd name="T19" fmla="*/ 0 h 1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16" h="1813">
                                  <a:moveTo>
                                    <a:pt x="2727" y="0"/>
                                  </a:moveTo>
                                  <a:cubicBezTo>
                                    <a:pt x="2776" y="0"/>
                                    <a:pt x="2816" y="40"/>
                                    <a:pt x="2816" y="89"/>
                                  </a:cubicBezTo>
                                  <a:cubicBezTo>
                                    <a:pt x="2816" y="89"/>
                                    <a:pt x="2816" y="89"/>
                                    <a:pt x="2816" y="89"/>
                                  </a:cubicBezTo>
                                  <a:lnTo>
                                    <a:pt x="2816" y="1724"/>
                                  </a:lnTo>
                                  <a:cubicBezTo>
                                    <a:pt x="2816" y="1773"/>
                                    <a:pt x="2776" y="1813"/>
                                    <a:pt x="2727" y="1813"/>
                                  </a:cubicBezTo>
                                  <a:lnTo>
                                    <a:pt x="88" y="1813"/>
                                  </a:lnTo>
                                  <a:cubicBezTo>
                                    <a:pt x="39" y="1813"/>
                                    <a:pt x="0" y="1773"/>
                                    <a:pt x="0" y="1724"/>
                                  </a:cubicBezTo>
                                  <a:lnTo>
                                    <a:pt x="0" y="89"/>
                                  </a:lnTo>
                                  <a:cubicBezTo>
                                    <a:pt x="0" y="40"/>
                                    <a:pt x="39" y="0"/>
                                    <a:pt x="88" y="0"/>
                                  </a:cubicBezTo>
                                  <a:lnTo>
                                    <a:pt x="2727"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1623" name="Rectangle 859"/>
                          <wps:cNvSpPr>
                            <a:spLocks noChangeArrowheads="1"/>
                          </wps:cNvSpPr>
                          <wps:spPr bwMode="auto">
                            <a:xfrm>
                              <a:off x="1998" y="1177"/>
                              <a:ext cx="211"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4" name="Rectangle 860"/>
                          <wps:cNvSpPr>
                            <a:spLocks noChangeArrowheads="1"/>
                          </wps:cNvSpPr>
                          <wps:spPr bwMode="auto">
                            <a:xfrm>
                              <a:off x="2000" y="1179"/>
                              <a:ext cx="207" cy="85"/>
                            </a:xfrm>
                            <a:prstGeom prst="rect">
                              <a:avLst/>
                            </a:prstGeom>
                            <a:noFill/>
                            <a:ln w="254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Rectangle 861"/>
                          <wps:cNvSpPr>
                            <a:spLocks noChangeArrowheads="1"/>
                          </wps:cNvSpPr>
                          <wps:spPr bwMode="auto">
                            <a:xfrm>
                              <a:off x="1916" y="1257"/>
                              <a:ext cx="323" cy="213"/>
                            </a:xfrm>
                            <a:prstGeom prst="rect">
                              <a:avLst/>
                            </a:prstGeom>
                            <a:solidFill>
                              <a:srgbClr val="C5C1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6" name="Rectangle 862"/>
                          <wps:cNvSpPr>
                            <a:spLocks noChangeArrowheads="1"/>
                          </wps:cNvSpPr>
                          <wps:spPr bwMode="auto">
                            <a:xfrm>
                              <a:off x="1917" y="1258"/>
                              <a:ext cx="321" cy="211"/>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7" name="Rectangle 863"/>
                          <wps:cNvSpPr>
                            <a:spLocks noChangeArrowheads="1"/>
                          </wps:cNvSpPr>
                          <wps:spPr bwMode="auto">
                            <a:xfrm>
                              <a:off x="1929" y="1267"/>
                              <a:ext cx="297" cy="190"/>
                            </a:xfrm>
                            <a:prstGeom prst="rect">
                              <a:avLst/>
                            </a:prstGeom>
                            <a:solidFill>
                              <a:srgbClr val="C5C1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8" name="Rectangle 864"/>
                          <wps:cNvSpPr>
                            <a:spLocks noChangeArrowheads="1"/>
                          </wps:cNvSpPr>
                          <wps:spPr bwMode="auto">
                            <a:xfrm>
                              <a:off x="1930" y="1268"/>
                              <a:ext cx="295" cy="188"/>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9" name="Freeform 865"/>
                          <wps:cNvSpPr>
                            <a:spLocks/>
                          </wps:cNvSpPr>
                          <wps:spPr bwMode="auto">
                            <a:xfrm>
                              <a:off x="1950" y="1279"/>
                              <a:ext cx="51" cy="27"/>
                            </a:xfrm>
                            <a:custGeom>
                              <a:avLst/>
                              <a:gdLst>
                                <a:gd name="T0" fmla="*/ 0 w 51"/>
                                <a:gd name="T1" fmla="*/ 0 h 27"/>
                                <a:gd name="T2" fmla="*/ 51 w 51"/>
                                <a:gd name="T3" fmla="*/ 0 h 27"/>
                                <a:gd name="T4" fmla="*/ 33 w 51"/>
                                <a:gd name="T5" fmla="*/ 27 h 27"/>
                                <a:gd name="T6" fmla="*/ 15 w 51"/>
                                <a:gd name="T7" fmla="*/ 27 h 27"/>
                                <a:gd name="T8" fmla="*/ 0 w 51"/>
                                <a:gd name="T9" fmla="*/ 0 h 27"/>
                              </a:gdLst>
                              <a:ahLst/>
                              <a:cxnLst>
                                <a:cxn ang="0">
                                  <a:pos x="T0" y="T1"/>
                                </a:cxn>
                                <a:cxn ang="0">
                                  <a:pos x="T2" y="T3"/>
                                </a:cxn>
                                <a:cxn ang="0">
                                  <a:pos x="T4" y="T5"/>
                                </a:cxn>
                                <a:cxn ang="0">
                                  <a:pos x="T6" y="T7"/>
                                </a:cxn>
                                <a:cxn ang="0">
                                  <a:pos x="T8" y="T9"/>
                                </a:cxn>
                              </a:cxnLst>
                              <a:rect l="0" t="0" r="r" b="b"/>
                              <a:pathLst>
                                <a:path w="51" h="27">
                                  <a:moveTo>
                                    <a:pt x="0" y="0"/>
                                  </a:moveTo>
                                  <a:lnTo>
                                    <a:pt x="51" y="0"/>
                                  </a:lnTo>
                                  <a:lnTo>
                                    <a:pt x="33" y="27"/>
                                  </a:lnTo>
                                  <a:lnTo>
                                    <a:pt x="15" y="27"/>
                                  </a:lnTo>
                                  <a:lnTo>
                                    <a:pt x="0" y="0"/>
                                  </a:lnTo>
                                  <a:close/>
                                </a:path>
                              </a:pathLst>
                            </a:custGeom>
                            <a:solidFill>
                              <a:srgbClr val="E0E0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0" name="Freeform 866"/>
                          <wps:cNvSpPr>
                            <a:spLocks/>
                          </wps:cNvSpPr>
                          <wps:spPr bwMode="auto">
                            <a:xfrm>
                              <a:off x="1952" y="1416"/>
                              <a:ext cx="46" cy="24"/>
                            </a:xfrm>
                            <a:custGeom>
                              <a:avLst/>
                              <a:gdLst>
                                <a:gd name="T0" fmla="*/ 0 w 46"/>
                                <a:gd name="T1" fmla="*/ 24 h 24"/>
                                <a:gd name="T2" fmla="*/ 46 w 46"/>
                                <a:gd name="T3" fmla="*/ 24 h 24"/>
                                <a:gd name="T4" fmla="*/ 34 w 46"/>
                                <a:gd name="T5" fmla="*/ 0 h 24"/>
                                <a:gd name="T6" fmla="*/ 14 w 46"/>
                                <a:gd name="T7" fmla="*/ 0 h 24"/>
                                <a:gd name="T8" fmla="*/ 0 w 46"/>
                                <a:gd name="T9" fmla="*/ 24 h 24"/>
                              </a:gdLst>
                              <a:ahLst/>
                              <a:cxnLst>
                                <a:cxn ang="0">
                                  <a:pos x="T0" y="T1"/>
                                </a:cxn>
                                <a:cxn ang="0">
                                  <a:pos x="T2" y="T3"/>
                                </a:cxn>
                                <a:cxn ang="0">
                                  <a:pos x="T4" y="T5"/>
                                </a:cxn>
                                <a:cxn ang="0">
                                  <a:pos x="T6" y="T7"/>
                                </a:cxn>
                                <a:cxn ang="0">
                                  <a:pos x="T8" y="T9"/>
                                </a:cxn>
                              </a:cxnLst>
                              <a:rect l="0" t="0" r="r" b="b"/>
                              <a:pathLst>
                                <a:path w="46" h="24">
                                  <a:moveTo>
                                    <a:pt x="0" y="24"/>
                                  </a:moveTo>
                                  <a:lnTo>
                                    <a:pt x="46" y="24"/>
                                  </a:lnTo>
                                  <a:lnTo>
                                    <a:pt x="34" y="0"/>
                                  </a:lnTo>
                                  <a:lnTo>
                                    <a:pt x="14" y="0"/>
                                  </a:lnTo>
                                  <a:lnTo>
                                    <a:pt x="0" y="24"/>
                                  </a:lnTo>
                                  <a:close/>
                                </a:path>
                              </a:pathLst>
                            </a:custGeom>
                            <a:solidFill>
                              <a:srgbClr val="3F39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1" name="Freeform 867"/>
                          <wps:cNvSpPr>
                            <a:spLocks/>
                          </wps:cNvSpPr>
                          <wps:spPr bwMode="auto">
                            <a:xfrm>
                              <a:off x="1949" y="1279"/>
                              <a:ext cx="16" cy="160"/>
                            </a:xfrm>
                            <a:custGeom>
                              <a:avLst/>
                              <a:gdLst>
                                <a:gd name="T0" fmla="*/ 0 w 16"/>
                                <a:gd name="T1" fmla="*/ 0 h 160"/>
                                <a:gd name="T2" fmla="*/ 16 w 16"/>
                                <a:gd name="T3" fmla="*/ 26 h 160"/>
                                <a:gd name="T4" fmla="*/ 16 w 16"/>
                                <a:gd name="T5" fmla="*/ 138 h 160"/>
                                <a:gd name="T6" fmla="*/ 4 w 16"/>
                                <a:gd name="T7" fmla="*/ 160 h 160"/>
                                <a:gd name="T8" fmla="*/ 3 w 16"/>
                                <a:gd name="T9" fmla="*/ 116 h 160"/>
                                <a:gd name="T10" fmla="*/ 10 w 16"/>
                                <a:gd name="T11" fmla="*/ 109 h 160"/>
                                <a:gd name="T12" fmla="*/ 10 w 16"/>
                                <a:gd name="T13" fmla="*/ 49 h 160"/>
                                <a:gd name="T14" fmla="*/ 2 w 16"/>
                                <a:gd name="T15" fmla="*/ 42 h 160"/>
                                <a:gd name="T16" fmla="*/ 0 w 16"/>
                                <a:gd name="T17" fmla="*/ 0 h 1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0">
                                  <a:moveTo>
                                    <a:pt x="0" y="0"/>
                                  </a:moveTo>
                                  <a:lnTo>
                                    <a:pt x="16" y="26"/>
                                  </a:lnTo>
                                  <a:lnTo>
                                    <a:pt x="16" y="138"/>
                                  </a:lnTo>
                                  <a:lnTo>
                                    <a:pt x="4" y="160"/>
                                  </a:lnTo>
                                  <a:lnTo>
                                    <a:pt x="3" y="116"/>
                                  </a:lnTo>
                                  <a:lnTo>
                                    <a:pt x="10" y="109"/>
                                  </a:lnTo>
                                  <a:lnTo>
                                    <a:pt x="10" y="49"/>
                                  </a:lnTo>
                                  <a:lnTo>
                                    <a:pt x="2" y="42"/>
                                  </a:lnTo>
                                  <a:lnTo>
                                    <a:pt x="0" y="0"/>
                                  </a:lnTo>
                                  <a:close/>
                                </a:path>
                              </a:pathLst>
                            </a:custGeom>
                            <a:solidFill>
                              <a:srgbClr val="75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2" name="Freeform 868"/>
                          <wps:cNvSpPr>
                            <a:spLocks/>
                          </wps:cNvSpPr>
                          <wps:spPr bwMode="auto">
                            <a:xfrm>
                              <a:off x="1985" y="1279"/>
                              <a:ext cx="16" cy="160"/>
                            </a:xfrm>
                            <a:custGeom>
                              <a:avLst/>
                              <a:gdLst>
                                <a:gd name="T0" fmla="*/ 16 w 16"/>
                                <a:gd name="T1" fmla="*/ 0 h 160"/>
                                <a:gd name="T2" fmla="*/ 0 w 16"/>
                                <a:gd name="T3" fmla="*/ 26 h 160"/>
                                <a:gd name="T4" fmla="*/ 0 w 16"/>
                                <a:gd name="T5" fmla="*/ 138 h 160"/>
                                <a:gd name="T6" fmla="*/ 13 w 16"/>
                                <a:gd name="T7" fmla="*/ 160 h 160"/>
                                <a:gd name="T8" fmla="*/ 13 w 16"/>
                                <a:gd name="T9" fmla="*/ 117 h 160"/>
                                <a:gd name="T10" fmla="*/ 7 w 16"/>
                                <a:gd name="T11" fmla="*/ 109 h 160"/>
                                <a:gd name="T12" fmla="*/ 7 w 16"/>
                                <a:gd name="T13" fmla="*/ 48 h 160"/>
                                <a:gd name="T14" fmla="*/ 14 w 16"/>
                                <a:gd name="T15" fmla="*/ 42 h 160"/>
                                <a:gd name="T16" fmla="*/ 16 w 16"/>
                                <a:gd name="T17" fmla="*/ 0 h 1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0">
                                  <a:moveTo>
                                    <a:pt x="16" y="0"/>
                                  </a:moveTo>
                                  <a:lnTo>
                                    <a:pt x="0" y="26"/>
                                  </a:lnTo>
                                  <a:lnTo>
                                    <a:pt x="0" y="138"/>
                                  </a:lnTo>
                                  <a:lnTo>
                                    <a:pt x="13" y="160"/>
                                  </a:lnTo>
                                  <a:lnTo>
                                    <a:pt x="13" y="117"/>
                                  </a:lnTo>
                                  <a:lnTo>
                                    <a:pt x="7" y="109"/>
                                  </a:lnTo>
                                  <a:lnTo>
                                    <a:pt x="7" y="48"/>
                                  </a:lnTo>
                                  <a:lnTo>
                                    <a:pt x="14" y="42"/>
                                  </a:lnTo>
                                  <a:lnTo>
                                    <a:pt x="16" y="0"/>
                                  </a:lnTo>
                                  <a:close/>
                                </a:path>
                              </a:pathLst>
                            </a:custGeom>
                            <a:solidFill>
                              <a:srgbClr val="75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3" name="Rectangle 869"/>
                          <wps:cNvSpPr>
                            <a:spLocks noChangeArrowheads="1"/>
                          </wps:cNvSpPr>
                          <wps:spPr bwMode="auto">
                            <a:xfrm>
                              <a:off x="1966" y="1306"/>
                              <a:ext cx="18" cy="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4" name="Rectangle 870"/>
                          <wps:cNvSpPr>
                            <a:spLocks noChangeArrowheads="1"/>
                          </wps:cNvSpPr>
                          <wps:spPr bwMode="auto">
                            <a:xfrm>
                              <a:off x="2020" y="1278"/>
                              <a:ext cx="189" cy="108"/>
                            </a:xfrm>
                            <a:prstGeom prst="rect">
                              <a:avLst/>
                            </a:prstGeom>
                            <a:solidFill>
                              <a:srgbClr val="EAE9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5" name="Rectangle 871"/>
                          <wps:cNvSpPr>
                            <a:spLocks noChangeArrowheads="1"/>
                          </wps:cNvSpPr>
                          <wps:spPr bwMode="auto">
                            <a:xfrm>
                              <a:off x="2021" y="1279"/>
                              <a:ext cx="187" cy="106"/>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6" name="Line 872"/>
                          <wps:cNvCnPr/>
                          <wps:spPr bwMode="auto">
                            <a:xfrm flipV="1">
                              <a:off x="2056" y="1277"/>
                              <a:ext cx="0" cy="110"/>
                            </a:xfrm>
                            <a:prstGeom prst="line">
                              <a:avLst/>
                            </a:prstGeom>
                            <a:noFill/>
                            <a:ln w="1270"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637" name="Line 873"/>
                          <wps:cNvCnPr/>
                          <wps:spPr bwMode="auto">
                            <a:xfrm flipV="1">
                              <a:off x="2096" y="1277"/>
                              <a:ext cx="0" cy="110"/>
                            </a:xfrm>
                            <a:prstGeom prst="line">
                              <a:avLst/>
                            </a:prstGeom>
                            <a:noFill/>
                            <a:ln w="1270"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638" name="Line 874"/>
                          <wps:cNvCnPr/>
                          <wps:spPr bwMode="auto">
                            <a:xfrm flipV="1">
                              <a:off x="2135" y="1277"/>
                              <a:ext cx="0" cy="110"/>
                            </a:xfrm>
                            <a:prstGeom prst="line">
                              <a:avLst/>
                            </a:prstGeom>
                            <a:noFill/>
                            <a:ln w="1270"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639" name="Line 875"/>
                          <wps:cNvCnPr/>
                          <wps:spPr bwMode="auto">
                            <a:xfrm flipV="1">
                              <a:off x="2175" y="1277"/>
                              <a:ext cx="0" cy="110"/>
                            </a:xfrm>
                            <a:prstGeom prst="line">
                              <a:avLst/>
                            </a:prstGeom>
                            <a:noFill/>
                            <a:ln w="1270" cap="rnd">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640" name="Rectangle 876"/>
                          <wps:cNvSpPr>
                            <a:spLocks noChangeArrowheads="1"/>
                          </wps:cNvSpPr>
                          <wps:spPr bwMode="auto">
                            <a:xfrm>
                              <a:off x="2097" y="1397"/>
                              <a:ext cx="108" cy="33"/>
                            </a:xfrm>
                            <a:prstGeom prst="rect">
                              <a:avLst/>
                            </a:prstGeom>
                            <a:solidFill>
                              <a:srgbClr val="1E1E1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1" name="Rectangle 877"/>
                          <wps:cNvSpPr>
                            <a:spLocks noChangeArrowheads="1"/>
                          </wps:cNvSpPr>
                          <wps:spPr bwMode="auto">
                            <a:xfrm>
                              <a:off x="2098" y="1398"/>
                              <a:ext cx="106" cy="31"/>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2" name="Rectangle 878"/>
                          <wps:cNvSpPr>
                            <a:spLocks noChangeArrowheads="1"/>
                          </wps:cNvSpPr>
                          <wps:spPr bwMode="auto">
                            <a:xfrm>
                              <a:off x="2109" y="1401"/>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3" name="Rectangle 879"/>
                          <wps:cNvSpPr>
                            <a:spLocks noChangeArrowheads="1"/>
                          </wps:cNvSpPr>
                          <wps:spPr bwMode="auto">
                            <a:xfrm>
                              <a:off x="2110" y="1402"/>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4" name="Rectangle 880"/>
                          <wps:cNvSpPr>
                            <a:spLocks noChangeArrowheads="1"/>
                          </wps:cNvSpPr>
                          <wps:spPr bwMode="auto">
                            <a:xfrm>
                              <a:off x="2144" y="1401"/>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5" name="Rectangle 881"/>
                          <wps:cNvSpPr>
                            <a:spLocks noChangeArrowheads="1"/>
                          </wps:cNvSpPr>
                          <wps:spPr bwMode="auto">
                            <a:xfrm>
                              <a:off x="2145" y="1402"/>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Rectangle 882"/>
                          <wps:cNvSpPr>
                            <a:spLocks noChangeArrowheads="1"/>
                          </wps:cNvSpPr>
                          <wps:spPr bwMode="auto">
                            <a:xfrm>
                              <a:off x="2162" y="1400"/>
                              <a:ext cx="14" cy="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7" name="Rectangle 883"/>
                          <wps:cNvSpPr>
                            <a:spLocks noChangeArrowheads="1"/>
                          </wps:cNvSpPr>
                          <wps:spPr bwMode="auto">
                            <a:xfrm>
                              <a:off x="2163" y="1401"/>
                              <a:ext cx="12" cy="4"/>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8" name="Rectangle 884"/>
                          <wps:cNvSpPr>
                            <a:spLocks noChangeArrowheads="1"/>
                          </wps:cNvSpPr>
                          <wps:spPr bwMode="auto">
                            <a:xfrm>
                              <a:off x="2181" y="1402"/>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9" name="Rectangle 885"/>
                          <wps:cNvSpPr>
                            <a:spLocks noChangeArrowheads="1"/>
                          </wps:cNvSpPr>
                          <wps:spPr bwMode="auto">
                            <a:xfrm>
                              <a:off x="2182" y="1403"/>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 name="Rectangle 886"/>
                          <wps:cNvSpPr>
                            <a:spLocks noChangeArrowheads="1"/>
                          </wps:cNvSpPr>
                          <wps:spPr bwMode="auto">
                            <a:xfrm>
                              <a:off x="2145" y="1411"/>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1" name="Rectangle 887"/>
                          <wps:cNvSpPr>
                            <a:spLocks noChangeArrowheads="1"/>
                          </wps:cNvSpPr>
                          <wps:spPr bwMode="auto">
                            <a:xfrm>
                              <a:off x="2146" y="1412"/>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2" name="Rectangle 888"/>
                          <wps:cNvSpPr>
                            <a:spLocks noChangeArrowheads="1"/>
                          </wps:cNvSpPr>
                          <wps:spPr bwMode="auto">
                            <a:xfrm>
                              <a:off x="2127" y="1401"/>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3" name="Rectangle 889"/>
                          <wps:cNvSpPr>
                            <a:spLocks noChangeArrowheads="1"/>
                          </wps:cNvSpPr>
                          <wps:spPr bwMode="auto">
                            <a:xfrm>
                              <a:off x="2128" y="1402"/>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4" name="Rectangle 890"/>
                          <wps:cNvSpPr>
                            <a:spLocks noChangeArrowheads="1"/>
                          </wps:cNvSpPr>
                          <wps:spPr bwMode="auto">
                            <a:xfrm>
                              <a:off x="2110" y="1410"/>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5" name="Rectangle 891"/>
                          <wps:cNvSpPr>
                            <a:spLocks noChangeArrowheads="1"/>
                          </wps:cNvSpPr>
                          <wps:spPr bwMode="auto">
                            <a:xfrm>
                              <a:off x="2111" y="1411"/>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6" name="Rectangle 892"/>
                          <wps:cNvSpPr>
                            <a:spLocks noChangeArrowheads="1"/>
                          </wps:cNvSpPr>
                          <wps:spPr bwMode="auto">
                            <a:xfrm>
                              <a:off x="2127" y="1411"/>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893"/>
                          <wps:cNvSpPr>
                            <a:spLocks noChangeArrowheads="1"/>
                          </wps:cNvSpPr>
                          <wps:spPr bwMode="auto">
                            <a:xfrm>
                              <a:off x="2128" y="1412"/>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Rectangle 894"/>
                          <wps:cNvSpPr>
                            <a:spLocks noChangeArrowheads="1"/>
                          </wps:cNvSpPr>
                          <wps:spPr bwMode="auto">
                            <a:xfrm>
                              <a:off x="2163" y="1411"/>
                              <a:ext cx="14"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9" name="Rectangle 895"/>
                          <wps:cNvSpPr>
                            <a:spLocks noChangeArrowheads="1"/>
                          </wps:cNvSpPr>
                          <wps:spPr bwMode="auto">
                            <a:xfrm>
                              <a:off x="2164" y="1412"/>
                              <a:ext cx="12"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0" name="Rectangle 896"/>
                          <wps:cNvSpPr>
                            <a:spLocks noChangeArrowheads="1"/>
                          </wps:cNvSpPr>
                          <wps:spPr bwMode="auto">
                            <a:xfrm>
                              <a:off x="2181" y="1411"/>
                              <a:ext cx="14"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1" name="Rectangle 897"/>
                          <wps:cNvSpPr>
                            <a:spLocks noChangeArrowheads="1"/>
                          </wps:cNvSpPr>
                          <wps:spPr bwMode="auto">
                            <a:xfrm>
                              <a:off x="2182" y="1412"/>
                              <a:ext cx="12"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2" name="Rectangle 898"/>
                          <wps:cNvSpPr>
                            <a:spLocks noChangeArrowheads="1"/>
                          </wps:cNvSpPr>
                          <wps:spPr bwMode="auto">
                            <a:xfrm>
                              <a:off x="2110" y="1420"/>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3" name="Rectangle 899"/>
                          <wps:cNvSpPr>
                            <a:spLocks noChangeArrowheads="1"/>
                          </wps:cNvSpPr>
                          <wps:spPr bwMode="auto">
                            <a:xfrm>
                              <a:off x="2111" y="1421"/>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4" name="Rectangle 900"/>
                          <wps:cNvSpPr>
                            <a:spLocks noChangeArrowheads="1"/>
                          </wps:cNvSpPr>
                          <wps:spPr bwMode="auto">
                            <a:xfrm>
                              <a:off x="2128" y="1419"/>
                              <a:ext cx="13" cy="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5" name="Rectangle 901"/>
                          <wps:cNvSpPr>
                            <a:spLocks noChangeArrowheads="1"/>
                          </wps:cNvSpPr>
                          <wps:spPr bwMode="auto">
                            <a:xfrm>
                              <a:off x="2129" y="1420"/>
                              <a:ext cx="11" cy="4"/>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 name="Rectangle 902"/>
                          <wps:cNvSpPr>
                            <a:spLocks noChangeArrowheads="1"/>
                          </wps:cNvSpPr>
                          <wps:spPr bwMode="auto">
                            <a:xfrm>
                              <a:off x="2146" y="1420"/>
                              <a:ext cx="14"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903"/>
                          <wps:cNvSpPr>
                            <a:spLocks noChangeArrowheads="1"/>
                          </wps:cNvSpPr>
                          <wps:spPr bwMode="auto">
                            <a:xfrm>
                              <a:off x="2147" y="1421"/>
                              <a:ext cx="12"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8" name="Rectangle 904"/>
                          <wps:cNvSpPr>
                            <a:spLocks noChangeArrowheads="1"/>
                          </wps:cNvSpPr>
                          <wps:spPr bwMode="auto">
                            <a:xfrm>
                              <a:off x="2164" y="1420"/>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9" name="Rectangle 905"/>
                          <wps:cNvSpPr>
                            <a:spLocks noChangeArrowheads="1"/>
                          </wps:cNvSpPr>
                          <wps:spPr bwMode="auto">
                            <a:xfrm>
                              <a:off x="2165" y="1421"/>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0" name="Rectangle 906"/>
                          <wps:cNvSpPr>
                            <a:spLocks noChangeArrowheads="1"/>
                          </wps:cNvSpPr>
                          <wps:spPr bwMode="auto">
                            <a:xfrm>
                              <a:off x="2182" y="1420"/>
                              <a:ext cx="13" cy="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1" name="Rectangle 907"/>
                          <wps:cNvSpPr>
                            <a:spLocks noChangeArrowheads="1"/>
                          </wps:cNvSpPr>
                          <wps:spPr bwMode="auto">
                            <a:xfrm>
                              <a:off x="2183" y="1421"/>
                              <a:ext cx="11" cy="3"/>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2" name="Rectangle 908"/>
                          <wps:cNvSpPr>
                            <a:spLocks noChangeArrowheads="1"/>
                          </wps:cNvSpPr>
                          <wps:spPr bwMode="auto">
                            <a:xfrm>
                              <a:off x="2021" y="1397"/>
                              <a:ext cx="51" cy="16"/>
                            </a:xfrm>
                            <a:prstGeom prst="rect">
                              <a:avLst/>
                            </a:prstGeom>
                            <a:solidFill>
                              <a:srgbClr val="5A544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3" name="Rectangle 909"/>
                          <wps:cNvSpPr>
                            <a:spLocks noChangeArrowheads="1"/>
                          </wps:cNvSpPr>
                          <wps:spPr bwMode="auto">
                            <a:xfrm>
                              <a:off x="2041" y="1142"/>
                              <a:ext cx="151"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4" name="Rectangle 910"/>
                          <wps:cNvSpPr>
                            <a:spLocks noChangeArrowheads="1"/>
                          </wps:cNvSpPr>
                          <wps:spPr bwMode="auto">
                            <a:xfrm>
                              <a:off x="2042" y="1143"/>
                              <a:ext cx="149" cy="111"/>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5" name="Rectangle 912"/>
                        <wps:cNvSpPr>
                          <a:spLocks noChangeArrowheads="1"/>
                        </wps:cNvSpPr>
                        <wps:spPr bwMode="auto">
                          <a:xfrm>
                            <a:off x="1146606" y="1253490"/>
                            <a:ext cx="414020"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pPr>
                                <w:rPr>
                                  <w:lang w:val="ru-RU"/>
                                </w:rPr>
                              </w:pPr>
                              <w:r>
                                <w:rPr>
                                  <w:rFonts w:ascii="Arial" w:hAnsi="Arial" w:cs="Arial"/>
                                  <w:b/>
                                  <w:bCs/>
                                  <w:color w:val="000000"/>
                                  <w:sz w:val="16"/>
                                  <w:szCs w:val="16"/>
                                  <w:lang w:val="ru-RU"/>
                                </w:rPr>
                                <w:t>ПК Факс</w:t>
                              </w:r>
                            </w:p>
                          </w:txbxContent>
                        </wps:txbx>
                        <wps:bodyPr rot="0" vert="horz" wrap="none" lIns="0" tIns="0" rIns="0" bIns="0" anchor="t" anchorCtr="0">
                          <a:spAutoFit/>
                        </wps:bodyPr>
                      </wps:wsp>
                      <wps:wsp>
                        <wps:cNvPr id="1676" name="Rectangle 913"/>
                        <wps:cNvSpPr>
                          <a:spLocks noChangeArrowheads="1"/>
                        </wps:cNvSpPr>
                        <wps:spPr bwMode="auto">
                          <a:xfrm>
                            <a:off x="1219835" y="2357120"/>
                            <a:ext cx="29908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23A2C">
                              <w:r>
                                <w:rPr>
                                  <w:rFonts w:ascii="Arial" w:hAnsi="Arial" w:cs="Arial"/>
                                  <w:b/>
                                  <w:bCs/>
                                  <w:color w:val="000000"/>
                                  <w:sz w:val="16"/>
                                  <w:szCs w:val="16"/>
                                  <w:lang w:val="ru-RU"/>
                                </w:rPr>
                                <w:t>ПК ТВ</w:t>
                              </w:r>
                            </w:p>
                          </w:txbxContent>
                        </wps:txbx>
                        <wps:bodyPr rot="0" vert="horz" wrap="none" lIns="0" tIns="0" rIns="0" bIns="0" anchor="t" anchorCtr="0">
                          <a:spAutoFit/>
                        </wps:bodyPr>
                      </wps:wsp>
                      <wps:wsp>
                        <wps:cNvPr id="1677" name="Rectangle 914"/>
                        <wps:cNvSpPr>
                          <a:spLocks noChangeArrowheads="1"/>
                        </wps:cNvSpPr>
                        <wps:spPr bwMode="auto">
                          <a:xfrm>
                            <a:off x="1268095" y="1645920"/>
                            <a:ext cx="240030" cy="215265"/>
                          </a:xfrm>
                          <a:prstGeom prst="rect">
                            <a:avLst/>
                          </a:prstGeom>
                          <a:solidFill>
                            <a:srgbClr val="7F5F3F"/>
                          </a:solidFill>
                          <a:ln w="635">
                            <a:solidFill>
                              <a:srgbClr val="000000"/>
                            </a:solidFill>
                            <a:prstDash val="solid"/>
                            <a:miter lim="800000"/>
                            <a:headEnd/>
                            <a:tailEnd/>
                          </a:ln>
                        </wps:spPr>
                        <wps:bodyPr rot="0" vert="horz" wrap="square" lIns="91440" tIns="45720" rIns="91440" bIns="45720" anchor="t" anchorCtr="0" upright="1">
                          <a:noAutofit/>
                        </wps:bodyPr>
                      </wps:wsp>
                      <wps:wsp>
                        <wps:cNvPr id="1678" name="Rectangle 915"/>
                        <wps:cNvSpPr>
                          <a:spLocks noChangeArrowheads="1"/>
                        </wps:cNvSpPr>
                        <wps:spPr bwMode="auto">
                          <a:xfrm>
                            <a:off x="1268095" y="1670685"/>
                            <a:ext cx="240030" cy="190500"/>
                          </a:xfrm>
                          <a:prstGeom prst="rect">
                            <a:avLst/>
                          </a:prstGeom>
                          <a:solidFill>
                            <a:srgbClr val="7F5F3F"/>
                          </a:solidFill>
                          <a:ln w="635">
                            <a:solidFill>
                              <a:srgbClr val="000000"/>
                            </a:solidFill>
                            <a:prstDash val="solid"/>
                            <a:miter lim="800000"/>
                            <a:headEnd/>
                            <a:tailEnd/>
                          </a:ln>
                        </wps:spPr>
                        <wps:bodyPr rot="0" vert="horz" wrap="square" lIns="91440" tIns="45720" rIns="91440" bIns="45720" anchor="t" anchorCtr="0" upright="1">
                          <a:noAutofit/>
                        </wps:bodyPr>
                      </wps:wsp>
                      <wps:wsp>
                        <wps:cNvPr id="1679" name="Freeform 916"/>
                        <wps:cNvSpPr>
                          <a:spLocks/>
                        </wps:cNvSpPr>
                        <wps:spPr bwMode="auto">
                          <a:xfrm>
                            <a:off x="1268095" y="1626870"/>
                            <a:ext cx="240030" cy="19050"/>
                          </a:xfrm>
                          <a:custGeom>
                            <a:avLst/>
                            <a:gdLst>
                              <a:gd name="T0" fmla="*/ 0 w 378"/>
                              <a:gd name="T1" fmla="*/ 30 h 30"/>
                              <a:gd name="T2" fmla="*/ 378 w 378"/>
                              <a:gd name="T3" fmla="*/ 30 h 30"/>
                              <a:gd name="T4" fmla="*/ 358 w 378"/>
                              <a:gd name="T5" fmla="*/ 0 h 30"/>
                              <a:gd name="T6" fmla="*/ 20 w 378"/>
                              <a:gd name="T7" fmla="*/ 0 h 30"/>
                              <a:gd name="T8" fmla="*/ 0 w 378"/>
                              <a:gd name="T9" fmla="*/ 30 h 30"/>
                            </a:gdLst>
                            <a:ahLst/>
                            <a:cxnLst>
                              <a:cxn ang="0">
                                <a:pos x="T0" y="T1"/>
                              </a:cxn>
                              <a:cxn ang="0">
                                <a:pos x="T2" y="T3"/>
                              </a:cxn>
                              <a:cxn ang="0">
                                <a:pos x="T4" y="T5"/>
                              </a:cxn>
                              <a:cxn ang="0">
                                <a:pos x="T6" y="T7"/>
                              </a:cxn>
                              <a:cxn ang="0">
                                <a:pos x="T8" y="T9"/>
                              </a:cxn>
                            </a:cxnLst>
                            <a:rect l="0" t="0" r="r" b="b"/>
                            <a:pathLst>
                              <a:path w="378" h="30">
                                <a:moveTo>
                                  <a:pt x="0" y="30"/>
                                </a:moveTo>
                                <a:lnTo>
                                  <a:pt x="378" y="30"/>
                                </a:lnTo>
                                <a:lnTo>
                                  <a:pt x="358" y="0"/>
                                </a:lnTo>
                                <a:lnTo>
                                  <a:pt x="20" y="0"/>
                                </a:lnTo>
                                <a:lnTo>
                                  <a:pt x="0" y="30"/>
                                </a:lnTo>
                                <a:close/>
                              </a:path>
                            </a:pathLst>
                          </a:custGeom>
                          <a:solidFill>
                            <a:srgbClr val="9F3F00"/>
                          </a:solidFill>
                          <a:ln w="635">
                            <a:solidFill>
                              <a:srgbClr val="000000"/>
                            </a:solidFill>
                            <a:prstDash val="solid"/>
                            <a:round/>
                            <a:headEnd/>
                            <a:tailEnd/>
                          </a:ln>
                        </wps:spPr>
                        <wps:bodyPr rot="0" vert="horz" wrap="square" lIns="91440" tIns="45720" rIns="91440" bIns="45720" anchor="t" anchorCtr="0" upright="1">
                          <a:noAutofit/>
                        </wps:bodyPr>
                      </wps:wsp>
                      <wps:wsp>
                        <wps:cNvPr id="1680" name="Rectangle 917"/>
                        <wps:cNvSpPr>
                          <a:spLocks noChangeArrowheads="1"/>
                        </wps:cNvSpPr>
                        <wps:spPr bwMode="auto">
                          <a:xfrm>
                            <a:off x="1272540" y="1651000"/>
                            <a:ext cx="226060" cy="9525"/>
                          </a:xfrm>
                          <a:prstGeom prst="rect">
                            <a:avLst/>
                          </a:prstGeom>
                          <a:solidFill>
                            <a:srgbClr val="9F9F9F"/>
                          </a:solidFill>
                          <a:ln w="635">
                            <a:solidFill>
                              <a:srgbClr val="000000"/>
                            </a:solidFill>
                            <a:prstDash val="solid"/>
                            <a:miter lim="800000"/>
                            <a:headEnd/>
                            <a:tailEnd/>
                          </a:ln>
                        </wps:spPr>
                        <wps:bodyPr rot="0" vert="horz" wrap="square" lIns="91440" tIns="45720" rIns="91440" bIns="45720" anchor="t" anchorCtr="0" upright="1">
                          <a:noAutofit/>
                        </wps:bodyPr>
                      </wps:wsp>
                      <wps:wsp>
                        <wps:cNvPr id="1681" name="Freeform 918"/>
                        <wps:cNvSpPr>
                          <a:spLocks/>
                        </wps:cNvSpPr>
                        <wps:spPr bwMode="auto">
                          <a:xfrm>
                            <a:off x="1273175" y="1651635"/>
                            <a:ext cx="229870" cy="13335"/>
                          </a:xfrm>
                          <a:custGeom>
                            <a:avLst/>
                            <a:gdLst>
                              <a:gd name="T0" fmla="*/ 0 w 362"/>
                              <a:gd name="T1" fmla="*/ 21 h 21"/>
                              <a:gd name="T2" fmla="*/ 0 w 362"/>
                              <a:gd name="T3" fmla="*/ 0 h 21"/>
                              <a:gd name="T4" fmla="*/ 362 w 362"/>
                              <a:gd name="T5" fmla="*/ 0 h 21"/>
                            </a:gdLst>
                            <a:ahLst/>
                            <a:cxnLst>
                              <a:cxn ang="0">
                                <a:pos x="T0" y="T1"/>
                              </a:cxn>
                              <a:cxn ang="0">
                                <a:pos x="T2" y="T3"/>
                              </a:cxn>
                              <a:cxn ang="0">
                                <a:pos x="T4" y="T5"/>
                              </a:cxn>
                            </a:cxnLst>
                            <a:rect l="0" t="0" r="r" b="b"/>
                            <a:pathLst>
                              <a:path w="362" h="21">
                                <a:moveTo>
                                  <a:pt x="0" y="21"/>
                                </a:moveTo>
                                <a:lnTo>
                                  <a:pt x="0" y="0"/>
                                </a:lnTo>
                                <a:lnTo>
                                  <a:pt x="362" y="0"/>
                                </a:lnTo>
                              </a:path>
                            </a:pathLst>
                          </a:custGeom>
                          <a:noFill/>
                          <a:ln w="635">
                            <a:solidFill>
                              <a:srgbClr val="C0C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Rectangle 919"/>
                        <wps:cNvSpPr>
                          <a:spLocks noChangeArrowheads="1"/>
                        </wps:cNvSpPr>
                        <wps:spPr bwMode="auto">
                          <a:xfrm>
                            <a:off x="1275080" y="1654175"/>
                            <a:ext cx="116205" cy="3810"/>
                          </a:xfrm>
                          <a:prstGeom prst="rect">
                            <a:avLst/>
                          </a:prstGeom>
                          <a:solidFill>
                            <a:srgbClr val="9F9F9F"/>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3" name="Rectangle 920"/>
                        <wps:cNvSpPr>
                          <a:spLocks noChangeArrowheads="1"/>
                        </wps:cNvSpPr>
                        <wps:spPr bwMode="auto">
                          <a:xfrm>
                            <a:off x="1401445" y="1654175"/>
                            <a:ext cx="96520" cy="8255"/>
                          </a:xfrm>
                          <a:prstGeom prst="rect">
                            <a:avLst/>
                          </a:prstGeom>
                          <a:solidFill>
                            <a:srgbClr val="00000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4" name="Rectangle 921"/>
                        <wps:cNvSpPr>
                          <a:spLocks noChangeArrowheads="1"/>
                        </wps:cNvSpPr>
                        <wps:spPr bwMode="auto">
                          <a:xfrm>
                            <a:off x="1404620" y="1655445"/>
                            <a:ext cx="1905" cy="5715"/>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5" name="Rectangle 922"/>
                        <wps:cNvSpPr>
                          <a:spLocks noChangeArrowheads="1"/>
                        </wps:cNvSpPr>
                        <wps:spPr bwMode="auto">
                          <a:xfrm>
                            <a:off x="1410335" y="1655445"/>
                            <a:ext cx="1270" cy="5715"/>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6" name="Rectangle 923"/>
                        <wps:cNvSpPr>
                          <a:spLocks noChangeArrowheads="1"/>
                        </wps:cNvSpPr>
                        <wps:spPr bwMode="auto">
                          <a:xfrm>
                            <a:off x="1415415" y="1655445"/>
                            <a:ext cx="1270" cy="5715"/>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7" name="Rectangle 924"/>
                        <wps:cNvSpPr>
                          <a:spLocks noChangeArrowheads="1"/>
                        </wps:cNvSpPr>
                        <wps:spPr bwMode="auto">
                          <a:xfrm>
                            <a:off x="1420495" y="1655445"/>
                            <a:ext cx="1905" cy="5715"/>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8" name="Rectangle 925"/>
                        <wps:cNvSpPr>
                          <a:spLocks noChangeArrowheads="1"/>
                        </wps:cNvSpPr>
                        <wps:spPr bwMode="auto">
                          <a:xfrm>
                            <a:off x="1426210" y="1655445"/>
                            <a:ext cx="1270" cy="5715"/>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89" name="Rectangle 926"/>
                        <wps:cNvSpPr>
                          <a:spLocks noChangeArrowheads="1"/>
                        </wps:cNvSpPr>
                        <wps:spPr bwMode="auto">
                          <a:xfrm>
                            <a:off x="1440815" y="1655445"/>
                            <a:ext cx="3810" cy="1270"/>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90" name="Freeform 927"/>
                        <wps:cNvSpPr>
                          <a:spLocks/>
                        </wps:cNvSpPr>
                        <wps:spPr bwMode="auto">
                          <a:xfrm>
                            <a:off x="1443355" y="1656715"/>
                            <a:ext cx="3810" cy="3175"/>
                          </a:xfrm>
                          <a:custGeom>
                            <a:avLst/>
                            <a:gdLst>
                              <a:gd name="T0" fmla="*/ 0 w 6"/>
                              <a:gd name="T1" fmla="*/ 0 h 5"/>
                              <a:gd name="T2" fmla="*/ 6 w 6"/>
                              <a:gd name="T3" fmla="*/ 2 h 5"/>
                              <a:gd name="T4" fmla="*/ 0 w 6"/>
                              <a:gd name="T5" fmla="*/ 5 h 5"/>
                              <a:gd name="T6" fmla="*/ 0 w 6"/>
                              <a:gd name="T7" fmla="*/ 0 h 5"/>
                            </a:gdLst>
                            <a:ahLst/>
                            <a:cxnLst>
                              <a:cxn ang="0">
                                <a:pos x="T0" y="T1"/>
                              </a:cxn>
                              <a:cxn ang="0">
                                <a:pos x="T2" y="T3"/>
                              </a:cxn>
                              <a:cxn ang="0">
                                <a:pos x="T4" y="T5"/>
                              </a:cxn>
                              <a:cxn ang="0">
                                <a:pos x="T6" y="T7"/>
                              </a:cxn>
                            </a:cxnLst>
                            <a:rect l="0" t="0" r="r" b="b"/>
                            <a:pathLst>
                              <a:path w="6" h="5">
                                <a:moveTo>
                                  <a:pt x="0" y="0"/>
                                </a:moveTo>
                                <a:lnTo>
                                  <a:pt x="6" y="2"/>
                                </a:lnTo>
                                <a:lnTo>
                                  <a:pt x="0" y="5"/>
                                </a:lnTo>
                                <a:lnTo>
                                  <a:pt x="0" y="0"/>
                                </a:lnTo>
                                <a:close/>
                              </a:path>
                            </a:pathLst>
                          </a:custGeom>
                          <a:solidFill>
                            <a:srgbClr val="9F9F9F"/>
                          </a:solidFill>
                          <a:ln w="635">
                            <a:solidFill>
                              <a:srgbClr val="5F5F5F"/>
                            </a:solidFill>
                            <a:prstDash val="solid"/>
                            <a:round/>
                            <a:headEnd/>
                            <a:tailEnd/>
                          </a:ln>
                        </wps:spPr>
                        <wps:bodyPr rot="0" vert="horz" wrap="square" lIns="91440" tIns="45720" rIns="91440" bIns="45720" anchor="t" anchorCtr="0" upright="1">
                          <a:noAutofit/>
                        </wps:bodyPr>
                      </wps:wsp>
                      <wps:wsp>
                        <wps:cNvPr id="1691" name="Rectangle 928"/>
                        <wps:cNvSpPr>
                          <a:spLocks noChangeArrowheads="1"/>
                        </wps:cNvSpPr>
                        <wps:spPr bwMode="auto">
                          <a:xfrm>
                            <a:off x="1431925" y="1655445"/>
                            <a:ext cx="8255" cy="5080"/>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92" name="Freeform 929"/>
                        <wps:cNvSpPr>
                          <a:spLocks/>
                        </wps:cNvSpPr>
                        <wps:spPr bwMode="auto">
                          <a:xfrm>
                            <a:off x="1434465" y="1656715"/>
                            <a:ext cx="3175" cy="3175"/>
                          </a:xfrm>
                          <a:custGeom>
                            <a:avLst/>
                            <a:gdLst>
                              <a:gd name="T0" fmla="*/ 5 w 5"/>
                              <a:gd name="T1" fmla="*/ 0 h 5"/>
                              <a:gd name="T2" fmla="*/ 0 w 5"/>
                              <a:gd name="T3" fmla="*/ 2 h 5"/>
                              <a:gd name="T4" fmla="*/ 5 w 5"/>
                              <a:gd name="T5" fmla="*/ 5 h 5"/>
                              <a:gd name="T6" fmla="*/ 5 w 5"/>
                              <a:gd name="T7" fmla="*/ 0 h 5"/>
                            </a:gdLst>
                            <a:ahLst/>
                            <a:cxnLst>
                              <a:cxn ang="0">
                                <a:pos x="T0" y="T1"/>
                              </a:cxn>
                              <a:cxn ang="0">
                                <a:pos x="T2" y="T3"/>
                              </a:cxn>
                              <a:cxn ang="0">
                                <a:pos x="T4" y="T5"/>
                              </a:cxn>
                              <a:cxn ang="0">
                                <a:pos x="T6" y="T7"/>
                              </a:cxn>
                            </a:cxnLst>
                            <a:rect l="0" t="0" r="r" b="b"/>
                            <a:pathLst>
                              <a:path w="5" h="5">
                                <a:moveTo>
                                  <a:pt x="5" y="0"/>
                                </a:moveTo>
                                <a:lnTo>
                                  <a:pt x="0" y="2"/>
                                </a:lnTo>
                                <a:lnTo>
                                  <a:pt x="5" y="5"/>
                                </a:lnTo>
                                <a:lnTo>
                                  <a:pt x="5" y="0"/>
                                </a:lnTo>
                                <a:close/>
                              </a:path>
                            </a:pathLst>
                          </a:custGeom>
                          <a:solidFill>
                            <a:srgbClr val="9F9F9F"/>
                          </a:solidFill>
                          <a:ln w="635">
                            <a:solidFill>
                              <a:srgbClr val="5F5F5F"/>
                            </a:solidFill>
                            <a:prstDash val="solid"/>
                            <a:round/>
                            <a:headEnd/>
                            <a:tailEnd/>
                          </a:ln>
                        </wps:spPr>
                        <wps:bodyPr rot="0" vert="horz" wrap="square" lIns="91440" tIns="45720" rIns="91440" bIns="45720" anchor="t" anchorCtr="0" upright="1">
                          <a:noAutofit/>
                        </wps:bodyPr>
                      </wps:wsp>
                      <wps:wsp>
                        <wps:cNvPr id="1693" name="Rectangle 930"/>
                        <wps:cNvSpPr>
                          <a:spLocks noChangeArrowheads="1"/>
                        </wps:cNvSpPr>
                        <wps:spPr bwMode="auto">
                          <a:xfrm>
                            <a:off x="1461770" y="1655445"/>
                            <a:ext cx="3810" cy="1270"/>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94" name="Freeform 931"/>
                        <wps:cNvSpPr>
                          <a:spLocks/>
                        </wps:cNvSpPr>
                        <wps:spPr bwMode="auto">
                          <a:xfrm>
                            <a:off x="1464945" y="1656715"/>
                            <a:ext cx="3175" cy="3175"/>
                          </a:xfrm>
                          <a:custGeom>
                            <a:avLst/>
                            <a:gdLst>
                              <a:gd name="T0" fmla="*/ 0 w 5"/>
                              <a:gd name="T1" fmla="*/ 0 h 5"/>
                              <a:gd name="T2" fmla="*/ 5 w 5"/>
                              <a:gd name="T3" fmla="*/ 2 h 5"/>
                              <a:gd name="T4" fmla="*/ 0 w 5"/>
                              <a:gd name="T5" fmla="*/ 5 h 5"/>
                              <a:gd name="T6" fmla="*/ 0 w 5"/>
                              <a:gd name="T7" fmla="*/ 0 h 5"/>
                            </a:gdLst>
                            <a:ahLst/>
                            <a:cxnLst>
                              <a:cxn ang="0">
                                <a:pos x="T0" y="T1"/>
                              </a:cxn>
                              <a:cxn ang="0">
                                <a:pos x="T2" y="T3"/>
                              </a:cxn>
                              <a:cxn ang="0">
                                <a:pos x="T4" y="T5"/>
                              </a:cxn>
                              <a:cxn ang="0">
                                <a:pos x="T6" y="T7"/>
                              </a:cxn>
                            </a:cxnLst>
                            <a:rect l="0" t="0" r="r" b="b"/>
                            <a:pathLst>
                              <a:path w="5" h="5">
                                <a:moveTo>
                                  <a:pt x="0" y="0"/>
                                </a:moveTo>
                                <a:lnTo>
                                  <a:pt x="5" y="2"/>
                                </a:lnTo>
                                <a:lnTo>
                                  <a:pt x="0" y="5"/>
                                </a:lnTo>
                                <a:lnTo>
                                  <a:pt x="0" y="0"/>
                                </a:lnTo>
                                <a:close/>
                              </a:path>
                            </a:pathLst>
                          </a:custGeom>
                          <a:solidFill>
                            <a:srgbClr val="9F9F9F"/>
                          </a:solidFill>
                          <a:ln w="635">
                            <a:solidFill>
                              <a:srgbClr val="5F5F5F"/>
                            </a:solidFill>
                            <a:prstDash val="solid"/>
                            <a:round/>
                            <a:headEnd/>
                            <a:tailEnd/>
                          </a:ln>
                        </wps:spPr>
                        <wps:bodyPr rot="0" vert="horz" wrap="square" lIns="91440" tIns="45720" rIns="91440" bIns="45720" anchor="t" anchorCtr="0" upright="1">
                          <a:noAutofit/>
                        </wps:bodyPr>
                      </wps:wsp>
                      <wps:wsp>
                        <wps:cNvPr id="1695" name="Rectangle 932"/>
                        <wps:cNvSpPr>
                          <a:spLocks noChangeArrowheads="1"/>
                        </wps:cNvSpPr>
                        <wps:spPr bwMode="auto">
                          <a:xfrm>
                            <a:off x="1453515" y="1655445"/>
                            <a:ext cx="8255" cy="5080"/>
                          </a:xfrm>
                          <a:prstGeom prst="rect">
                            <a:avLst/>
                          </a:prstGeom>
                          <a:solidFill>
                            <a:srgbClr val="808080"/>
                          </a:solidFill>
                          <a:ln w="635">
                            <a:solidFill>
                              <a:srgbClr val="5F5F5F"/>
                            </a:solidFill>
                            <a:prstDash val="solid"/>
                            <a:miter lim="800000"/>
                            <a:headEnd/>
                            <a:tailEnd/>
                          </a:ln>
                        </wps:spPr>
                        <wps:bodyPr rot="0" vert="horz" wrap="square" lIns="91440" tIns="45720" rIns="91440" bIns="45720" anchor="t" anchorCtr="0" upright="1">
                          <a:noAutofit/>
                        </wps:bodyPr>
                      </wps:wsp>
                      <wps:wsp>
                        <wps:cNvPr id="1696" name="Freeform 933"/>
                        <wps:cNvSpPr>
                          <a:spLocks/>
                        </wps:cNvSpPr>
                        <wps:spPr bwMode="auto">
                          <a:xfrm>
                            <a:off x="1456055" y="1656715"/>
                            <a:ext cx="3175" cy="3175"/>
                          </a:xfrm>
                          <a:custGeom>
                            <a:avLst/>
                            <a:gdLst>
                              <a:gd name="T0" fmla="*/ 5 w 5"/>
                              <a:gd name="T1" fmla="*/ 0 h 5"/>
                              <a:gd name="T2" fmla="*/ 0 w 5"/>
                              <a:gd name="T3" fmla="*/ 2 h 5"/>
                              <a:gd name="T4" fmla="*/ 5 w 5"/>
                              <a:gd name="T5" fmla="*/ 5 h 5"/>
                              <a:gd name="T6" fmla="*/ 5 w 5"/>
                              <a:gd name="T7" fmla="*/ 0 h 5"/>
                            </a:gdLst>
                            <a:ahLst/>
                            <a:cxnLst>
                              <a:cxn ang="0">
                                <a:pos x="T0" y="T1"/>
                              </a:cxn>
                              <a:cxn ang="0">
                                <a:pos x="T2" y="T3"/>
                              </a:cxn>
                              <a:cxn ang="0">
                                <a:pos x="T4" y="T5"/>
                              </a:cxn>
                              <a:cxn ang="0">
                                <a:pos x="T6" y="T7"/>
                              </a:cxn>
                            </a:cxnLst>
                            <a:rect l="0" t="0" r="r" b="b"/>
                            <a:pathLst>
                              <a:path w="5" h="5">
                                <a:moveTo>
                                  <a:pt x="5" y="0"/>
                                </a:moveTo>
                                <a:lnTo>
                                  <a:pt x="0" y="2"/>
                                </a:lnTo>
                                <a:lnTo>
                                  <a:pt x="5" y="5"/>
                                </a:lnTo>
                                <a:lnTo>
                                  <a:pt x="5" y="0"/>
                                </a:lnTo>
                                <a:close/>
                              </a:path>
                            </a:pathLst>
                          </a:custGeom>
                          <a:solidFill>
                            <a:srgbClr val="9F9F9F"/>
                          </a:solidFill>
                          <a:ln w="635">
                            <a:solidFill>
                              <a:srgbClr val="5F5F5F"/>
                            </a:solidFill>
                            <a:prstDash val="solid"/>
                            <a:round/>
                            <a:headEnd/>
                            <a:tailEnd/>
                          </a:ln>
                        </wps:spPr>
                        <wps:bodyPr rot="0" vert="horz" wrap="square" lIns="91440" tIns="45720" rIns="91440" bIns="45720" anchor="t" anchorCtr="0" upright="1">
                          <a:noAutofit/>
                        </wps:bodyPr>
                      </wps:wsp>
                      <wps:wsp>
                        <wps:cNvPr id="1697" name="Freeform 934"/>
                        <wps:cNvSpPr>
                          <a:spLocks/>
                        </wps:cNvSpPr>
                        <wps:spPr bwMode="auto">
                          <a:xfrm>
                            <a:off x="1482090" y="1655445"/>
                            <a:ext cx="3175" cy="635"/>
                          </a:xfrm>
                          <a:custGeom>
                            <a:avLst/>
                            <a:gdLst>
                              <a:gd name="T0" fmla="*/ 0 w 5"/>
                              <a:gd name="T1" fmla="*/ 0 h 1"/>
                              <a:gd name="T2" fmla="*/ 1 w 5"/>
                              <a:gd name="T3" fmla="*/ 1 h 1"/>
                              <a:gd name="T4" fmla="*/ 4 w 5"/>
                              <a:gd name="T5" fmla="*/ 1 h 1"/>
                              <a:gd name="T6" fmla="*/ 5 w 5"/>
                              <a:gd name="T7" fmla="*/ 0 h 1"/>
                              <a:gd name="T8" fmla="*/ 0 w 5"/>
                              <a:gd name="T9" fmla="*/ 0 h 1"/>
                            </a:gdLst>
                            <a:ahLst/>
                            <a:cxnLst>
                              <a:cxn ang="0">
                                <a:pos x="T0" y="T1"/>
                              </a:cxn>
                              <a:cxn ang="0">
                                <a:pos x="T2" y="T3"/>
                              </a:cxn>
                              <a:cxn ang="0">
                                <a:pos x="T4" y="T5"/>
                              </a:cxn>
                              <a:cxn ang="0">
                                <a:pos x="T6" y="T7"/>
                              </a:cxn>
                              <a:cxn ang="0">
                                <a:pos x="T8" y="T9"/>
                              </a:cxn>
                            </a:cxnLst>
                            <a:rect l="0" t="0" r="r" b="b"/>
                            <a:pathLst>
                              <a:path w="5" h="1">
                                <a:moveTo>
                                  <a:pt x="0" y="0"/>
                                </a:moveTo>
                                <a:lnTo>
                                  <a:pt x="1" y="1"/>
                                </a:lnTo>
                                <a:lnTo>
                                  <a:pt x="4" y="1"/>
                                </a:lnTo>
                                <a:lnTo>
                                  <a:pt x="5"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 name="Freeform 935"/>
                        <wps:cNvSpPr>
                          <a:spLocks/>
                        </wps:cNvSpPr>
                        <wps:spPr bwMode="auto">
                          <a:xfrm>
                            <a:off x="1480820" y="1660525"/>
                            <a:ext cx="3175" cy="635"/>
                          </a:xfrm>
                          <a:custGeom>
                            <a:avLst/>
                            <a:gdLst>
                              <a:gd name="T0" fmla="*/ 0 w 5"/>
                              <a:gd name="T1" fmla="*/ 1 h 1"/>
                              <a:gd name="T2" fmla="*/ 1 w 5"/>
                              <a:gd name="T3" fmla="*/ 0 h 1"/>
                              <a:gd name="T4" fmla="*/ 4 w 5"/>
                              <a:gd name="T5" fmla="*/ 0 h 1"/>
                              <a:gd name="T6" fmla="*/ 5 w 5"/>
                              <a:gd name="T7" fmla="*/ 1 h 1"/>
                              <a:gd name="T8" fmla="*/ 0 w 5"/>
                              <a:gd name="T9" fmla="*/ 1 h 1"/>
                            </a:gdLst>
                            <a:ahLst/>
                            <a:cxnLst>
                              <a:cxn ang="0">
                                <a:pos x="T0" y="T1"/>
                              </a:cxn>
                              <a:cxn ang="0">
                                <a:pos x="T2" y="T3"/>
                              </a:cxn>
                              <a:cxn ang="0">
                                <a:pos x="T4" y="T5"/>
                              </a:cxn>
                              <a:cxn ang="0">
                                <a:pos x="T6" y="T7"/>
                              </a:cxn>
                              <a:cxn ang="0">
                                <a:pos x="T8" y="T9"/>
                              </a:cxn>
                            </a:cxnLst>
                            <a:rect l="0" t="0" r="r" b="b"/>
                            <a:pathLst>
                              <a:path w="5" h="1">
                                <a:moveTo>
                                  <a:pt x="0" y="1"/>
                                </a:moveTo>
                                <a:lnTo>
                                  <a:pt x="1" y="0"/>
                                </a:lnTo>
                                <a:lnTo>
                                  <a:pt x="4" y="0"/>
                                </a:lnTo>
                                <a:lnTo>
                                  <a:pt x="5" y="1"/>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9" name="Freeform 936"/>
                        <wps:cNvSpPr>
                          <a:spLocks/>
                        </wps:cNvSpPr>
                        <wps:spPr bwMode="auto">
                          <a:xfrm>
                            <a:off x="1481455" y="1655445"/>
                            <a:ext cx="1270" cy="2540"/>
                          </a:xfrm>
                          <a:custGeom>
                            <a:avLst/>
                            <a:gdLst>
                              <a:gd name="T0" fmla="*/ 1 w 2"/>
                              <a:gd name="T1" fmla="*/ 0 h 4"/>
                              <a:gd name="T2" fmla="*/ 2 w 2"/>
                              <a:gd name="T3" fmla="*/ 1 h 4"/>
                              <a:gd name="T4" fmla="*/ 1 w 2"/>
                              <a:gd name="T5" fmla="*/ 3 h 4"/>
                              <a:gd name="T6" fmla="*/ 0 w 2"/>
                              <a:gd name="T7" fmla="*/ 4 h 4"/>
                              <a:gd name="T8" fmla="*/ 1 w 2"/>
                              <a:gd name="T9" fmla="*/ 0 h 4"/>
                            </a:gdLst>
                            <a:ahLst/>
                            <a:cxnLst>
                              <a:cxn ang="0">
                                <a:pos x="T0" y="T1"/>
                              </a:cxn>
                              <a:cxn ang="0">
                                <a:pos x="T2" y="T3"/>
                              </a:cxn>
                              <a:cxn ang="0">
                                <a:pos x="T4" y="T5"/>
                              </a:cxn>
                              <a:cxn ang="0">
                                <a:pos x="T6" y="T7"/>
                              </a:cxn>
                              <a:cxn ang="0">
                                <a:pos x="T8" y="T9"/>
                              </a:cxn>
                            </a:cxnLst>
                            <a:rect l="0" t="0" r="r" b="b"/>
                            <a:pathLst>
                              <a:path w="2" h="4">
                                <a:moveTo>
                                  <a:pt x="1" y="0"/>
                                </a:moveTo>
                                <a:lnTo>
                                  <a:pt x="2" y="1"/>
                                </a:lnTo>
                                <a:lnTo>
                                  <a:pt x="1" y="3"/>
                                </a:lnTo>
                                <a:lnTo>
                                  <a:pt x="0" y="4"/>
                                </a:lnTo>
                                <a:lnTo>
                                  <a:pt x="1"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0" name="Freeform 937"/>
                        <wps:cNvSpPr>
                          <a:spLocks/>
                        </wps:cNvSpPr>
                        <wps:spPr bwMode="auto">
                          <a:xfrm>
                            <a:off x="1480820" y="1657985"/>
                            <a:ext cx="1270" cy="3175"/>
                          </a:xfrm>
                          <a:custGeom>
                            <a:avLst/>
                            <a:gdLst>
                              <a:gd name="T0" fmla="*/ 0 w 2"/>
                              <a:gd name="T1" fmla="*/ 5 h 5"/>
                              <a:gd name="T2" fmla="*/ 1 w 2"/>
                              <a:gd name="T3" fmla="*/ 4 h 5"/>
                              <a:gd name="T4" fmla="*/ 2 w 2"/>
                              <a:gd name="T5" fmla="*/ 1 h 5"/>
                              <a:gd name="T6" fmla="*/ 1 w 2"/>
                              <a:gd name="T7" fmla="*/ 0 h 5"/>
                              <a:gd name="T8" fmla="*/ 0 w 2"/>
                              <a:gd name="T9" fmla="*/ 5 h 5"/>
                            </a:gdLst>
                            <a:ahLst/>
                            <a:cxnLst>
                              <a:cxn ang="0">
                                <a:pos x="T0" y="T1"/>
                              </a:cxn>
                              <a:cxn ang="0">
                                <a:pos x="T2" y="T3"/>
                              </a:cxn>
                              <a:cxn ang="0">
                                <a:pos x="T4" y="T5"/>
                              </a:cxn>
                              <a:cxn ang="0">
                                <a:pos x="T6" y="T7"/>
                              </a:cxn>
                              <a:cxn ang="0">
                                <a:pos x="T8" y="T9"/>
                              </a:cxn>
                            </a:cxnLst>
                            <a:rect l="0" t="0" r="r" b="b"/>
                            <a:pathLst>
                              <a:path w="2" h="5">
                                <a:moveTo>
                                  <a:pt x="0" y="5"/>
                                </a:moveTo>
                                <a:lnTo>
                                  <a:pt x="1" y="4"/>
                                </a:lnTo>
                                <a:lnTo>
                                  <a:pt x="2" y="1"/>
                                </a:lnTo>
                                <a:lnTo>
                                  <a:pt x="1" y="0"/>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1" name="Freeform 938"/>
                        <wps:cNvSpPr>
                          <a:spLocks/>
                        </wps:cNvSpPr>
                        <wps:spPr bwMode="auto">
                          <a:xfrm>
                            <a:off x="1483995" y="1657985"/>
                            <a:ext cx="635" cy="3175"/>
                          </a:xfrm>
                          <a:custGeom>
                            <a:avLst/>
                            <a:gdLst>
                              <a:gd name="T0" fmla="*/ 0 w 1"/>
                              <a:gd name="T1" fmla="*/ 4 h 5"/>
                              <a:gd name="T2" fmla="*/ 0 w 1"/>
                              <a:gd name="T3" fmla="*/ 5 h 5"/>
                              <a:gd name="T4" fmla="*/ 1 w 1"/>
                              <a:gd name="T5" fmla="*/ 0 h 5"/>
                              <a:gd name="T6" fmla="*/ 0 w 1"/>
                              <a:gd name="T7" fmla="*/ 1 h 5"/>
                              <a:gd name="T8" fmla="*/ 0 w 1"/>
                              <a:gd name="T9" fmla="*/ 4 h 5"/>
                            </a:gdLst>
                            <a:ahLst/>
                            <a:cxnLst>
                              <a:cxn ang="0">
                                <a:pos x="T0" y="T1"/>
                              </a:cxn>
                              <a:cxn ang="0">
                                <a:pos x="T2" y="T3"/>
                              </a:cxn>
                              <a:cxn ang="0">
                                <a:pos x="T4" y="T5"/>
                              </a:cxn>
                              <a:cxn ang="0">
                                <a:pos x="T6" y="T7"/>
                              </a:cxn>
                              <a:cxn ang="0">
                                <a:pos x="T8" y="T9"/>
                              </a:cxn>
                            </a:cxnLst>
                            <a:rect l="0" t="0" r="r" b="b"/>
                            <a:pathLst>
                              <a:path w="1" h="5">
                                <a:moveTo>
                                  <a:pt x="0" y="4"/>
                                </a:moveTo>
                                <a:lnTo>
                                  <a:pt x="0" y="5"/>
                                </a:lnTo>
                                <a:lnTo>
                                  <a:pt x="1" y="0"/>
                                </a:lnTo>
                                <a:lnTo>
                                  <a:pt x="0" y="1"/>
                                </a:lnTo>
                                <a:lnTo>
                                  <a:pt x="0" y="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2" name="Freeform 939"/>
                        <wps:cNvSpPr>
                          <a:spLocks/>
                        </wps:cNvSpPr>
                        <wps:spPr bwMode="auto">
                          <a:xfrm>
                            <a:off x="1484630" y="1655445"/>
                            <a:ext cx="1270" cy="2540"/>
                          </a:xfrm>
                          <a:custGeom>
                            <a:avLst/>
                            <a:gdLst>
                              <a:gd name="T0" fmla="*/ 0 w 2"/>
                              <a:gd name="T1" fmla="*/ 1 h 4"/>
                              <a:gd name="T2" fmla="*/ 2 w 2"/>
                              <a:gd name="T3" fmla="*/ 0 h 4"/>
                              <a:gd name="T4" fmla="*/ 0 w 2"/>
                              <a:gd name="T5" fmla="*/ 4 h 4"/>
                              <a:gd name="T6" fmla="*/ 0 w 2"/>
                              <a:gd name="T7" fmla="*/ 4 h 4"/>
                              <a:gd name="T8" fmla="*/ 0 w 2"/>
                              <a:gd name="T9" fmla="*/ 1 h 4"/>
                            </a:gdLst>
                            <a:ahLst/>
                            <a:cxnLst>
                              <a:cxn ang="0">
                                <a:pos x="T0" y="T1"/>
                              </a:cxn>
                              <a:cxn ang="0">
                                <a:pos x="T2" y="T3"/>
                              </a:cxn>
                              <a:cxn ang="0">
                                <a:pos x="T4" y="T5"/>
                              </a:cxn>
                              <a:cxn ang="0">
                                <a:pos x="T6" y="T7"/>
                              </a:cxn>
                              <a:cxn ang="0">
                                <a:pos x="T8" y="T9"/>
                              </a:cxn>
                            </a:cxnLst>
                            <a:rect l="0" t="0" r="r" b="b"/>
                            <a:pathLst>
                              <a:path w="2" h="4">
                                <a:moveTo>
                                  <a:pt x="0" y="1"/>
                                </a:moveTo>
                                <a:lnTo>
                                  <a:pt x="2" y="0"/>
                                </a:lnTo>
                                <a:lnTo>
                                  <a:pt x="0" y="4"/>
                                </a:lnTo>
                                <a:lnTo>
                                  <a:pt x="0" y="4"/>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940"/>
                        <wps:cNvSpPr>
                          <a:spLocks/>
                        </wps:cNvSpPr>
                        <wps:spPr bwMode="auto">
                          <a:xfrm>
                            <a:off x="1481455" y="1657985"/>
                            <a:ext cx="3175" cy="635"/>
                          </a:xfrm>
                          <a:custGeom>
                            <a:avLst/>
                            <a:gdLst>
                              <a:gd name="T0" fmla="*/ 0 w 5"/>
                              <a:gd name="T1" fmla="*/ 0 h 1"/>
                              <a:gd name="T2" fmla="*/ 1 w 5"/>
                              <a:gd name="T3" fmla="*/ 0 h 1"/>
                              <a:gd name="T4" fmla="*/ 5 w 5"/>
                              <a:gd name="T5" fmla="*/ 0 h 1"/>
                              <a:gd name="T6" fmla="*/ 5 w 5"/>
                              <a:gd name="T7" fmla="*/ 0 h 1"/>
                              <a:gd name="T8" fmla="*/ 4 w 5"/>
                              <a:gd name="T9" fmla="*/ 1 h 1"/>
                              <a:gd name="T10" fmla="*/ 1 w 5"/>
                              <a:gd name="T11" fmla="*/ 1 h 1"/>
                              <a:gd name="T12" fmla="*/ 0 w 5"/>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5" h="1">
                                <a:moveTo>
                                  <a:pt x="0" y="0"/>
                                </a:moveTo>
                                <a:lnTo>
                                  <a:pt x="1" y="0"/>
                                </a:lnTo>
                                <a:lnTo>
                                  <a:pt x="5" y="0"/>
                                </a:lnTo>
                                <a:lnTo>
                                  <a:pt x="5" y="0"/>
                                </a:lnTo>
                                <a:lnTo>
                                  <a:pt x="4" y="1"/>
                                </a:lnTo>
                                <a:lnTo>
                                  <a:pt x="1" y="1"/>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4" name="Freeform 941"/>
                        <wps:cNvSpPr>
                          <a:spLocks/>
                        </wps:cNvSpPr>
                        <wps:spPr bwMode="auto">
                          <a:xfrm>
                            <a:off x="1487170" y="1655445"/>
                            <a:ext cx="3175" cy="635"/>
                          </a:xfrm>
                          <a:custGeom>
                            <a:avLst/>
                            <a:gdLst>
                              <a:gd name="T0" fmla="*/ 0 w 5"/>
                              <a:gd name="T1" fmla="*/ 0 h 1"/>
                              <a:gd name="T2" fmla="*/ 0 w 5"/>
                              <a:gd name="T3" fmla="*/ 1 h 1"/>
                              <a:gd name="T4" fmla="*/ 4 w 5"/>
                              <a:gd name="T5" fmla="*/ 1 h 1"/>
                              <a:gd name="T6" fmla="*/ 5 w 5"/>
                              <a:gd name="T7" fmla="*/ 0 h 1"/>
                              <a:gd name="T8" fmla="*/ 0 w 5"/>
                              <a:gd name="T9" fmla="*/ 0 h 1"/>
                            </a:gdLst>
                            <a:ahLst/>
                            <a:cxnLst>
                              <a:cxn ang="0">
                                <a:pos x="T0" y="T1"/>
                              </a:cxn>
                              <a:cxn ang="0">
                                <a:pos x="T2" y="T3"/>
                              </a:cxn>
                              <a:cxn ang="0">
                                <a:pos x="T4" y="T5"/>
                              </a:cxn>
                              <a:cxn ang="0">
                                <a:pos x="T6" y="T7"/>
                              </a:cxn>
                              <a:cxn ang="0">
                                <a:pos x="T8" y="T9"/>
                              </a:cxn>
                            </a:cxnLst>
                            <a:rect l="0" t="0" r="r" b="b"/>
                            <a:pathLst>
                              <a:path w="5" h="1">
                                <a:moveTo>
                                  <a:pt x="0" y="0"/>
                                </a:moveTo>
                                <a:lnTo>
                                  <a:pt x="0" y="1"/>
                                </a:lnTo>
                                <a:lnTo>
                                  <a:pt x="4" y="1"/>
                                </a:lnTo>
                                <a:lnTo>
                                  <a:pt x="5"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5" name="Freeform 942"/>
                        <wps:cNvSpPr>
                          <a:spLocks/>
                        </wps:cNvSpPr>
                        <wps:spPr bwMode="auto">
                          <a:xfrm>
                            <a:off x="1485265" y="1660525"/>
                            <a:ext cx="3175" cy="635"/>
                          </a:xfrm>
                          <a:custGeom>
                            <a:avLst/>
                            <a:gdLst>
                              <a:gd name="T0" fmla="*/ 0 w 5"/>
                              <a:gd name="T1" fmla="*/ 1 h 1"/>
                              <a:gd name="T2" fmla="*/ 2 w 5"/>
                              <a:gd name="T3" fmla="*/ 0 h 1"/>
                              <a:gd name="T4" fmla="*/ 5 w 5"/>
                              <a:gd name="T5" fmla="*/ 0 h 1"/>
                              <a:gd name="T6" fmla="*/ 5 w 5"/>
                              <a:gd name="T7" fmla="*/ 1 h 1"/>
                              <a:gd name="T8" fmla="*/ 0 w 5"/>
                              <a:gd name="T9" fmla="*/ 1 h 1"/>
                            </a:gdLst>
                            <a:ahLst/>
                            <a:cxnLst>
                              <a:cxn ang="0">
                                <a:pos x="T0" y="T1"/>
                              </a:cxn>
                              <a:cxn ang="0">
                                <a:pos x="T2" y="T3"/>
                              </a:cxn>
                              <a:cxn ang="0">
                                <a:pos x="T4" y="T5"/>
                              </a:cxn>
                              <a:cxn ang="0">
                                <a:pos x="T6" y="T7"/>
                              </a:cxn>
                              <a:cxn ang="0">
                                <a:pos x="T8" y="T9"/>
                              </a:cxn>
                            </a:cxnLst>
                            <a:rect l="0" t="0" r="r" b="b"/>
                            <a:pathLst>
                              <a:path w="5" h="1">
                                <a:moveTo>
                                  <a:pt x="0" y="1"/>
                                </a:moveTo>
                                <a:lnTo>
                                  <a:pt x="2" y="0"/>
                                </a:lnTo>
                                <a:lnTo>
                                  <a:pt x="5" y="0"/>
                                </a:lnTo>
                                <a:lnTo>
                                  <a:pt x="5" y="1"/>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6" name="Freeform 943"/>
                        <wps:cNvSpPr>
                          <a:spLocks/>
                        </wps:cNvSpPr>
                        <wps:spPr bwMode="auto">
                          <a:xfrm>
                            <a:off x="1485900" y="1655445"/>
                            <a:ext cx="1270" cy="2540"/>
                          </a:xfrm>
                          <a:custGeom>
                            <a:avLst/>
                            <a:gdLst>
                              <a:gd name="T0" fmla="*/ 1 w 2"/>
                              <a:gd name="T1" fmla="*/ 0 h 4"/>
                              <a:gd name="T2" fmla="*/ 2 w 2"/>
                              <a:gd name="T3" fmla="*/ 1 h 4"/>
                              <a:gd name="T4" fmla="*/ 1 w 2"/>
                              <a:gd name="T5" fmla="*/ 3 h 4"/>
                              <a:gd name="T6" fmla="*/ 0 w 2"/>
                              <a:gd name="T7" fmla="*/ 4 h 4"/>
                              <a:gd name="T8" fmla="*/ 1 w 2"/>
                              <a:gd name="T9" fmla="*/ 0 h 4"/>
                            </a:gdLst>
                            <a:ahLst/>
                            <a:cxnLst>
                              <a:cxn ang="0">
                                <a:pos x="T0" y="T1"/>
                              </a:cxn>
                              <a:cxn ang="0">
                                <a:pos x="T2" y="T3"/>
                              </a:cxn>
                              <a:cxn ang="0">
                                <a:pos x="T4" y="T5"/>
                              </a:cxn>
                              <a:cxn ang="0">
                                <a:pos x="T6" y="T7"/>
                              </a:cxn>
                              <a:cxn ang="0">
                                <a:pos x="T8" y="T9"/>
                              </a:cxn>
                            </a:cxnLst>
                            <a:rect l="0" t="0" r="r" b="b"/>
                            <a:pathLst>
                              <a:path w="2" h="4">
                                <a:moveTo>
                                  <a:pt x="1" y="0"/>
                                </a:moveTo>
                                <a:lnTo>
                                  <a:pt x="2" y="1"/>
                                </a:lnTo>
                                <a:lnTo>
                                  <a:pt x="1" y="3"/>
                                </a:lnTo>
                                <a:lnTo>
                                  <a:pt x="0" y="4"/>
                                </a:lnTo>
                                <a:lnTo>
                                  <a:pt x="1"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7" name="Freeform 944"/>
                        <wps:cNvSpPr>
                          <a:spLocks/>
                        </wps:cNvSpPr>
                        <wps:spPr bwMode="auto">
                          <a:xfrm>
                            <a:off x="1485265" y="1657985"/>
                            <a:ext cx="1270" cy="3175"/>
                          </a:xfrm>
                          <a:custGeom>
                            <a:avLst/>
                            <a:gdLst>
                              <a:gd name="T0" fmla="*/ 0 w 2"/>
                              <a:gd name="T1" fmla="*/ 5 h 5"/>
                              <a:gd name="T2" fmla="*/ 1 w 2"/>
                              <a:gd name="T3" fmla="*/ 4 h 5"/>
                              <a:gd name="T4" fmla="*/ 2 w 2"/>
                              <a:gd name="T5" fmla="*/ 1 h 5"/>
                              <a:gd name="T6" fmla="*/ 1 w 2"/>
                              <a:gd name="T7" fmla="*/ 0 h 5"/>
                              <a:gd name="T8" fmla="*/ 0 w 2"/>
                              <a:gd name="T9" fmla="*/ 5 h 5"/>
                            </a:gdLst>
                            <a:ahLst/>
                            <a:cxnLst>
                              <a:cxn ang="0">
                                <a:pos x="T0" y="T1"/>
                              </a:cxn>
                              <a:cxn ang="0">
                                <a:pos x="T2" y="T3"/>
                              </a:cxn>
                              <a:cxn ang="0">
                                <a:pos x="T4" y="T5"/>
                              </a:cxn>
                              <a:cxn ang="0">
                                <a:pos x="T6" y="T7"/>
                              </a:cxn>
                              <a:cxn ang="0">
                                <a:pos x="T8" y="T9"/>
                              </a:cxn>
                            </a:cxnLst>
                            <a:rect l="0" t="0" r="r" b="b"/>
                            <a:pathLst>
                              <a:path w="2" h="5">
                                <a:moveTo>
                                  <a:pt x="0" y="5"/>
                                </a:moveTo>
                                <a:lnTo>
                                  <a:pt x="1" y="4"/>
                                </a:lnTo>
                                <a:lnTo>
                                  <a:pt x="2" y="1"/>
                                </a:lnTo>
                                <a:lnTo>
                                  <a:pt x="1" y="0"/>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 name="Freeform 945"/>
                        <wps:cNvSpPr>
                          <a:spLocks/>
                        </wps:cNvSpPr>
                        <wps:spPr bwMode="auto">
                          <a:xfrm>
                            <a:off x="1488440" y="1657985"/>
                            <a:ext cx="1270" cy="3175"/>
                          </a:xfrm>
                          <a:custGeom>
                            <a:avLst/>
                            <a:gdLst>
                              <a:gd name="T0" fmla="*/ 0 w 2"/>
                              <a:gd name="T1" fmla="*/ 4 h 5"/>
                              <a:gd name="T2" fmla="*/ 1 w 2"/>
                              <a:gd name="T3" fmla="*/ 5 h 5"/>
                              <a:gd name="T4" fmla="*/ 2 w 2"/>
                              <a:gd name="T5" fmla="*/ 0 h 5"/>
                              <a:gd name="T6" fmla="*/ 1 w 2"/>
                              <a:gd name="T7" fmla="*/ 1 h 5"/>
                              <a:gd name="T8" fmla="*/ 0 w 2"/>
                              <a:gd name="T9" fmla="*/ 4 h 5"/>
                            </a:gdLst>
                            <a:ahLst/>
                            <a:cxnLst>
                              <a:cxn ang="0">
                                <a:pos x="T0" y="T1"/>
                              </a:cxn>
                              <a:cxn ang="0">
                                <a:pos x="T2" y="T3"/>
                              </a:cxn>
                              <a:cxn ang="0">
                                <a:pos x="T4" y="T5"/>
                              </a:cxn>
                              <a:cxn ang="0">
                                <a:pos x="T6" y="T7"/>
                              </a:cxn>
                              <a:cxn ang="0">
                                <a:pos x="T8" y="T9"/>
                              </a:cxn>
                            </a:cxnLst>
                            <a:rect l="0" t="0" r="r" b="b"/>
                            <a:pathLst>
                              <a:path w="2" h="5">
                                <a:moveTo>
                                  <a:pt x="0" y="4"/>
                                </a:moveTo>
                                <a:lnTo>
                                  <a:pt x="1" y="5"/>
                                </a:lnTo>
                                <a:lnTo>
                                  <a:pt x="2" y="0"/>
                                </a:lnTo>
                                <a:lnTo>
                                  <a:pt x="1" y="1"/>
                                </a:lnTo>
                                <a:lnTo>
                                  <a:pt x="0" y="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9" name="Freeform 946"/>
                        <wps:cNvSpPr>
                          <a:spLocks/>
                        </wps:cNvSpPr>
                        <wps:spPr bwMode="auto">
                          <a:xfrm>
                            <a:off x="1489075" y="1655445"/>
                            <a:ext cx="1270" cy="2540"/>
                          </a:xfrm>
                          <a:custGeom>
                            <a:avLst/>
                            <a:gdLst>
                              <a:gd name="T0" fmla="*/ 1 w 2"/>
                              <a:gd name="T1" fmla="*/ 1 h 4"/>
                              <a:gd name="T2" fmla="*/ 2 w 2"/>
                              <a:gd name="T3" fmla="*/ 0 h 4"/>
                              <a:gd name="T4" fmla="*/ 1 w 2"/>
                              <a:gd name="T5" fmla="*/ 4 h 4"/>
                              <a:gd name="T6" fmla="*/ 0 w 2"/>
                              <a:gd name="T7" fmla="*/ 4 h 4"/>
                              <a:gd name="T8" fmla="*/ 1 w 2"/>
                              <a:gd name="T9" fmla="*/ 1 h 4"/>
                            </a:gdLst>
                            <a:ahLst/>
                            <a:cxnLst>
                              <a:cxn ang="0">
                                <a:pos x="T0" y="T1"/>
                              </a:cxn>
                              <a:cxn ang="0">
                                <a:pos x="T2" y="T3"/>
                              </a:cxn>
                              <a:cxn ang="0">
                                <a:pos x="T4" y="T5"/>
                              </a:cxn>
                              <a:cxn ang="0">
                                <a:pos x="T6" y="T7"/>
                              </a:cxn>
                              <a:cxn ang="0">
                                <a:pos x="T8" y="T9"/>
                              </a:cxn>
                            </a:cxnLst>
                            <a:rect l="0" t="0" r="r" b="b"/>
                            <a:pathLst>
                              <a:path w="2" h="4">
                                <a:moveTo>
                                  <a:pt x="1" y="1"/>
                                </a:moveTo>
                                <a:lnTo>
                                  <a:pt x="2" y="0"/>
                                </a:lnTo>
                                <a:lnTo>
                                  <a:pt x="1" y="4"/>
                                </a:lnTo>
                                <a:lnTo>
                                  <a:pt x="0" y="4"/>
                                </a:lnTo>
                                <a:lnTo>
                                  <a:pt x="1"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Freeform 947"/>
                        <wps:cNvSpPr>
                          <a:spLocks/>
                        </wps:cNvSpPr>
                        <wps:spPr bwMode="auto">
                          <a:xfrm>
                            <a:off x="1485900" y="1657985"/>
                            <a:ext cx="3810" cy="635"/>
                          </a:xfrm>
                          <a:custGeom>
                            <a:avLst/>
                            <a:gdLst>
                              <a:gd name="T0" fmla="*/ 0 w 6"/>
                              <a:gd name="T1" fmla="*/ 0 h 1"/>
                              <a:gd name="T2" fmla="*/ 1 w 6"/>
                              <a:gd name="T3" fmla="*/ 0 h 1"/>
                              <a:gd name="T4" fmla="*/ 5 w 6"/>
                              <a:gd name="T5" fmla="*/ 0 h 1"/>
                              <a:gd name="T6" fmla="*/ 6 w 6"/>
                              <a:gd name="T7" fmla="*/ 0 h 1"/>
                              <a:gd name="T8" fmla="*/ 5 w 6"/>
                              <a:gd name="T9" fmla="*/ 1 h 1"/>
                              <a:gd name="T10" fmla="*/ 1 w 6"/>
                              <a:gd name="T11" fmla="*/ 1 h 1"/>
                              <a:gd name="T12" fmla="*/ 0 w 6"/>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6" h="1">
                                <a:moveTo>
                                  <a:pt x="0" y="0"/>
                                </a:moveTo>
                                <a:lnTo>
                                  <a:pt x="1" y="0"/>
                                </a:lnTo>
                                <a:lnTo>
                                  <a:pt x="5" y="0"/>
                                </a:lnTo>
                                <a:lnTo>
                                  <a:pt x="6" y="0"/>
                                </a:lnTo>
                                <a:lnTo>
                                  <a:pt x="5" y="1"/>
                                </a:lnTo>
                                <a:lnTo>
                                  <a:pt x="1" y="1"/>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 name="Freeform 948"/>
                        <wps:cNvSpPr>
                          <a:spLocks/>
                        </wps:cNvSpPr>
                        <wps:spPr bwMode="auto">
                          <a:xfrm>
                            <a:off x="1491615" y="1655445"/>
                            <a:ext cx="3175" cy="635"/>
                          </a:xfrm>
                          <a:custGeom>
                            <a:avLst/>
                            <a:gdLst>
                              <a:gd name="T0" fmla="*/ 0 w 5"/>
                              <a:gd name="T1" fmla="*/ 0 h 1"/>
                              <a:gd name="T2" fmla="*/ 1 w 5"/>
                              <a:gd name="T3" fmla="*/ 1 h 1"/>
                              <a:gd name="T4" fmla="*/ 4 w 5"/>
                              <a:gd name="T5" fmla="*/ 1 h 1"/>
                              <a:gd name="T6" fmla="*/ 5 w 5"/>
                              <a:gd name="T7" fmla="*/ 0 h 1"/>
                              <a:gd name="T8" fmla="*/ 0 w 5"/>
                              <a:gd name="T9" fmla="*/ 0 h 1"/>
                            </a:gdLst>
                            <a:ahLst/>
                            <a:cxnLst>
                              <a:cxn ang="0">
                                <a:pos x="T0" y="T1"/>
                              </a:cxn>
                              <a:cxn ang="0">
                                <a:pos x="T2" y="T3"/>
                              </a:cxn>
                              <a:cxn ang="0">
                                <a:pos x="T4" y="T5"/>
                              </a:cxn>
                              <a:cxn ang="0">
                                <a:pos x="T6" y="T7"/>
                              </a:cxn>
                              <a:cxn ang="0">
                                <a:pos x="T8" y="T9"/>
                              </a:cxn>
                            </a:cxnLst>
                            <a:rect l="0" t="0" r="r" b="b"/>
                            <a:pathLst>
                              <a:path w="5" h="1">
                                <a:moveTo>
                                  <a:pt x="0" y="0"/>
                                </a:moveTo>
                                <a:lnTo>
                                  <a:pt x="1" y="1"/>
                                </a:lnTo>
                                <a:lnTo>
                                  <a:pt x="4" y="1"/>
                                </a:lnTo>
                                <a:lnTo>
                                  <a:pt x="5" y="0"/>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2" name="Freeform 949"/>
                        <wps:cNvSpPr>
                          <a:spLocks/>
                        </wps:cNvSpPr>
                        <wps:spPr bwMode="auto">
                          <a:xfrm>
                            <a:off x="1490345" y="1660525"/>
                            <a:ext cx="3175" cy="635"/>
                          </a:xfrm>
                          <a:custGeom>
                            <a:avLst/>
                            <a:gdLst>
                              <a:gd name="T0" fmla="*/ 0 w 5"/>
                              <a:gd name="T1" fmla="*/ 1 h 1"/>
                              <a:gd name="T2" fmla="*/ 1 w 5"/>
                              <a:gd name="T3" fmla="*/ 0 h 1"/>
                              <a:gd name="T4" fmla="*/ 4 w 5"/>
                              <a:gd name="T5" fmla="*/ 0 h 1"/>
                              <a:gd name="T6" fmla="*/ 5 w 5"/>
                              <a:gd name="T7" fmla="*/ 1 h 1"/>
                              <a:gd name="T8" fmla="*/ 0 w 5"/>
                              <a:gd name="T9" fmla="*/ 1 h 1"/>
                            </a:gdLst>
                            <a:ahLst/>
                            <a:cxnLst>
                              <a:cxn ang="0">
                                <a:pos x="T0" y="T1"/>
                              </a:cxn>
                              <a:cxn ang="0">
                                <a:pos x="T2" y="T3"/>
                              </a:cxn>
                              <a:cxn ang="0">
                                <a:pos x="T4" y="T5"/>
                              </a:cxn>
                              <a:cxn ang="0">
                                <a:pos x="T6" y="T7"/>
                              </a:cxn>
                              <a:cxn ang="0">
                                <a:pos x="T8" y="T9"/>
                              </a:cxn>
                            </a:cxnLst>
                            <a:rect l="0" t="0" r="r" b="b"/>
                            <a:pathLst>
                              <a:path w="5" h="1">
                                <a:moveTo>
                                  <a:pt x="0" y="1"/>
                                </a:moveTo>
                                <a:lnTo>
                                  <a:pt x="1" y="0"/>
                                </a:lnTo>
                                <a:lnTo>
                                  <a:pt x="4" y="0"/>
                                </a:lnTo>
                                <a:lnTo>
                                  <a:pt x="5" y="1"/>
                                </a:lnTo>
                                <a:lnTo>
                                  <a:pt x="0"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 name="Freeform 950"/>
                        <wps:cNvSpPr>
                          <a:spLocks/>
                        </wps:cNvSpPr>
                        <wps:spPr bwMode="auto">
                          <a:xfrm>
                            <a:off x="1490980" y="1655445"/>
                            <a:ext cx="635" cy="2540"/>
                          </a:xfrm>
                          <a:custGeom>
                            <a:avLst/>
                            <a:gdLst>
                              <a:gd name="T0" fmla="*/ 1 w 1"/>
                              <a:gd name="T1" fmla="*/ 0 h 4"/>
                              <a:gd name="T2" fmla="*/ 1 w 1"/>
                              <a:gd name="T3" fmla="*/ 1 h 4"/>
                              <a:gd name="T4" fmla="*/ 1 w 1"/>
                              <a:gd name="T5" fmla="*/ 3 h 4"/>
                              <a:gd name="T6" fmla="*/ 0 w 1"/>
                              <a:gd name="T7" fmla="*/ 4 h 4"/>
                              <a:gd name="T8" fmla="*/ 1 w 1"/>
                              <a:gd name="T9" fmla="*/ 0 h 4"/>
                            </a:gdLst>
                            <a:ahLst/>
                            <a:cxnLst>
                              <a:cxn ang="0">
                                <a:pos x="T0" y="T1"/>
                              </a:cxn>
                              <a:cxn ang="0">
                                <a:pos x="T2" y="T3"/>
                              </a:cxn>
                              <a:cxn ang="0">
                                <a:pos x="T4" y="T5"/>
                              </a:cxn>
                              <a:cxn ang="0">
                                <a:pos x="T6" y="T7"/>
                              </a:cxn>
                              <a:cxn ang="0">
                                <a:pos x="T8" y="T9"/>
                              </a:cxn>
                            </a:cxnLst>
                            <a:rect l="0" t="0" r="r" b="b"/>
                            <a:pathLst>
                              <a:path w="1" h="4">
                                <a:moveTo>
                                  <a:pt x="1" y="0"/>
                                </a:moveTo>
                                <a:lnTo>
                                  <a:pt x="1" y="1"/>
                                </a:lnTo>
                                <a:lnTo>
                                  <a:pt x="1" y="3"/>
                                </a:lnTo>
                                <a:lnTo>
                                  <a:pt x="0" y="4"/>
                                </a:lnTo>
                                <a:lnTo>
                                  <a:pt x="1"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4" name="Freeform 951"/>
                        <wps:cNvSpPr>
                          <a:spLocks/>
                        </wps:cNvSpPr>
                        <wps:spPr bwMode="auto">
                          <a:xfrm>
                            <a:off x="1489710" y="1657985"/>
                            <a:ext cx="1270" cy="3175"/>
                          </a:xfrm>
                          <a:custGeom>
                            <a:avLst/>
                            <a:gdLst>
                              <a:gd name="T0" fmla="*/ 0 w 2"/>
                              <a:gd name="T1" fmla="*/ 5 h 5"/>
                              <a:gd name="T2" fmla="*/ 2 w 2"/>
                              <a:gd name="T3" fmla="*/ 4 h 5"/>
                              <a:gd name="T4" fmla="*/ 2 w 2"/>
                              <a:gd name="T5" fmla="*/ 1 h 5"/>
                              <a:gd name="T6" fmla="*/ 2 w 2"/>
                              <a:gd name="T7" fmla="*/ 0 h 5"/>
                              <a:gd name="T8" fmla="*/ 0 w 2"/>
                              <a:gd name="T9" fmla="*/ 5 h 5"/>
                            </a:gdLst>
                            <a:ahLst/>
                            <a:cxnLst>
                              <a:cxn ang="0">
                                <a:pos x="T0" y="T1"/>
                              </a:cxn>
                              <a:cxn ang="0">
                                <a:pos x="T2" y="T3"/>
                              </a:cxn>
                              <a:cxn ang="0">
                                <a:pos x="T4" y="T5"/>
                              </a:cxn>
                              <a:cxn ang="0">
                                <a:pos x="T6" y="T7"/>
                              </a:cxn>
                              <a:cxn ang="0">
                                <a:pos x="T8" y="T9"/>
                              </a:cxn>
                            </a:cxnLst>
                            <a:rect l="0" t="0" r="r" b="b"/>
                            <a:pathLst>
                              <a:path w="2" h="5">
                                <a:moveTo>
                                  <a:pt x="0" y="5"/>
                                </a:moveTo>
                                <a:lnTo>
                                  <a:pt x="2" y="4"/>
                                </a:lnTo>
                                <a:lnTo>
                                  <a:pt x="2" y="1"/>
                                </a:lnTo>
                                <a:lnTo>
                                  <a:pt x="2" y="0"/>
                                </a:lnTo>
                                <a:lnTo>
                                  <a:pt x="0" y="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 name="Freeform 952"/>
                        <wps:cNvSpPr>
                          <a:spLocks/>
                        </wps:cNvSpPr>
                        <wps:spPr bwMode="auto">
                          <a:xfrm>
                            <a:off x="1492885" y="1657985"/>
                            <a:ext cx="1270" cy="3175"/>
                          </a:xfrm>
                          <a:custGeom>
                            <a:avLst/>
                            <a:gdLst>
                              <a:gd name="T0" fmla="*/ 0 w 2"/>
                              <a:gd name="T1" fmla="*/ 4 h 5"/>
                              <a:gd name="T2" fmla="*/ 1 w 2"/>
                              <a:gd name="T3" fmla="*/ 5 h 5"/>
                              <a:gd name="T4" fmla="*/ 2 w 2"/>
                              <a:gd name="T5" fmla="*/ 0 h 5"/>
                              <a:gd name="T6" fmla="*/ 1 w 2"/>
                              <a:gd name="T7" fmla="*/ 1 h 5"/>
                              <a:gd name="T8" fmla="*/ 0 w 2"/>
                              <a:gd name="T9" fmla="*/ 4 h 5"/>
                            </a:gdLst>
                            <a:ahLst/>
                            <a:cxnLst>
                              <a:cxn ang="0">
                                <a:pos x="T0" y="T1"/>
                              </a:cxn>
                              <a:cxn ang="0">
                                <a:pos x="T2" y="T3"/>
                              </a:cxn>
                              <a:cxn ang="0">
                                <a:pos x="T4" y="T5"/>
                              </a:cxn>
                              <a:cxn ang="0">
                                <a:pos x="T6" y="T7"/>
                              </a:cxn>
                              <a:cxn ang="0">
                                <a:pos x="T8" y="T9"/>
                              </a:cxn>
                            </a:cxnLst>
                            <a:rect l="0" t="0" r="r" b="b"/>
                            <a:pathLst>
                              <a:path w="2" h="5">
                                <a:moveTo>
                                  <a:pt x="0" y="4"/>
                                </a:moveTo>
                                <a:lnTo>
                                  <a:pt x="1" y="5"/>
                                </a:lnTo>
                                <a:lnTo>
                                  <a:pt x="2" y="0"/>
                                </a:lnTo>
                                <a:lnTo>
                                  <a:pt x="1" y="1"/>
                                </a:lnTo>
                                <a:lnTo>
                                  <a:pt x="0" y="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6" name="Freeform 953"/>
                        <wps:cNvSpPr>
                          <a:spLocks/>
                        </wps:cNvSpPr>
                        <wps:spPr bwMode="auto">
                          <a:xfrm>
                            <a:off x="1493520" y="1655445"/>
                            <a:ext cx="1270" cy="2540"/>
                          </a:xfrm>
                          <a:custGeom>
                            <a:avLst/>
                            <a:gdLst>
                              <a:gd name="T0" fmla="*/ 1 w 2"/>
                              <a:gd name="T1" fmla="*/ 1 h 4"/>
                              <a:gd name="T2" fmla="*/ 2 w 2"/>
                              <a:gd name="T3" fmla="*/ 0 h 4"/>
                              <a:gd name="T4" fmla="*/ 1 w 2"/>
                              <a:gd name="T5" fmla="*/ 4 h 4"/>
                              <a:gd name="T6" fmla="*/ 0 w 2"/>
                              <a:gd name="T7" fmla="*/ 4 h 4"/>
                              <a:gd name="T8" fmla="*/ 1 w 2"/>
                              <a:gd name="T9" fmla="*/ 1 h 4"/>
                            </a:gdLst>
                            <a:ahLst/>
                            <a:cxnLst>
                              <a:cxn ang="0">
                                <a:pos x="T0" y="T1"/>
                              </a:cxn>
                              <a:cxn ang="0">
                                <a:pos x="T2" y="T3"/>
                              </a:cxn>
                              <a:cxn ang="0">
                                <a:pos x="T4" y="T5"/>
                              </a:cxn>
                              <a:cxn ang="0">
                                <a:pos x="T6" y="T7"/>
                              </a:cxn>
                              <a:cxn ang="0">
                                <a:pos x="T8" y="T9"/>
                              </a:cxn>
                            </a:cxnLst>
                            <a:rect l="0" t="0" r="r" b="b"/>
                            <a:pathLst>
                              <a:path w="2" h="4">
                                <a:moveTo>
                                  <a:pt x="1" y="1"/>
                                </a:moveTo>
                                <a:lnTo>
                                  <a:pt x="2" y="0"/>
                                </a:lnTo>
                                <a:lnTo>
                                  <a:pt x="1" y="4"/>
                                </a:lnTo>
                                <a:lnTo>
                                  <a:pt x="0" y="4"/>
                                </a:lnTo>
                                <a:lnTo>
                                  <a:pt x="1" y="1"/>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954"/>
                        <wps:cNvSpPr>
                          <a:spLocks/>
                        </wps:cNvSpPr>
                        <wps:spPr bwMode="auto">
                          <a:xfrm>
                            <a:off x="1490980" y="1657985"/>
                            <a:ext cx="3175" cy="635"/>
                          </a:xfrm>
                          <a:custGeom>
                            <a:avLst/>
                            <a:gdLst>
                              <a:gd name="T0" fmla="*/ 0 w 5"/>
                              <a:gd name="T1" fmla="*/ 0 h 1"/>
                              <a:gd name="T2" fmla="*/ 1 w 5"/>
                              <a:gd name="T3" fmla="*/ 0 h 1"/>
                              <a:gd name="T4" fmla="*/ 4 w 5"/>
                              <a:gd name="T5" fmla="*/ 0 h 1"/>
                              <a:gd name="T6" fmla="*/ 5 w 5"/>
                              <a:gd name="T7" fmla="*/ 0 h 1"/>
                              <a:gd name="T8" fmla="*/ 4 w 5"/>
                              <a:gd name="T9" fmla="*/ 1 h 1"/>
                              <a:gd name="T10" fmla="*/ 0 w 5"/>
                              <a:gd name="T11" fmla="*/ 1 h 1"/>
                              <a:gd name="T12" fmla="*/ 0 w 5"/>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5" h="1">
                                <a:moveTo>
                                  <a:pt x="0" y="0"/>
                                </a:moveTo>
                                <a:lnTo>
                                  <a:pt x="1" y="0"/>
                                </a:lnTo>
                                <a:lnTo>
                                  <a:pt x="4" y="0"/>
                                </a:lnTo>
                                <a:lnTo>
                                  <a:pt x="5" y="0"/>
                                </a:lnTo>
                                <a:lnTo>
                                  <a:pt x="4" y="1"/>
                                </a:lnTo>
                                <a:lnTo>
                                  <a:pt x="0" y="1"/>
                                </a:lnTo>
                                <a:lnTo>
                                  <a:pt x="0" y="0"/>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 name="Rectangle 955"/>
                        <wps:cNvSpPr>
                          <a:spLocks noChangeArrowheads="1"/>
                        </wps:cNvSpPr>
                        <wps:spPr bwMode="auto">
                          <a:xfrm>
                            <a:off x="1273175" y="1677035"/>
                            <a:ext cx="229870" cy="179070"/>
                          </a:xfrm>
                          <a:prstGeom prst="rect">
                            <a:avLst/>
                          </a:prstGeom>
                          <a:solidFill>
                            <a:srgbClr val="3F3F3F"/>
                          </a:solidFill>
                          <a:ln w="635">
                            <a:solidFill>
                              <a:srgbClr val="000000"/>
                            </a:solidFill>
                            <a:prstDash val="solid"/>
                            <a:miter lim="800000"/>
                            <a:headEnd/>
                            <a:tailEnd/>
                          </a:ln>
                        </wps:spPr>
                        <wps:bodyPr rot="0" vert="horz" wrap="square" lIns="91440" tIns="45720" rIns="91440" bIns="45720" anchor="t" anchorCtr="0" upright="1">
                          <a:noAutofit/>
                        </wps:bodyPr>
                      </wps:wsp>
                      <wps:wsp>
                        <wps:cNvPr id="1719" name="Freeform 956"/>
                        <wps:cNvSpPr>
                          <a:spLocks/>
                        </wps:cNvSpPr>
                        <wps:spPr bwMode="auto">
                          <a:xfrm>
                            <a:off x="1282700" y="1687195"/>
                            <a:ext cx="210820" cy="159385"/>
                          </a:xfrm>
                          <a:custGeom>
                            <a:avLst/>
                            <a:gdLst>
                              <a:gd name="T0" fmla="*/ 0 w 332"/>
                              <a:gd name="T1" fmla="*/ 0 h 251"/>
                              <a:gd name="T2" fmla="*/ 331 w 332"/>
                              <a:gd name="T3" fmla="*/ 0 h 251"/>
                              <a:gd name="T4" fmla="*/ 332 w 332"/>
                              <a:gd name="T5" fmla="*/ 251 h 251"/>
                              <a:gd name="T6" fmla="*/ 0 w 332"/>
                              <a:gd name="T7" fmla="*/ 251 h 251"/>
                              <a:gd name="T8" fmla="*/ 0 w 332"/>
                              <a:gd name="T9" fmla="*/ 0 h 251"/>
                            </a:gdLst>
                            <a:ahLst/>
                            <a:cxnLst>
                              <a:cxn ang="0">
                                <a:pos x="T0" y="T1"/>
                              </a:cxn>
                              <a:cxn ang="0">
                                <a:pos x="T2" y="T3"/>
                              </a:cxn>
                              <a:cxn ang="0">
                                <a:pos x="T4" y="T5"/>
                              </a:cxn>
                              <a:cxn ang="0">
                                <a:pos x="T6" y="T7"/>
                              </a:cxn>
                              <a:cxn ang="0">
                                <a:pos x="T8" y="T9"/>
                              </a:cxn>
                            </a:cxnLst>
                            <a:rect l="0" t="0" r="r" b="b"/>
                            <a:pathLst>
                              <a:path w="332" h="251">
                                <a:moveTo>
                                  <a:pt x="0" y="0"/>
                                </a:moveTo>
                                <a:lnTo>
                                  <a:pt x="331" y="0"/>
                                </a:lnTo>
                                <a:lnTo>
                                  <a:pt x="332" y="251"/>
                                </a:lnTo>
                                <a:lnTo>
                                  <a:pt x="0" y="251"/>
                                </a:lnTo>
                                <a:lnTo>
                                  <a:pt x="0" y="0"/>
                                </a:lnTo>
                                <a:close/>
                              </a:path>
                            </a:pathLst>
                          </a:custGeom>
                          <a:solidFill>
                            <a:srgbClr val="000000"/>
                          </a:solidFill>
                          <a:ln w="635">
                            <a:solidFill>
                              <a:srgbClr val="000000"/>
                            </a:solidFill>
                            <a:prstDash val="solid"/>
                            <a:round/>
                            <a:headEnd/>
                            <a:tailEnd/>
                          </a:ln>
                        </wps:spPr>
                        <wps:bodyPr rot="0" vert="horz" wrap="square" lIns="91440" tIns="45720" rIns="91440" bIns="45720" anchor="t" anchorCtr="0" upright="1">
                          <a:noAutofit/>
                        </wps:bodyPr>
                      </wps:wsp>
                      <wps:wsp>
                        <wps:cNvPr id="1720" name="Freeform 957"/>
                        <wps:cNvSpPr>
                          <a:spLocks/>
                        </wps:cNvSpPr>
                        <wps:spPr bwMode="auto">
                          <a:xfrm>
                            <a:off x="1273175" y="1677035"/>
                            <a:ext cx="9525" cy="179070"/>
                          </a:xfrm>
                          <a:custGeom>
                            <a:avLst/>
                            <a:gdLst>
                              <a:gd name="T0" fmla="*/ 0 w 15"/>
                              <a:gd name="T1" fmla="*/ 0 h 282"/>
                              <a:gd name="T2" fmla="*/ 15 w 15"/>
                              <a:gd name="T3" fmla="*/ 16 h 282"/>
                              <a:gd name="T4" fmla="*/ 15 w 15"/>
                              <a:gd name="T5" fmla="*/ 267 h 282"/>
                              <a:gd name="T6" fmla="*/ 0 w 15"/>
                              <a:gd name="T7" fmla="*/ 282 h 282"/>
                              <a:gd name="T8" fmla="*/ 0 w 15"/>
                              <a:gd name="T9" fmla="*/ 0 h 282"/>
                            </a:gdLst>
                            <a:ahLst/>
                            <a:cxnLst>
                              <a:cxn ang="0">
                                <a:pos x="T0" y="T1"/>
                              </a:cxn>
                              <a:cxn ang="0">
                                <a:pos x="T2" y="T3"/>
                              </a:cxn>
                              <a:cxn ang="0">
                                <a:pos x="T4" y="T5"/>
                              </a:cxn>
                              <a:cxn ang="0">
                                <a:pos x="T6" y="T7"/>
                              </a:cxn>
                              <a:cxn ang="0">
                                <a:pos x="T8" y="T9"/>
                              </a:cxn>
                            </a:cxnLst>
                            <a:rect l="0" t="0" r="r" b="b"/>
                            <a:pathLst>
                              <a:path w="15" h="282">
                                <a:moveTo>
                                  <a:pt x="0" y="0"/>
                                </a:moveTo>
                                <a:lnTo>
                                  <a:pt x="15" y="16"/>
                                </a:lnTo>
                                <a:lnTo>
                                  <a:pt x="15" y="267"/>
                                </a:lnTo>
                                <a:lnTo>
                                  <a:pt x="0" y="282"/>
                                </a:lnTo>
                                <a:lnTo>
                                  <a:pt x="0" y="0"/>
                                </a:lnTo>
                                <a:close/>
                              </a:path>
                            </a:pathLst>
                          </a:custGeom>
                          <a:solidFill>
                            <a:srgbClr val="5F5F5F"/>
                          </a:solidFill>
                          <a:ln w="635">
                            <a:solidFill>
                              <a:srgbClr val="000000"/>
                            </a:solidFill>
                            <a:prstDash val="solid"/>
                            <a:round/>
                            <a:headEnd/>
                            <a:tailEnd/>
                          </a:ln>
                        </wps:spPr>
                        <wps:bodyPr rot="0" vert="horz" wrap="square" lIns="91440" tIns="45720" rIns="91440" bIns="45720" anchor="t" anchorCtr="0" upright="1">
                          <a:noAutofit/>
                        </wps:bodyPr>
                      </wps:wsp>
                      <wps:wsp>
                        <wps:cNvPr id="1721" name="Freeform 958"/>
                        <wps:cNvSpPr>
                          <a:spLocks/>
                        </wps:cNvSpPr>
                        <wps:spPr bwMode="auto">
                          <a:xfrm>
                            <a:off x="1493520" y="1677035"/>
                            <a:ext cx="9525" cy="179070"/>
                          </a:xfrm>
                          <a:custGeom>
                            <a:avLst/>
                            <a:gdLst>
                              <a:gd name="T0" fmla="*/ 15 w 15"/>
                              <a:gd name="T1" fmla="*/ 0 h 282"/>
                              <a:gd name="T2" fmla="*/ 0 w 15"/>
                              <a:gd name="T3" fmla="*/ 16 h 282"/>
                              <a:gd name="T4" fmla="*/ 0 w 15"/>
                              <a:gd name="T5" fmla="*/ 267 h 282"/>
                              <a:gd name="T6" fmla="*/ 15 w 15"/>
                              <a:gd name="T7" fmla="*/ 282 h 282"/>
                              <a:gd name="T8" fmla="*/ 15 w 15"/>
                              <a:gd name="T9" fmla="*/ 0 h 282"/>
                            </a:gdLst>
                            <a:ahLst/>
                            <a:cxnLst>
                              <a:cxn ang="0">
                                <a:pos x="T0" y="T1"/>
                              </a:cxn>
                              <a:cxn ang="0">
                                <a:pos x="T2" y="T3"/>
                              </a:cxn>
                              <a:cxn ang="0">
                                <a:pos x="T4" y="T5"/>
                              </a:cxn>
                              <a:cxn ang="0">
                                <a:pos x="T6" y="T7"/>
                              </a:cxn>
                              <a:cxn ang="0">
                                <a:pos x="T8" y="T9"/>
                              </a:cxn>
                            </a:cxnLst>
                            <a:rect l="0" t="0" r="r" b="b"/>
                            <a:pathLst>
                              <a:path w="15" h="282">
                                <a:moveTo>
                                  <a:pt x="15" y="0"/>
                                </a:moveTo>
                                <a:lnTo>
                                  <a:pt x="0" y="16"/>
                                </a:lnTo>
                                <a:lnTo>
                                  <a:pt x="0" y="267"/>
                                </a:lnTo>
                                <a:lnTo>
                                  <a:pt x="15" y="282"/>
                                </a:lnTo>
                                <a:lnTo>
                                  <a:pt x="15" y="0"/>
                                </a:lnTo>
                                <a:close/>
                              </a:path>
                            </a:pathLst>
                          </a:custGeom>
                          <a:solidFill>
                            <a:srgbClr val="5F5F5F"/>
                          </a:solidFill>
                          <a:ln w="635">
                            <a:solidFill>
                              <a:srgbClr val="000000"/>
                            </a:solidFill>
                            <a:prstDash val="solid"/>
                            <a:round/>
                            <a:headEnd/>
                            <a:tailEnd/>
                          </a:ln>
                        </wps:spPr>
                        <wps:bodyPr rot="0" vert="horz" wrap="square" lIns="91440" tIns="45720" rIns="91440" bIns="45720" anchor="t" anchorCtr="0" upright="1">
                          <a:noAutofit/>
                        </wps:bodyPr>
                      </wps:wsp>
                      <wps:wsp>
                        <wps:cNvPr id="1722" name="Freeform 959"/>
                        <wps:cNvSpPr>
                          <a:spLocks/>
                        </wps:cNvSpPr>
                        <wps:spPr bwMode="auto">
                          <a:xfrm>
                            <a:off x="1273175" y="1846580"/>
                            <a:ext cx="229870" cy="9525"/>
                          </a:xfrm>
                          <a:custGeom>
                            <a:avLst/>
                            <a:gdLst>
                              <a:gd name="T0" fmla="*/ 0 w 362"/>
                              <a:gd name="T1" fmla="*/ 15 h 15"/>
                              <a:gd name="T2" fmla="*/ 15 w 362"/>
                              <a:gd name="T3" fmla="*/ 0 h 15"/>
                              <a:gd name="T4" fmla="*/ 347 w 362"/>
                              <a:gd name="T5" fmla="*/ 0 h 15"/>
                              <a:gd name="T6" fmla="*/ 362 w 362"/>
                              <a:gd name="T7" fmla="*/ 15 h 15"/>
                              <a:gd name="T8" fmla="*/ 0 w 362"/>
                              <a:gd name="T9" fmla="*/ 15 h 15"/>
                            </a:gdLst>
                            <a:ahLst/>
                            <a:cxnLst>
                              <a:cxn ang="0">
                                <a:pos x="T0" y="T1"/>
                              </a:cxn>
                              <a:cxn ang="0">
                                <a:pos x="T2" y="T3"/>
                              </a:cxn>
                              <a:cxn ang="0">
                                <a:pos x="T4" y="T5"/>
                              </a:cxn>
                              <a:cxn ang="0">
                                <a:pos x="T6" y="T7"/>
                              </a:cxn>
                              <a:cxn ang="0">
                                <a:pos x="T8" y="T9"/>
                              </a:cxn>
                            </a:cxnLst>
                            <a:rect l="0" t="0" r="r" b="b"/>
                            <a:pathLst>
                              <a:path w="362" h="15">
                                <a:moveTo>
                                  <a:pt x="0" y="15"/>
                                </a:moveTo>
                                <a:lnTo>
                                  <a:pt x="15" y="0"/>
                                </a:lnTo>
                                <a:lnTo>
                                  <a:pt x="347" y="0"/>
                                </a:lnTo>
                                <a:lnTo>
                                  <a:pt x="362" y="15"/>
                                </a:lnTo>
                                <a:lnTo>
                                  <a:pt x="0" y="15"/>
                                </a:lnTo>
                                <a:close/>
                              </a:path>
                            </a:pathLst>
                          </a:custGeom>
                          <a:solidFill>
                            <a:srgbClr val="808080"/>
                          </a:solidFill>
                          <a:ln w="635">
                            <a:solidFill>
                              <a:srgbClr val="000000"/>
                            </a:solidFill>
                            <a:prstDash val="solid"/>
                            <a:round/>
                            <a:headEnd/>
                            <a:tailEnd/>
                          </a:ln>
                        </wps:spPr>
                        <wps:bodyPr rot="0" vert="horz" wrap="square" lIns="91440" tIns="45720" rIns="91440" bIns="45720" anchor="t" anchorCtr="0" upright="1">
                          <a:noAutofit/>
                        </wps:bodyPr>
                      </wps:wsp>
                      <wps:wsp>
                        <wps:cNvPr id="1723" name="Freeform 960"/>
                        <wps:cNvSpPr>
                          <a:spLocks/>
                        </wps:cNvSpPr>
                        <wps:spPr bwMode="auto">
                          <a:xfrm>
                            <a:off x="1273175" y="1677035"/>
                            <a:ext cx="229870" cy="179070"/>
                          </a:xfrm>
                          <a:custGeom>
                            <a:avLst/>
                            <a:gdLst>
                              <a:gd name="T0" fmla="*/ 362 w 362"/>
                              <a:gd name="T1" fmla="*/ 0 h 282"/>
                              <a:gd name="T2" fmla="*/ 0 w 362"/>
                              <a:gd name="T3" fmla="*/ 0 h 282"/>
                              <a:gd name="T4" fmla="*/ 0 w 362"/>
                              <a:gd name="T5" fmla="*/ 282 h 282"/>
                            </a:gdLst>
                            <a:ahLst/>
                            <a:cxnLst>
                              <a:cxn ang="0">
                                <a:pos x="T0" y="T1"/>
                              </a:cxn>
                              <a:cxn ang="0">
                                <a:pos x="T2" y="T3"/>
                              </a:cxn>
                              <a:cxn ang="0">
                                <a:pos x="T4" y="T5"/>
                              </a:cxn>
                            </a:cxnLst>
                            <a:rect l="0" t="0" r="r" b="b"/>
                            <a:pathLst>
                              <a:path w="362" h="282">
                                <a:moveTo>
                                  <a:pt x="362" y="0"/>
                                </a:moveTo>
                                <a:lnTo>
                                  <a:pt x="0" y="0"/>
                                </a:lnTo>
                                <a:lnTo>
                                  <a:pt x="0" y="282"/>
                                </a:lnTo>
                              </a:path>
                            </a:pathLst>
                          </a:custGeom>
                          <a:noFill/>
                          <a:ln w="635">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4" name="Rectangle 961"/>
                        <wps:cNvSpPr>
                          <a:spLocks noChangeArrowheads="1"/>
                        </wps:cNvSpPr>
                        <wps:spPr bwMode="auto">
                          <a:xfrm>
                            <a:off x="2209200" y="668260"/>
                            <a:ext cx="124142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23A2C">
                              <w:r>
                                <w:rPr>
                                  <w:rFonts w:ascii="Arial" w:hAnsi="Arial" w:cs="Arial"/>
                                  <w:b/>
                                  <w:bCs/>
                                  <w:color w:val="000000"/>
                                  <w:sz w:val="16"/>
                                  <w:szCs w:val="16"/>
                                  <w:lang w:val="ru-RU"/>
                                </w:rPr>
                                <w:t xml:space="preserve">Мобильный телефон </w:t>
                              </w:r>
                              <w:r>
                                <w:rPr>
                                  <w:rFonts w:ascii="Arial" w:hAnsi="Arial" w:cs="Arial"/>
                                  <w:b/>
                                  <w:bCs/>
                                  <w:color w:val="000000"/>
                                  <w:sz w:val="16"/>
                                  <w:szCs w:val="16"/>
                                  <w:lang w:val="en-US"/>
                                </w:rPr>
                                <w:t>4G</w:t>
                              </w:r>
                              <w:r>
                                <w:rPr>
                                  <w:rFonts w:ascii="Arial" w:hAnsi="Arial" w:cs="Arial"/>
                                  <w:b/>
                                  <w:bCs/>
                                  <w:color w:val="000000"/>
                                  <w:sz w:val="16"/>
                                  <w:szCs w:val="16"/>
                                  <w:lang w:val="ru-RU"/>
                                </w:rPr>
                                <w:t xml:space="preserve"> </w:t>
                              </w:r>
                              <w:r>
                                <w:rPr>
                                  <w:rFonts w:ascii="Arial" w:hAnsi="Arial" w:cs="Arial"/>
                                  <w:b/>
                                  <w:bCs/>
                                  <w:color w:val="000000"/>
                                  <w:sz w:val="16"/>
                                  <w:szCs w:val="16"/>
                                  <w:lang w:val="en-US"/>
                                </w:rPr>
                                <w:t xml:space="preserve"> </w:t>
                              </w:r>
                            </w:p>
                          </w:txbxContent>
                        </wps:txbx>
                        <wps:bodyPr rot="0" vert="horz" wrap="none" lIns="0" tIns="0" rIns="0" bIns="0" anchor="t" anchorCtr="0">
                          <a:spAutoFit/>
                        </wps:bodyPr>
                      </wps:wsp>
                      <wps:wsp>
                        <wps:cNvPr id="1726" name="Rectangle 963"/>
                        <wps:cNvSpPr>
                          <a:spLocks noChangeArrowheads="1"/>
                        </wps:cNvSpPr>
                        <wps:spPr bwMode="auto">
                          <a:xfrm>
                            <a:off x="2938780" y="678180"/>
                            <a:ext cx="34290"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b/>
                                  <w:bCs/>
                                  <w:color w:val="000000"/>
                                  <w:sz w:val="16"/>
                                  <w:szCs w:val="16"/>
                                  <w:lang w:val="en-US"/>
                                </w:rPr>
                                <w:t>-</w:t>
                              </w:r>
                            </w:p>
                          </w:txbxContent>
                        </wps:txbx>
                        <wps:bodyPr rot="0" vert="horz" wrap="none" lIns="0" tIns="0" rIns="0" bIns="0" anchor="t" anchorCtr="0">
                          <a:spAutoFit/>
                        </wps:bodyPr>
                      </wps:wsp>
                      <wps:wsp>
                        <wps:cNvPr id="1730" name="Freeform 967"/>
                        <wps:cNvSpPr>
                          <a:spLocks noEditPoints="1"/>
                        </wps:cNvSpPr>
                        <wps:spPr bwMode="auto">
                          <a:xfrm>
                            <a:off x="442595" y="481330"/>
                            <a:ext cx="1960245" cy="466090"/>
                          </a:xfrm>
                          <a:custGeom>
                            <a:avLst/>
                            <a:gdLst>
                              <a:gd name="T0" fmla="*/ 72 w 6214"/>
                              <a:gd name="T1" fmla="*/ 63 h 1481"/>
                              <a:gd name="T2" fmla="*/ 6112 w 6214"/>
                              <a:gd name="T3" fmla="*/ 1415 h 1481"/>
                              <a:gd name="T4" fmla="*/ 6109 w 6214"/>
                              <a:gd name="T5" fmla="*/ 1431 h 1481"/>
                              <a:gd name="T6" fmla="*/ 69 w 6214"/>
                              <a:gd name="T7" fmla="*/ 78 h 1481"/>
                              <a:gd name="T8" fmla="*/ 72 w 6214"/>
                              <a:gd name="T9" fmla="*/ 63 h 1481"/>
                              <a:gd name="T10" fmla="*/ 56 w 6214"/>
                              <a:gd name="T11" fmla="*/ 133 h 1481"/>
                              <a:gd name="T12" fmla="*/ 8 w 6214"/>
                              <a:gd name="T13" fmla="*/ 56 h 1481"/>
                              <a:gd name="T14" fmla="*/ 84 w 6214"/>
                              <a:gd name="T15" fmla="*/ 8 h 1481"/>
                              <a:gd name="T16" fmla="*/ 133 w 6214"/>
                              <a:gd name="T17" fmla="*/ 84 h 1481"/>
                              <a:gd name="T18" fmla="*/ 56 w 6214"/>
                              <a:gd name="T19" fmla="*/ 133 h 1481"/>
                              <a:gd name="T20" fmla="*/ 6103 w 6214"/>
                              <a:gd name="T21" fmla="*/ 1356 h 1481"/>
                              <a:gd name="T22" fmla="*/ 6214 w 6214"/>
                              <a:gd name="T23" fmla="*/ 1446 h 1481"/>
                              <a:gd name="T24" fmla="*/ 6075 w 6214"/>
                              <a:gd name="T25" fmla="*/ 1481 h 1481"/>
                              <a:gd name="T26" fmla="*/ 6103 w 6214"/>
                              <a:gd name="T27" fmla="*/ 1356 h 14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214" h="1481">
                                <a:moveTo>
                                  <a:pt x="72" y="63"/>
                                </a:moveTo>
                                <a:lnTo>
                                  <a:pt x="6112" y="1415"/>
                                </a:lnTo>
                                <a:lnTo>
                                  <a:pt x="6109" y="1431"/>
                                </a:lnTo>
                                <a:lnTo>
                                  <a:pt x="69" y="78"/>
                                </a:lnTo>
                                <a:lnTo>
                                  <a:pt x="72" y="63"/>
                                </a:lnTo>
                                <a:close/>
                                <a:moveTo>
                                  <a:pt x="56" y="133"/>
                                </a:moveTo>
                                <a:cubicBezTo>
                                  <a:pt x="22" y="125"/>
                                  <a:pt x="0" y="91"/>
                                  <a:pt x="8" y="56"/>
                                </a:cubicBezTo>
                                <a:cubicBezTo>
                                  <a:pt x="16" y="22"/>
                                  <a:pt x="50" y="0"/>
                                  <a:pt x="84" y="8"/>
                                </a:cubicBezTo>
                                <a:cubicBezTo>
                                  <a:pt x="119" y="16"/>
                                  <a:pt x="141" y="50"/>
                                  <a:pt x="133" y="84"/>
                                </a:cubicBezTo>
                                <a:cubicBezTo>
                                  <a:pt x="125" y="119"/>
                                  <a:pt x="91" y="141"/>
                                  <a:pt x="56" y="133"/>
                                </a:cubicBezTo>
                                <a:close/>
                                <a:moveTo>
                                  <a:pt x="6103" y="1356"/>
                                </a:moveTo>
                                <a:lnTo>
                                  <a:pt x="6214" y="1446"/>
                                </a:lnTo>
                                <a:lnTo>
                                  <a:pt x="6075" y="1481"/>
                                </a:lnTo>
                                <a:lnTo>
                                  <a:pt x="6103" y="1356"/>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31" name="Rectangle 968"/>
                        <wps:cNvSpPr>
                          <a:spLocks noChangeArrowheads="1"/>
                        </wps:cNvSpPr>
                        <wps:spPr bwMode="auto">
                          <a:xfrm>
                            <a:off x="3561080" y="550546"/>
                            <a:ext cx="793115" cy="509270"/>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 name="Rectangle 969"/>
                        <wps:cNvSpPr>
                          <a:spLocks noChangeArrowheads="1"/>
                        </wps:cNvSpPr>
                        <wps:spPr bwMode="auto">
                          <a:xfrm>
                            <a:off x="3610610" y="633754"/>
                            <a:ext cx="892175"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BB0CA2">
                              <w:pPr>
                                <w:spacing w:line="140" w:lineRule="exact"/>
                                <w:rPr>
                                  <w:rFonts w:ascii="Arial" w:hAnsi="Arial" w:cs="Arial"/>
                                  <w:b/>
                                  <w:bCs/>
                                  <w:color w:val="000000"/>
                                  <w:lang w:val="ru-RU"/>
                                </w:rPr>
                              </w:pPr>
                              <w:r>
                                <w:rPr>
                                  <w:rFonts w:ascii="Arial" w:hAnsi="Arial" w:cs="Arial"/>
                                  <w:b/>
                                  <w:bCs/>
                                  <w:color w:val="000000"/>
                                  <w:lang w:val="ru-RU"/>
                                </w:rPr>
                                <w:t>Все входя-</w:t>
                              </w:r>
                            </w:p>
                            <w:p w:rsidR="0059726E" w:rsidRDefault="0059726E" w:rsidP="00BB0CA2">
                              <w:pPr>
                                <w:spacing w:line="140" w:lineRule="exact"/>
                              </w:pPr>
                              <w:r>
                                <w:rPr>
                                  <w:rFonts w:ascii="Arial" w:hAnsi="Arial" w:cs="Arial"/>
                                  <w:b/>
                                  <w:bCs/>
                                  <w:color w:val="000000"/>
                                  <w:lang w:val="ru-RU"/>
                                </w:rPr>
                                <w:t>щие данные</w:t>
                              </w:r>
                            </w:p>
                          </w:txbxContent>
                        </wps:txbx>
                        <wps:bodyPr rot="0" vert="horz" wrap="square" lIns="0" tIns="0" rIns="0" bIns="0" anchor="t" anchorCtr="0">
                          <a:spAutoFit/>
                        </wps:bodyPr>
                      </wps:wsp>
                      <wps:wsp>
                        <wps:cNvPr id="1734" name="Freeform 971"/>
                        <wps:cNvSpPr>
                          <a:spLocks/>
                        </wps:cNvSpPr>
                        <wps:spPr bwMode="auto">
                          <a:xfrm>
                            <a:off x="3796030" y="1092200"/>
                            <a:ext cx="277495" cy="176530"/>
                          </a:xfrm>
                          <a:custGeom>
                            <a:avLst/>
                            <a:gdLst>
                              <a:gd name="T0" fmla="*/ 0 w 437"/>
                              <a:gd name="T1" fmla="*/ 126 h 278"/>
                              <a:gd name="T2" fmla="*/ 109 w 437"/>
                              <a:gd name="T3" fmla="*/ 126 h 278"/>
                              <a:gd name="T4" fmla="*/ 109 w 437"/>
                              <a:gd name="T5" fmla="*/ 0 h 278"/>
                              <a:gd name="T6" fmla="*/ 328 w 437"/>
                              <a:gd name="T7" fmla="*/ 0 h 278"/>
                              <a:gd name="T8" fmla="*/ 328 w 437"/>
                              <a:gd name="T9" fmla="*/ 126 h 278"/>
                              <a:gd name="T10" fmla="*/ 437 w 437"/>
                              <a:gd name="T11" fmla="*/ 126 h 278"/>
                              <a:gd name="T12" fmla="*/ 219 w 437"/>
                              <a:gd name="T13" fmla="*/ 278 h 278"/>
                              <a:gd name="T14" fmla="*/ 0 w 437"/>
                              <a:gd name="T15" fmla="*/ 126 h 27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37" h="278">
                                <a:moveTo>
                                  <a:pt x="0" y="126"/>
                                </a:moveTo>
                                <a:lnTo>
                                  <a:pt x="109" y="126"/>
                                </a:lnTo>
                                <a:lnTo>
                                  <a:pt x="109" y="0"/>
                                </a:lnTo>
                                <a:lnTo>
                                  <a:pt x="328" y="0"/>
                                </a:lnTo>
                                <a:lnTo>
                                  <a:pt x="328" y="126"/>
                                </a:lnTo>
                                <a:lnTo>
                                  <a:pt x="437" y="126"/>
                                </a:lnTo>
                                <a:lnTo>
                                  <a:pt x="219" y="278"/>
                                </a:lnTo>
                                <a:lnTo>
                                  <a:pt x="0" y="126"/>
                                </a:lnTo>
                                <a:close/>
                              </a:path>
                            </a:pathLst>
                          </a:custGeom>
                          <a:solidFill>
                            <a:srgbClr val="00CC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5" name="Freeform 972"/>
                        <wps:cNvSpPr>
                          <a:spLocks noEditPoints="1"/>
                        </wps:cNvSpPr>
                        <wps:spPr bwMode="auto">
                          <a:xfrm>
                            <a:off x="3788410" y="1089660"/>
                            <a:ext cx="293370" cy="182245"/>
                          </a:xfrm>
                          <a:custGeom>
                            <a:avLst/>
                            <a:gdLst>
                              <a:gd name="T0" fmla="*/ 0 w 462"/>
                              <a:gd name="T1" fmla="*/ 126 h 287"/>
                              <a:gd name="T2" fmla="*/ 121 w 462"/>
                              <a:gd name="T3" fmla="*/ 126 h 287"/>
                              <a:gd name="T4" fmla="*/ 117 w 462"/>
                              <a:gd name="T5" fmla="*/ 130 h 287"/>
                              <a:gd name="T6" fmla="*/ 117 w 462"/>
                              <a:gd name="T7" fmla="*/ 0 h 287"/>
                              <a:gd name="T8" fmla="*/ 344 w 462"/>
                              <a:gd name="T9" fmla="*/ 0 h 287"/>
                              <a:gd name="T10" fmla="*/ 344 w 462"/>
                              <a:gd name="T11" fmla="*/ 130 h 287"/>
                              <a:gd name="T12" fmla="*/ 340 w 462"/>
                              <a:gd name="T13" fmla="*/ 126 h 287"/>
                              <a:gd name="T14" fmla="*/ 462 w 462"/>
                              <a:gd name="T15" fmla="*/ 126 h 287"/>
                              <a:gd name="T16" fmla="*/ 231 w 462"/>
                              <a:gd name="T17" fmla="*/ 287 h 287"/>
                              <a:gd name="T18" fmla="*/ 0 w 462"/>
                              <a:gd name="T19" fmla="*/ 126 h 287"/>
                              <a:gd name="T20" fmla="*/ 233 w 462"/>
                              <a:gd name="T21" fmla="*/ 279 h 287"/>
                              <a:gd name="T22" fmla="*/ 229 w 462"/>
                              <a:gd name="T23" fmla="*/ 279 h 287"/>
                              <a:gd name="T24" fmla="*/ 447 w 462"/>
                              <a:gd name="T25" fmla="*/ 127 h 287"/>
                              <a:gd name="T26" fmla="*/ 449 w 462"/>
                              <a:gd name="T27" fmla="*/ 134 h 287"/>
                              <a:gd name="T28" fmla="*/ 336 w 462"/>
                              <a:gd name="T29" fmla="*/ 134 h 287"/>
                              <a:gd name="T30" fmla="*/ 336 w 462"/>
                              <a:gd name="T31" fmla="*/ 4 h 287"/>
                              <a:gd name="T32" fmla="*/ 340 w 462"/>
                              <a:gd name="T33" fmla="*/ 8 h 287"/>
                              <a:gd name="T34" fmla="*/ 121 w 462"/>
                              <a:gd name="T35" fmla="*/ 8 h 287"/>
                              <a:gd name="T36" fmla="*/ 125 w 462"/>
                              <a:gd name="T37" fmla="*/ 4 h 287"/>
                              <a:gd name="T38" fmla="*/ 125 w 462"/>
                              <a:gd name="T39" fmla="*/ 134 h 287"/>
                              <a:gd name="T40" fmla="*/ 12 w 462"/>
                              <a:gd name="T41" fmla="*/ 134 h 287"/>
                              <a:gd name="T42" fmla="*/ 15 w 462"/>
                              <a:gd name="T43" fmla="*/ 127 h 287"/>
                              <a:gd name="T44" fmla="*/ 233 w 462"/>
                              <a:gd name="T45" fmla="*/ 279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462" h="287">
                                <a:moveTo>
                                  <a:pt x="0" y="126"/>
                                </a:moveTo>
                                <a:lnTo>
                                  <a:pt x="121" y="126"/>
                                </a:lnTo>
                                <a:lnTo>
                                  <a:pt x="117" y="130"/>
                                </a:lnTo>
                                <a:lnTo>
                                  <a:pt x="117" y="0"/>
                                </a:lnTo>
                                <a:lnTo>
                                  <a:pt x="344" y="0"/>
                                </a:lnTo>
                                <a:lnTo>
                                  <a:pt x="344" y="130"/>
                                </a:lnTo>
                                <a:lnTo>
                                  <a:pt x="340" y="126"/>
                                </a:lnTo>
                                <a:lnTo>
                                  <a:pt x="462" y="126"/>
                                </a:lnTo>
                                <a:lnTo>
                                  <a:pt x="231" y="287"/>
                                </a:lnTo>
                                <a:lnTo>
                                  <a:pt x="0" y="126"/>
                                </a:lnTo>
                                <a:close/>
                                <a:moveTo>
                                  <a:pt x="233" y="279"/>
                                </a:moveTo>
                                <a:lnTo>
                                  <a:pt x="229" y="279"/>
                                </a:lnTo>
                                <a:lnTo>
                                  <a:pt x="447" y="127"/>
                                </a:lnTo>
                                <a:lnTo>
                                  <a:pt x="449" y="134"/>
                                </a:lnTo>
                                <a:lnTo>
                                  <a:pt x="336" y="134"/>
                                </a:lnTo>
                                <a:lnTo>
                                  <a:pt x="336" y="4"/>
                                </a:lnTo>
                                <a:lnTo>
                                  <a:pt x="340" y="8"/>
                                </a:lnTo>
                                <a:lnTo>
                                  <a:pt x="121" y="8"/>
                                </a:lnTo>
                                <a:lnTo>
                                  <a:pt x="125" y="4"/>
                                </a:lnTo>
                                <a:lnTo>
                                  <a:pt x="125" y="134"/>
                                </a:lnTo>
                                <a:lnTo>
                                  <a:pt x="12" y="134"/>
                                </a:lnTo>
                                <a:lnTo>
                                  <a:pt x="15" y="127"/>
                                </a:lnTo>
                                <a:lnTo>
                                  <a:pt x="233" y="27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36" name="Rectangle 973"/>
                        <wps:cNvSpPr>
                          <a:spLocks noChangeArrowheads="1"/>
                        </wps:cNvSpPr>
                        <wps:spPr bwMode="auto">
                          <a:xfrm>
                            <a:off x="3389630" y="1351914"/>
                            <a:ext cx="1100455" cy="494665"/>
                          </a:xfrm>
                          <a:prstGeom prst="rect">
                            <a:avLst/>
                          </a:prstGeom>
                          <a:solidFill>
                            <a:srgbClr val="CC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7" name="Rectangle 974"/>
                        <wps:cNvSpPr>
                          <a:spLocks noChangeArrowheads="1"/>
                        </wps:cNvSpPr>
                        <wps:spPr bwMode="auto">
                          <a:xfrm>
                            <a:off x="3438525" y="1382395"/>
                            <a:ext cx="3619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color w:val="000000"/>
                                  <w:sz w:val="16"/>
                                  <w:szCs w:val="16"/>
                                  <w:lang w:val="en-US"/>
                                </w:rPr>
                                <w:t>•</w:t>
                              </w:r>
                            </w:p>
                          </w:txbxContent>
                        </wps:txbx>
                        <wps:bodyPr rot="0" vert="horz" wrap="none" lIns="0" tIns="0" rIns="0" bIns="0" anchor="t" anchorCtr="0">
                          <a:spAutoFit/>
                        </wps:bodyPr>
                      </wps:wsp>
                      <wps:wsp>
                        <wps:cNvPr id="1738" name="Rectangle 975"/>
                        <wps:cNvSpPr>
                          <a:spLocks noChangeArrowheads="1"/>
                        </wps:cNvSpPr>
                        <wps:spPr bwMode="auto">
                          <a:xfrm>
                            <a:off x="3493770" y="1377315"/>
                            <a:ext cx="101282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BB0CA2" w:rsidRDefault="0059726E">
                              <w:pPr>
                                <w:rPr>
                                  <w:lang w:val="ru-RU"/>
                                </w:rPr>
                              </w:pPr>
                              <w:r>
                                <w:rPr>
                                  <w:rFonts w:ascii="Arial" w:hAnsi="Arial" w:cs="Arial"/>
                                  <w:b/>
                                  <w:bCs/>
                                  <w:color w:val="000000"/>
                                  <w:sz w:val="16"/>
                                  <w:szCs w:val="16"/>
                                  <w:lang w:val="ru-RU"/>
                                </w:rPr>
                                <w:t>Данные во времени</w:t>
                              </w:r>
                            </w:p>
                          </w:txbxContent>
                        </wps:txbx>
                        <wps:bodyPr rot="0" vert="horz" wrap="none" lIns="0" tIns="0" rIns="0" bIns="0" anchor="t" anchorCtr="0">
                          <a:spAutoFit/>
                        </wps:bodyPr>
                      </wps:wsp>
                      <wps:wsp>
                        <wps:cNvPr id="1739" name="Rectangle 976"/>
                        <wps:cNvSpPr>
                          <a:spLocks noChangeArrowheads="1"/>
                        </wps:cNvSpPr>
                        <wps:spPr bwMode="auto">
                          <a:xfrm>
                            <a:off x="3438525" y="1498600"/>
                            <a:ext cx="3619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color w:val="000000"/>
                                  <w:sz w:val="16"/>
                                  <w:szCs w:val="16"/>
                                  <w:lang w:val="en-US"/>
                                </w:rPr>
                                <w:t>•</w:t>
                              </w:r>
                            </w:p>
                          </w:txbxContent>
                        </wps:txbx>
                        <wps:bodyPr rot="0" vert="horz" wrap="none" lIns="0" tIns="0" rIns="0" bIns="0" anchor="t" anchorCtr="0">
                          <a:spAutoFit/>
                        </wps:bodyPr>
                      </wps:wsp>
                      <wps:wsp>
                        <wps:cNvPr id="1741" name="Rectangle 978"/>
                        <wps:cNvSpPr>
                          <a:spLocks noChangeArrowheads="1"/>
                        </wps:cNvSpPr>
                        <wps:spPr bwMode="auto">
                          <a:xfrm>
                            <a:off x="3685540" y="1493520"/>
                            <a:ext cx="34290"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b/>
                                  <w:bCs/>
                                  <w:color w:val="000000"/>
                                  <w:sz w:val="16"/>
                                  <w:szCs w:val="16"/>
                                  <w:lang w:val="en-US"/>
                                </w:rPr>
                                <w:t>-</w:t>
                              </w:r>
                            </w:p>
                          </w:txbxContent>
                        </wps:txbx>
                        <wps:bodyPr rot="0" vert="horz" wrap="none" lIns="0" tIns="0" rIns="0" bIns="0" anchor="t" anchorCtr="0">
                          <a:spAutoFit/>
                        </wps:bodyPr>
                      </wps:wsp>
                      <wps:wsp>
                        <wps:cNvPr id="1742" name="Rectangle 979"/>
                        <wps:cNvSpPr>
                          <a:spLocks noChangeArrowheads="1"/>
                        </wps:cNvSpPr>
                        <wps:spPr bwMode="auto">
                          <a:xfrm>
                            <a:off x="3493770" y="1493519"/>
                            <a:ext cx="100901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BB0CA2" w:rsidRDefault="0059726E" w:rsidP="00BB0CA2">
                              <w:pPr>
                                <w:jc w:val="left"/>
                                <w:rPr>
                                  <w:lang w:val="ru-RU"/>
                                </w:rPr>
                              </w:pPr>
                              <w:r>
                                <w:rPr>
                                  <w:rFonts w:ascii="Arial" w:hAnsi="Arial" w:cs="Arial"/>
                                  <w:b/>
                                  <w:bCs/>
                                  <w:color w:val="000000"/>
                                  <w:sz w:val="16"/>
                                  <w:szCs w:val="16"/>
                                  <w:lang w:val="ru-RU"/>
                                </w:rPr>
                                <w:t>Данные не в реальном времени</w:t>
                              </w:r>
                            </w:p>
                          </w:txbxContent>
                        </wps:txbx>
                        <wps:bodyPr rot="0" vert="horz" wrap="square" lIns="0" tIns="0" rIns="0" bIns="0" anchor="t" anchorCtr="0">
                          <a:spAutoFit/>
                        </wps:bodyPr>
                      </wps:wsp>
                      <wps:wsp>
                        <wps:cNvPr id="1743" name="Rectangle 980"/>
                        <wps:cNvSpPr>
                          <a:spLocks noChangeArrowheads="1"/>
                        </wps:cNvSpPr>
                        <wps:spPr bwMode="auto">
                          <a:xfrm>
                            <a:off x="1935791" y="2140585"/>
                            <a:ext cx="114871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BB0CA2">
                              <w:r>
                                <w:rPr>
                                  <w:rFonts w:ascii="Arial" w:hAnsi="Arial" w:cs="Arial"/>
                                  <w:b/>
                                  <w:bCs/>
                                  <w:color w:val="000000"/>
                                  <w:sz w:val="16"/>
                                  <w:szCs w:val="16"/>
                                  <w:lang w:val="ru-RU"/>
                                </w:rPr>
                                <w:t>Мультимедийный ПК</w:t>
                              </w:r>
                              <w:r>
                                <w:rPr>
                                  <w:rFonts w:ascii="Arial" w:hAnsi="Arial" w:cs="Arial"/>
                                  <w:b/>
                                  <w:bCs/>
                                  <w:color w:val="000000"/>
                                  <w:sz w:val="16"/>
                                  <w:szCs w:val="16"/>
                                  <w:lang w:val="en-US"/>
                                </w:rPr>
                                <w:t>C</w:t>
                              </w:r>
                            </w:p>
                          </w:txbxContent>
                        </wps:txbx>
                        <wps:bodyPr rot="0" vert="horz" wrap="none" lIns="0" tIns="0" rIns="0" bIns="0" anchor="t" anchorCtr="0">
                          <a:spAutoFit/>
                        </wps:bodyPr>
                      </wps:wsp>
                      <wps:wsp>
                        <wps:cNvPr id="1744" name="Rectangle 981"/>
                        <wps:cNvSpPr>
                          <a:spLocks noChangeArrowheads="1"/>
                        </wps:cNvSpPr>
                        <wps:spPr bwMode="auto">
                          <a:xfrm>
                            <a:off x="1913186" y="2274884"/>
                            <a:ext cx="11537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FF5622">
                              <w:pPr>
                                <w:spacing w:line="140" w:lineRule="exact"/>
                              </w:pPr>
                              <w:r>
                                <w:rPr>
                                  <w:rFonts w:ascii="Arial" w:hAnsi="Arial" w:cs="Arial"/>
                                  <w:b/>
                                  <w:bCs/>
                                  <w:color w:val="000000"/>
                                  <w:sz w:val="16"/>
                                  <w:szCs w:val="16"/>
                                  <w:lang w:val="en-US"/>
                                </w:rPr>
                                <w:t>(</w:t>
                              </w:r>
                              <w:r>
                                <w:rPr>
                                  <w:rFonts w:ascii="Arial" w:hAnsi="Arial" w:cs="Arial"/>
                                  <w:b/>
                                  <w:bCs/>
                                  <w:color w:val="000000"/>
                                  <w:sz w:val="16"/>
                                  <w:szCs w:val="16"/>
                                  <w:lang w:val="ru-RU"/>
                                </w:rPr>
                                <w:t>Настольный/порта-тивный</w:t>
                              </w:r>
                              <w:r>
                                <w:rPr>
                                  <w:rFonts w:ascii="Arial" w:hAnsi="Arial" w:cs="Arial"/>
                                  <w:b/>
                                  <w:bCs/>
                                  <w:color w:val="000000"/>
                                  <w:sz w:val="16"/>
                                  <w:szCs w:val="16"/>
                                  <w:lang w:val="en-US"/>
                                </w:rPr>
                                <w:t>)</w:t>
                              </w:r>
                            </w:p>
                          </w:txbxContent>
                        </wps:txbx>
                        <wps:bodyPr rot="0" vert="horz" wrap="square" lIns="0" tIns="0" rIns="0" bIns="0" anchor="t" anchorCtr="0">
                          <a:spAutoFit/>
                        </wps:bodyPr>
                      </wps:wsp>
                      <wps:wsp>
                        <wps:cNvPr id="1745" name="Freeform 982"/>
                        <wps:cNvSpPr>
                          <a:spLocks noEditPoints="1"/>
                        </wps:cNvSpPr>
                        <wps:spPr bwMode="auto">
                          <a:xfrm>
                            <a:off x="473710" y="300355"/>
                            <a:ext cx="2070735" cy="208915"/>
                          </a:xfrm>
                          <a:custGeom>
                            <a:avLst/>
                            <a:gdLst>
                              <a:gd name="T0" fmla="*/ 66 w 6562"/>
                              <a:gd name="T1" fmla="*/ 589 h 664"/>
                              <a:gd name="T2" fmla="*/ 6455 w 6562"/>
                              <a:gd name="T3" fmla="*/ 54 h 664"/>
                              <a:gd name="T4" fmla="*/ 6457 w 6562"/>
                              <a:gd name="T5" fmla="*/ 70 h 664"/>
                              <a:gd name="T6" fmla="*/ 67 w 6562"/>
                              <a:gd name="T7" fmla="*/ 605 h 664"/>
                              <a:gd name="T8" fmla="*/ 66 w 6562"/>
                              <a:gd name="T9" fmla="*/ 589 h 664"/>
                              <a:gd name="T10" fmla="*/ 72 w 6562"/>
                              <a:gd name="T11" fmla="*/ 661 h 664"/>
                              <a:gd name="T12" fmla="*/ 3 w 6562"/>
                              <a:gd name="T13" fmla="*/ 603 h 664"/>
                              <a:gd name="T14" fmla="*/ 61 w 6562"/>
                              <a:gd name="T15" fmla="*/ 534 h 664"/>
                              <a:gd name="T16" fmla="*/ 130 w 6562"/>
                              <a:gd name="T17" fmla="*/ 592 h 664"/>
                              <a:gd name="T18" fmla="*/ 72 w 6562"/>
                              <a:gd name="T19" fmla="*/ 661 h 664"/>
                              <a:gd name="T20" fmla="*/ 6429 w 6562"/>
                              <a:gd name="T21" fmla="*/ 0 h 664"/>
                              <a:gd name="T22" fmla="*/ 6562 w 6562"/>
                              <a:gd name="T23" fmla="*/ 53 h 664"/>
                              <a:gd name="T24" fmla="*/ 6440 w 6562"/>
                              <a:gd name="T25" fmla="*/ 128 h 664"/>
                              <a:gd name="T26" fmla="*/ 6429 w 6562"/>
                              <a:gd name="T27" fmla="*/ 0 h 6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562" h="664">
                                <a:moveTo>
                                  <a:pt x="66" y="589"/>
                                </a:moveTo>
                                <a:lnTo>
                                  <a:pt x="6455" y="54"/>
                                </a:lnTo>
                                <a:lnTo>
                                  <a:pt x="6457" y="70"/>
                                </a:lnTo>
                                <a:lnTo>
                                  <a:pt x="67" y="605"/>
                                </a:lnTo>
                                <a:lnTo>
                                  <a:pt x="66" y="589"/>
                                </a:lnTo>
                                <a:close/>
                                <a:moveTo>
                                  <a:pt x="72" y="661"/>
                                </a:moveTo>
                                <a:cubicBezTo>
                                  <a:pt x="37" y="664"/>
                                  <a:pt x="6" y="638"/>
                                  <a:pt x="3" y="603"/>
                                </a:cubicBezTo>
                                <a:cubicBezTo>
                                  <a:pt x="0" y="568"/>
                                  <a:pt x="26" y="537"/>
                                  <a:pt x="61" y="534"/>
                                </a:cubicBezTo>
                                <a:cubicBezTo>
                                  <a:pt x="96" y="531"/>
                                  <a:pt x="127" y="557"/>
                                  <a:pt x="130" y="592"/>
                                </a:cubicBezTo>
                                <a:cubicBezTo>
                                  <a:pt x="133" y="627"/>
                                  <a:pt x="107" y="658"/>
                                  <a:pt x="72" y="661"/>
                                </a:cubicBezTo>
                                <a:close/>
                                <a:moveTo>
                                  <a:pt x="6429" y="0"/>
                                </a:moveTo>
                                <a:lnTo>
                                  <a:pt x="6562" y="53"/>
                                </a:lnTo>
                                <a:lnTo>
                                  <a:pt x="6440" y="128"/>
                                </a:lnTo>
                                <a:lnTo>
                                  <a:pt x="6429"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46" name="Freeform 983"/>
                        <wps:cNvSpPr>
                          <a:spLocks noEditPoints="1"/>
                        </wps:cNvSpPr>
                        <wps:spPr bwMode="auto">
                          <a:xfrm>
                            <a:off x="411480" y="374015"/>
                            <a:ext cx="2102485" cy="589915"/>
                          </a:xfrm>
                          <a:custGeom>
                            <a:avLst/>
                            <a:gdLst>
                              <a:gd name="T0" fmla="*/ 69 w 6663"/>
                              <a:gd name="T1" fmla="*/ 1797 h 1876"/>
                              <a:gd name="T2" fmla="*/ 6558 w 6663"/>
                              <a:gd name="T3" fmla="*/ 49 h 1876"/>
                              <a:gd name="T4" fmla="*/ 6562 w 6663"/>
                              <a:gd name="T5" fmla="*/ 64 h 1876"/>
                              <a:gd name="T6" fmla="*/ 74 w 6663"/>
                              <a:gd name="T7" fmla="*/ 1812 h 1876"/>
                              <a:gd name="T8" fmla="*/ 69 w 6663"/>
                              <a:gd name="T9" fmla="*/ 1797 h 1876"/>
                              <a:gd name="T10" fmla="*/ 88 w 6663"/>
                              <a:gd name="T11" fmla="*/ 1866 h 1876"/>
                              <a:gd name="T12" fmla="*/ 10 w 6663"/>
                              <a:gd name="T13" fmla="*/ 1821 h 1876"/>
                              <a:gd name="T14" fmla="*/ 55 w 6663"/>
                              <a:gd name="T15" fmla="*/ 1743 h 1876"/>
                              <a:gd name="T16" fmla="*/ 133 w 6663"/>
                              <a:gd name="T17" fmla="*/ 1788 h 1876"/>
                              <a:gd name="T18" fmla="*/ 88 w 6663"/>
                              <a:gd name="T19" fmla="*/ 1866 h 1876"/>
                              <a:gd name="T20" fmla="*/ 6523 w 6663"/>
                              <a:gd name="T21" fmla="*/ 0 h 1876"/>
                              <a:gd name="T22" fmla="*/ 6663 w 6663"/>
                              <a:gd name="T23" fmla="*/ 28 h 1876"/>
                              <a:gd name="T24" fmla="*/ 6556 w 6663"/>
                              <a:gd name="T25" fmla="*/ 124 h 1876"/>
                              <a:gd name="T26" fmla="*/ 6523 w 6663"/>
                              <a:gd name="T27" fmla="*/ 0 h 18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663" h="1876">
                                <a:moveTo>
                                  <a:pt x="69" y="1797"/>
                                </a:moveTo>
                                <a:lnTo>
                                  <a:pt x="6558" y="49"/>
                                </a:lnTo>
                                <a:lnTo>
                                  <a:pt x="6562" y="64"/>
                                </a:lnTo>
                                <a:lnTo>
                                  <a:pt x="74" y="1812"/>
                                </a:lnTo>
                                <a:lnTo>
                                  <a:pt x="69" y="1797"/>
                                </a:lnTo>
                                <a:close/>
                                <a:moveTo>
                                  <a:pt x="88" y="1866"/>
                                </a:moveTo>
                                <a:cubicBezTo>
                                  <a:pt x="54" y="1876"/>
                                  <a:pt x="19" y="1855"/>
                                  <a:pt x="10" y="1821"/>
                                </a:cubicBezTo>
                                <a:cubicBezTo>
                                  <a:pt x="0" y="1787"/>
                                  <a:pt x="21" y="1752"/>
                                  <a:pt x="55" y="1743"/>
                                </a:cubicBezTo>
                                <a:cubicBezTo>
                                  <a:pt x="89" y="1733"/>
                                  <a:pt x="124" y="1754"/>
                                  <a:pt x="133" y="1788"/>
                                </a:cubicBezTo>
                                <a:cubicBezTo>
                                  <a:pt x="143" y="1822"/>
                                  <a:pt x="122" y="1857"/>
                                  <a:pt x="88" y="1866"/>
                                </a:cubicBezTo>
                                <a:close/>
                                <a:moveTo>
                                  <a:pt x="6523" y="0"/>
                                </a:moveTo>
                                <a:lnTo>
                                  <a:pt x="6663" y="28"/>
                                </a:lnTo>
                                <a:lnTo>
                                  <a:pt x="6556" y="124"/>
                                </a:lnTo>
                                <a:lnTo>
                                  <a:pt x="6523" y="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47" name="Freeform 984"/>
                        <wps:cNvSpPr>
                          <a:spLocks noEditPoints="1"/>
                        </wps:cNvSpPr>
                        <wps:spPr bwMode="auto">
                          <a:xfrm>
                            <a:off x="499110" y="438150"/>
                            <a:ext cx="2059940" cy="1129665"/>
                          </a:xfrm>
                          <a:custGeom>
                            <a:avLst/>
                            <a:gdLst>
                              <a:gd name="T0" fmla="*/ 0 w 3244"/>
                              <a:gd name="T1" fmla="*/ 1772 h 1779"/>
                              <a:gd name="T2" fmla="*/ 3196 w 3244"/>
                              <a:gd name="T3" fmla="*/ 22 h 1779"/>
                              <a:gd name="T4" fmla="*/ 3200 w 3244"/>
                              <a:gd name="T5" fmla="*/ 29 h 1779"/>
                              <a:gd name="T6" fmla="*/ 3 w 3244"/>
                              <a:gd name="T7" fmla="*/ 1779 h 1779"/>
                              <a:gd name="T8" fmla="*/ 0 w 3244"/>
                              <a:gd name="T9" fmla="*/ 1772 h 1779"/>
                              <a:gd name="T10" fmla="*/ 3173 w 3244"/>
                              <a:gd name="T11" fmla="*/ 3 h 1779"/>
                              <a:gd name="T12" fmla="*/ 3244 w 3244"/>
                              <a:gd name="T13" fmla="*/ 0 h 1779"/>
                              <a:gd name="T14" fmla="*/ 3204 w 3244"/>
                              <a:gd name="T15" fmla="*/ 58 h 1779"/>
                              <a:gd name="T16" fmla="*/ 3173 w 3244"/>
                              <a:gd name="T17" fmla="*/ 3 h 17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244" h="1779">
                                <a:moveTo>
                                  <a:pt x="0" y="1772"/>
                                </a:moveTo>
                                <a:lnTo>
                                  <a:pt x="3196" y="22"/>
                                </a:lnTo>
                                <a:lnTo>
                                  <a:pt x="3200" y="29"/>
                                </a:lnTo>
                                <a:lnTo>
                                  <a:pt x="3" y="1779"/>
                                </a:lnTo>
                                <a:lnTo>
                                  <a:pt x="0" y="1772"/>
                                </a:lnTo>
                                <a:close/>
                                <a:moveTo>
                                  <a:pt x="3173" y="3"/>
                                </a:moveTo>
                                <a:lnTo>
                                  <a:pt x="3244" y="0"/>
                                </a:lnTo>
                                <a:lnTo>
                                  <a:pt x="3204" y="58"/>
                                </a:lnTo>
                                <a:lnTo>
                                  <a:pt x="3173" y="3"/>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48" name="Freeform 985"/>
                        <wps:cNvSpPr>
                          <a:spLocks noEditPoints="1"/>
                        </wps:cNvSpPr>
                        <wps:spPr bwMode="auto">
                          <a:xfrm>
                            <a:off x="456565" y="508635"/>
                            <a:ext cx="2122805" cy="1553210"/>
                          </a:xfrm>
                          <a:custGeom>
                            <a:avLst/>
                            <a:gdLst>
                              <a:gd name="T0" fmla="*/ 68 w 6728"/>
                              <a:gd name="T1" fmla="*/ 4858 h 4937"/>
                              <a:gd name="T2" fmla="*/ 6638 w 6728"/>
                              <a:gd name="T3" fmla="*/ 57 h 4937"/>
                              <a:gd name="T4" fmla="*/ 6647 w 6728"/>
                              <a:gd name="T5" fmla="*/ 70 h 4937"/>
                              <a:gd name="T6" fmla="*/ 77 w 6728"/>
                              <a:gd name="T7" fmla="*/ 4871 h 4937"/>
                              <a:gd name="T8" fmla="*/ 68 w 6728"/>
                              <a:gd name="T9" fmla="*/ 4858 h 4937"/>
                              <a:gd name="T10" fmla="*/ 110 w 6728"/>
                              <a:gd name="T11" fmla="*/ 4916 h 4937"/>
                              <a:gd name="T12" fmla="*/ 21 w 6728"/>
                              <a:gd name="T13" fmla="*/ 4902 h 4937"/>
                              <a:gd name="T14" fmla="*/ 35 w 6728"/>
                              <a:gd name="T15" fmla="*/ 4813 h 4937"/>
                              <a:gd name="T16" fmla="*/ 124 w 6728"/>
                              <a:gd name="T17" fmla="*/ 4827 h 4937"/>
                              <a:gd name="T18" fmla="*/ 110 w 6728"/>
                              <a:gd name="T19" fmla="*/ 4916 h 4937"/>
                              <a:gd name="T20" fmla="*/ 6587 w 6728"/>
                              <a:gd name="T21" fmla="*/ 24 h 4937"/>
                              <a:gd name="T22" fmla="*/ 6728 w 6728"/>
                              <a:gd name="T23" fmla="*/ 0 h 4937"/>
                              <a:gd name="T24" fmla="*/ 6663 w 6728"/>
                              <a:gd name="T25" fmla="*/ 128 h 4937"/>
                              <a:gd name="T26" fmla="*/ 6587 w 6728"/>
                              <a:gd name="T27" fmla="*/ 24 h 49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728" h="4937">
                                <a:moveTo>
                                  <a:pt x="68" y="4858"/>
                                </a:moveTo>
                                <a:lnTo>
                                  <a:pt x="6638" y="57"/>
                                </a:lnTo>
                                <a:lnTo>
                                  <a:pt x="6647" y="70"/>
                                </a:lnTo>
                                <a:lnTo>
                                  <a:pt x="77" y="4871"/>
                                </a:lnTo>
                                <a:lnTo>
                                  <a:pt x="68" y="4858"/>
                                </a:lnTo>
                                <a:close/>
                                <a:moveTo>
                                  <a:pt x="110" y="4916"/>
                                </a:moveTo>
                                <a:cubicBezTo>
                                  <a:pt x="82" y="4937"/>
                                  <a:pt x="42" y="4931"/>
                                  <a:pt x="21" y="4902"/>
                                </a:cubicBezTo>
                                <a:cubicBezTo>
                                  <a:pt x="0" y="4874"/>
                                  <a:pt x="6" y="4834"/>
                                  <a:pt x="35" y="4813"/>
                                </a:cubicBezTo>
                                <a:cubicBezTo>
                                  <a:pt x="63" y="4792"/>
                                  <a:pt x="103" y="4798"/>
                                  <a:pt x="124" y="4827"/>
                                </a:cubicBezTo>
                                <a:cubicBezTo>
                                  <a:pt x="145" y="4855"/>
                                  <a:pt x="139" y="4895"/>
                                  <a:pt x="110" y="4916"/>
                                </a:cubicBezTo>
                                <a:close/>
                                <a:moveTo>
                                  <a:pt x="6587" y="24"/>
                                </a:moveTo>
                                <a:lnTo>
                                  <a:pt x="6728" y="0"/>
                                </a:lnTo>
                                <a:lnTo>
                                  <a:pt x="6663" y="128"/>
                                </a:lnTo>
                                <a:lnTo>
                                  <a:pt x="6587" y="24"/>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pic:pic xmlns:pic="http://schemas.openxmlformats.org/drawingml/2006/picture">
                        <pic:nvPicPr>
                          <pic:cNvPr id="1749" name="Picture 9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503805" y="5080"/>
                            <a:ext cx="4191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0" name="Picture 9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503805" y="5080"/>
                            <a:ext cx="4191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1" name="Picture 9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2094865" y="961390"/>
                            <a:ext cx="1276985" cy="1148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2" name="Picture 98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094865" y="961390"/>
                            <a:ext cx="1276985" cy="1148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4" name="Rectangle 1754"/>
                        <wps:cNvSpPr>
                          <a:spLocks noChangeArrowheads="1"/>
                        </wps:cNvSpPr>
                        <wps:spPr bwMode="auto">
                          <a:xfrm>
                            <a:off x="2402840" y="854710"/>
                            <a:ext cx="1153795" cy="19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23A2C" w:rsidRDefault="0059726E" w:rsidP="00523A2C">
                              <w:r>
                                <w:rPr>
                                  <w:rFonts w:ascii="Arial" w:hAnsi="Arial"/>
                                  <w:b/>
                                  <w:bCs/>
                                  <w:color w:val="000000"/>
                                  <w:sz w:val="16"/>
                                  <w:szCs w:val="16"/>
                                </w:rPr>
                                <w:t>Смартфон</w:t>
                              </w:r>
                            </w:p>
                          </w:txbxContent>
                        </wps:txbx>
                        <wps:bodyPr rot="0" vert="horz" wrap="square" lIns="0" tIns="0" rIns="0" bIns="0" anchor="t" anchorCtr="0">
                          <a:spAutoFit/>
                        </wps:bodyPr>
                      </wps:wsp>
                    </wpc:wpc>
                  </a:graphicData>
                </a:graphic>
              </wp:inline>
            </w:drawing>
          </mc:Choice>
          <mc:Fallback>
            <w:pict>
              <v:group id="Canvas 1753" o:spid="_x0000_s1270" editas="canvas" style="width:354.85pt;height:201.9pt;mso-position-horizontal-relative:char;mso-position-vertical-relative:line" coordsize="45065,256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">
                <v:shape id="_x0000_s1271" type="#_x0000_t75" style="position:absolute;width:45065;height:25641;visibility:visible;mso-wrap-style:square" filled="t" fillcolor="white [3212]">
                  <v:fill o:detectmouseclick="t"/>
                  <v:path o:connecttype="none"/>
                </v:shape>
                <v:shape id="Freeform 298" o:spid="_x0000_s1272" style="position:absolute;left:16179;top:9740;width:7042;height:2794;visibility:visible;mso-wrap-style:square;v-text-anchor:top" coordsize="2232,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p1ycEA&#10;AADdAAAADwAAAGRycy9kb3ducmV2LnhtbERPTYvCMBC9C/sfwgh706QeVKpRRCgsyB5WpXgcmrEp&#10;NpPSRO3++82C4G0e73PW28G14kF9aDxryKYKBHHlTcO1hvOpmCxBhIhssPVMGn4pwHbzMVpjbvyT&#10;f+hxjLVIIRxy1GBj7HIpQ2XJYZj6jjhxV987jAn2tTQ9PlO4a+VMqbl02HBqsNjR3lJ1O96dBlUe&#10;sMi+3WVRFpm6+8Fc7SVq/TkedisQkYb4Fr/cXybNV/MM/r9JJ8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qdcnBAAAA3QAAAA8AAAAAAAAAAAAAAAAAmAIAAGRycy9kb3du&#10;cmV2LnhtbFBLBQYAAAAABAAEAPUAAACGAwAAAAA=&#10;" path="m75,65l2115,836r-5,15l70,80,75,65xm50,132c17,120,,83,13,50,25,17,62,,95,13v33,12,50,49,37,82c120,128,83,145,50,132xm2113,843r-58,-90l2232,888,2010,873r103,-30xe" fillcolor="black" strokeweight="0">
                  <v:path arrowok="t" o:connecttype="custom" o:connectlocs="23663,20452;667301,263039;665723,267758;22086,25171;23663,20452;15775,41532;4102,15732;29973,4090;41647,29891;15775,41532;666669,265241;648370,236924;704215,279400;634172,274680;666669,265241" o:connectangles="0,0,0,0,0,0,0,0,0,0,0,0,0,0,0"/>
                  <o:lock v:ext="edit" verticies="t"/>
                </v:shape>
                <v:shape id="Freeform 299" o:spid="_x0000_s1273" style="position:absolute;left:16789;top:15875;width:6534;height:1816;visibility:visible;mso-wrap-style:square;v-text-anchor:top" coordsize="2070,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zXcIA&#10;AADdAAAADwAAAGRycy9kb3ducmV2LnhtbERPTYvCMBC9C/sfwix403SLiFSjiLCoF2FV3D0OzdgW&#10;m0lJotb++o0geJvH+5zZojW1uJHzlWUFX8MEBHFudcWFguPhezAB4QOyxtoyKXiQh8X8ozfDTNs7&#10;/9BtHwoRQ9hnqKAMocmk9HlJBv3QNsSRO1tnMEToCqkd3mO4qWWaJGNpsOLYUGJDq5Lyy/5qFKRb&#10;T3+/Xd4dHq5bL096N2rsVan+Z7ucggjUhrf45d7oOD8Zp/D8Jp4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nNdwgAAAN0AAAAPAAAAAAAAAAAAAAAAAJgCAABkcnMvZG93&#10;bnJldi54bWxQSwUGAAAAAAQABAD1AAAAhwMAAAAA&#10;" path="m69,499l1944,34r4,15l72,514,69,499xm86,569c52,577,17,556,8,522,,488,21,453,55,444v34,-8,69,13,78,47c141,525,120,560,86,569xm1946,41l1848,r222,10l1879,124r67,-83xe" fillcolor="black" strokeweight="0">
                  <v:path arrowok="t" o:connecttype="custom" o:connectlocs="21781,157060;613642,10701;614905,15423;22727,161781;21781,157060;27147,179092;2525,164299;17361,139748;41983,154542;27147,179092;614273,12905;583339,0;653415,3147;593124,39029;614273,12905" o:connectangles="0,0,0,0,0,0,0,0,0,0,0,0,0,0,0"/>
                  <o:lock v:ext="edit" verticies="t"/>
                </v:shape>
                <v:shape id="Freeform 300" o:spid="_x0000_s1274" style="position:absolute;left:4673;top:11379;width:4966;height:4502;visibility:visible;mso-wrap-style:square;v-text-anchor:top" coordsize="1575,1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67uMIA&#10;AADdAAAADwAAAGRycy9kb3ducmV2LnhtbERPTWuDQBC9B/oflinklqxNQBqTVZLSUqEnTel5cCcq&#10;cWfF3UTtr+8WCr3N433OIZtMJ+40uNaygqd1BIK4srrlWsHn+W31DMJ5ZI2dZVIwk4MsfVgcMNF2&#10;5ILupa9FCGGXoILG+z6R0lUNGXRr2xMH7mIHgz7AoZZ6wDGEm05uoiiWBlsODQ329NJQdS1vRsF3&#10;aYo5Jo2nHF93H9Tzqf56V2r5OB33IDxN/l/85851mB/FW/j9Jpwg0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jru4wgAAAN0AAAAPAAAAAAAAAAAAAAAAAJgCAABkcnMvZG93&#10;bnJldi54bWxQSwUGAAAAAAQABAD1AAAAhwMAAAAA&#10;" path="m66,1355l1475,80r11,12l77,1366,66,1355xm114,1408v-26,24,-66,22,-90,-5c,1377,2,1337,29,1313v26,-24,66,-22,90,4c143,1344,141,1384,114,1408xm1480,86l1374,96,1575,,1460,191,1480,86xe" fillcolor="black" strokeweight="0">
                  <v:path arrowok="t" o:connecttype="custom" o:connectlocs="20809,426007;465042,25152;468510,28924;24277,429465;20809,426007;35942,442669;7567,441098;9143,412802;37519,414059;35942,442669;466618,27038;433198,30182;496570,0;460313,60050;466618,27038" o:connectangles="0,0,0,0,0,0,0,0,0,0,0,0,0,0,0"/>
                  <o:lock v:ext="edit" verticies="t"/>
                </v:shape>
                <v:shape id="Freeform 301" o:spid="_x0000_s1275" style="position:absolute;left:4667;top:15779;width:6083;height:2445;visibility:visible;mso-wrap-style:square;v-text-anchor:top" coordsize="1928,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TgsMA&#10;AADdAAAADwAAAGRycy9kb3ducmV2LnhtbERPS2sCMRC+F/wPYYTeNLGKlNUooog99aHiediMm103&#10;k+0m6vbfNwWht/n4njNfdq4WN2pD6VnDaKhAEOfelFxoOB62g1cQISIbrD2Thh8KsFz0nuaYGX/n&#10;L7rtYyFSCIcMNdgYm0zKkFtyGIa+IU7c2bcOY4JtIU2L9xTuavmi1FQ6LDk1WGxobSm/7K9Ogxpv&#10;v3O7Uqdq8rlbv2+uVfVRV1o/97vVDESkLv6LH+43k+ar6QT+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pTgsMAAADdAAAADwAAAAAAAAAAAAAAAACYAgAAZHJzL2Rv&#10;d25yZXYueG1sUEsFBgAAAAAEAAQA9QAAAIgDAAAAAA==&#10;" path="m75,65l1812,724r-6,15l70,80,75,65xm50,132c17,120,,83,13,50,25,17,62,,95,13v33,12,50,49,37,82c120,128,83,145,50,132xm1809,731r-57,-90l1928,776,1706,761r103,-30xe" fillcolor="black" strokeweight="0">
                  <v:path arrowok="t" o:connecttype="custom" o:connectlocs="23664,20478;571729,228093;569836,232818;22087,25204;23664,20478;15776,41586;4102,15752;29975,4096;41649,29929;15776,41586;570783,230298;552798,201944;608330,244475;538284,239749;570783,230298" o:connectangles="0,0,0,0,0,0,0,0,0,0,0,0,0,0,0"/>
                  <o:lock v:ext="edit" verticies="t"/>
                </v:shape>
                <v:shape id="Freeform 302" o:spid="_x0000_s1276" style="position:absolute;left:4667;top:18980;width:5734;height:3556;visibility:visible;mso-wrap-style:square;v-text-anchor:top" coordsize="1817,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a8QA&#10;AADdAAAADwAAAGRycy9kb3ducmV2LnhtbERPTWvCQBC9F/oflil4Kc3GFqWkrlJqFT02LUpuQ3bc&#10;BLOzIbvG9N+7guBtHu9zZovBNqKnzteOFYyTFARx6XTNRsHf7+rlHYQPyBobx6Tgnzws5o8PM8y0&#10;O/MP9XkwIoawz1BBFUKbSenLiiz6xLXEkTu4zmKIsDNSd3iO4baRr2k6lRZrjg0VtvRVUXnMT1ZB&#10;/4y7/TFf9+6t+DY7cyj2S94qNXoaPj9ABBrCXXxzb3Scn04ncP0mni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rXGvEAAAA3QAAAA8AAAAAAAAAAAAAAAAAmAIAAGRycy9k&#10;b3ducmV2LnhtbFBLBQYAAAAABAAEAPUAAACJAwAAAAA=&#10;" path="m69,1050l1704,60r8,14l78,1063r-9,-13xm107,1111v-31,19,-70,9,-88,-21c,1059,10,1020,40,1002v31,-19,70,-9,88,21c147,1054,137,1093,107,1111xm1708,67l1602,56,1817,,1668,166r40,-99xe" fillcolor="black" strokeweight="0">
                  <v:path arrowok="t" o:connecttype="custom" o:connectlocs="21775,330425;537745,18881;540269,23287;24615,334516;21775,330425;33767,349621;5996,343012;12623,315320;40394,321928;33767,349621;539007,21084;505556,17623;573405,0;526384,52239;539007,21084" o:connectangles="0,0,0,0,0,0,0,0,0,0,0,0,0,0,0"/>
                  <o:lock v:ext="edit" verticies="t"/>
                </v:shape>
                <v:shape id="Freeform 303" o:spid="_x0000_s1277" style="position:absolute;left:4337;top:9601;width:6115;height:673;visibility:visible;mso-wrap-style:square;v-text-anchor:top" coordsize="193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2CpMMA&#10;AADdAAAADwAAAGRycy9kb3ducmV2LnhtbERPTWsCMRC9F/wPYYRepCb1sNStUUQoeFG6bul52Iyb&#10;xc1kSaJu++ubQqG3ebzPWW1G14sbhdh51vA8VyCIG286bjV81G9PLyBiQjbYeyYNXxRhs548rLA0&#10;/s4V3U6pFTmEY4kabEpDKWVsLDmMcz8QZ+7sg8OUYWilCXjP4a6XC6UK6bDj3GBxoJ2l5nK6Og31&#10;5+wS+Ftuj8tDpd7rmV32x0rrx+m4fQWRaEz/4j/33uT5qijg95t8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2CpMMAAADdAAAADwAAAAAAAAAAAAAAAACYAgAAZHJzL2Rv&#10;d25yZXYueG1sUEsFBgAAAAAEAAQA9QAAAIgDAAAAAA==&#10;" path="m65,141l1809,52r1,16l66,157,65,141xm69,213c33,215,3,188,1,153,,117,27,87,62,85v36,-1,66,26,67,61c131,182,104,212,69,213xm1810,60l1721,r216,53l1727,128r83,-68xe" fillcolor="black" strokeweight="0">
                  <v:path arrowok="t" o:connecttype="custom" o:connectlocs="20520,44143;571096,16280;571411,21289;20836,49152;20520,44143;21783,66684;316,47900;19573,26611;40725,45708;21783,66684;571411,18784;543314,0;611505,16593;545209,40073;571411,18784" o:connectangles="0,0,0,0,0,0,0,0,0,0,0,0,0,0,0"/>
                  <o:lock v:ext="edit" verticies="t"/>
                </v:shape>
                <v:roundrect id="AutoShape 304" o:spid="_x0000_s1278" style="position:absolute;left:1263;top:3384;width:2445;height:3664;visibility:visible;mso-wrap-style:square;v-text-anchor:top" arcsize="829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onrMMA&#10;AADdAAAADwAAAGRycy9kb3ducmV2LnhtbERPzWrCQBC+C32HZQq96a49pG3qKhoMbSkUtHmAITtN&#10;gtnZkF2T+PZuQfA2H9/vrDaTbcVAvW8ca1guFAji0pmGKw3Fbz5/BeEDssHWMWm4kIfN+mG2wtS4&#10;kQ80HEMlYgj7FDXUIXSplL6syaJfuI44cn+utxgi7CtpehxjuG3ls1KJtNhwbKixo6ym8nQ8Ww27&#10;3c9pm3+p/GOJ2fcB3/YFVYXWT4/T9h1EoCncxTf3p4nzVfIC/9/EE+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onrMMAAADdAAAADwAAAAAAAAAAAAAAAACYAgAAZHJzL2Rv&#10;d25yZXYueG1sUEsFBgAAAAAEAAQA9QAAAIgDAAAAAA==&#10;" fillcolor="#00e0e0" strokeweight=".1pt"/>
                <v:rect id="Rectangle 305" o:spid="_x0000_s1279" style="position:absolute;left:1263;top:4851;width:2451;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h/MUA&#10;AADdAAAADwAAAGRycy9kb3ducmV2LnhtbESPQWvCQBCF74X+h2UK3upGD1pSVxFB8NKCsYi9Ddkx&#10;CWZnw+6q0V/vHARvM7w3730zW/SuVRcKsfFsYDTMQBGX3jZcGfjbrT+/QMWEbLH1TAZuFGExf3+b&#10;YW79lbd0KVKlJIRjjgbqlLpc61jW5DAOfUcs2tEHh0nWUGkb8CrhrtXjLJtohw1LQ40drWoqT8XZ&#10;GZiGgnb+57D5X/3uOd67dX+btsYMPvrlN6hEfXqZn9cbK/jZRHDlGxlBz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DqH8xQAAAN0AAAAPAAAAAAAAAAAAAAAAAJgCAABkcnMv&#10;ZG93bnJldi54bWxQSwUGAAAAAAQABAD1AAAAigMAAAAA&#10;" fillcolor="teal" strokeweight=".1pt"/>
                <v:roundrect id="AutoShape 306" o:spid="_x0000_s1280" style="position:absolute;left:1263;top:5111;width:2451;height:1924;visibility:visible;mso-wrap-style:square;v-text-anchor:top" arcsize="831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y0sMA&#10;AADdAAAADwAAAGRycy9kb3ducmV2LnhtbERPS2sCMRC+F/wPYQQvpSZ6WHRrFBEEwSK+Dh6HzbjZ&#10;djNZNtHd/vumUOhtPr7nLFa9q8WT2lB51jAZKxDEhTcVlxqul+3bDESIyAZrz6ThmwKsloOXBebG&#10;d3yi5zmWIoVwyFGDjbHJpQyFJYdh7BvixN196zAm2JbStNilcFfLqVKZdFhxarDY0MZS8XV+OA2b&#10;q7Svn/Vjf+zu28NB3Vz2cXRaj4b9+h1EpD7+i//cO5Pmq2wOv9+kE+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ay0sMAAADdAAAADwAAAAAAAAAAAAAAAACYAgAAZHJzL2Rv&#10;d25yZXYueG1sUEsFBgAAAAAEAAQA9QAAAIgDAAAAAA==&#10;" fillcolor="#00e0e0" strokeweight=".1pt"/>
                <v:shape id="Freeform 307" o:spid="_x0000_s1281" style="position:absolute;left:1244;top:3384;width:2483;height:1467;visibility:visible;mso-wrap-style:square;v-text-anchor:top" coordsize="39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ZZ8cA&#10;AADdAAAADwAAAGRycy9kb3ducmV2LnhtbESPQUsDMRCF70L/Q5iCN5soVGXbtEixIKKlrvbQ27CZ&#10;7i7dTJYkbtd/7xwEbzO8N+99s1yPvlMDxdQGtnA7M6CIq+Bari18fW5vHkGljOywC0wWfijBejW5&#10;WmLhwoU/aChzrSSEU4EWmpz7QutUNeQxzUJPLNopRI9Z1lhrF/Ei4b7Td8bca48tS0ODPW0aqs7l&#10;t7ew2z/39bmc717d+/YtHsxxM9Dc2uvp+LQAlWnM/+a/6xcn+OZB+OUbG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SWWfHAAAA3QAAAA8AAAAAAAAAAAAAAAAAmAIAAGRy&#10;cy9kb3ducmV2LnhtbFBLBQYAAAAABAAEAPUAAACMAwAAAAA=&#10;" path="m93,229l93,86,,41,2,33,6,24r5,-7l16,12,23,7,30,4,37,2,41,,349,r5,2l362,4r6,2l373,10r5,4l383,20r3,4l389,30r2,7l299,84r,147l273,231r,-159l118,72r,159l93,229xe" fillcolor="teal" strokeweight=".1pt">
                  <v:path arrowok="t" o:connecttype="custom" o:connectlocs="59055,145415;59055,54610;0,26035;1270,20955;3810,15240;6985,10795;10160,7620;14605,4445;19050,2540;23495,1270;26035,0;221615,0;224790,1270;229870,2540;233680,3810;236855,6350;240030,8890;243205,12700;245110,15240;247015,19050;248285,23495;189865,53340;189865,146685;173355,146685;173355,45720;74930,45720;74930,146685;59055,145415" o:connectangles="0,0,0,0,0,0,0,0,0,0,0,0,0,0,0,0,0,0,0,0,0,0,0,0,0,0,0,0"/>
                </v:shape>
                <v:rect id="Rectangle 308" o:spid="_x0000_s1282" style="position:absolute;left:1873;top:6426;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osFMMA&#10;AADdAAAADwAAAGRycy9kb3ducmV2LnhtbERPTWsCMRC9C/0PYQreNGsPumyNshQKLRWh6qW3MRl3&#10;VzeTbZLq+u8bQfA2j/c582VvW3EmHxrHCibjDASxdqbhSsFu+z7KQYSIbLB1TAquFGC5eBrMsTDu&#10;wt903sRKpBAOBSqoY+wKKYOuyWIYu444cQfnLcYEfSWNx0sKt618ybKptNhwaqixo7ea9GnzZxVs&#10;f0r+Pebl+lN/rfKOrfb7Xis1fO7LVxCR+vgQ390fJs3PZhO4fZNO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osFMMAAADdAAAADwAAAAAAAAAAAAAAAACYAgAAZHJzL2Rv&#10;d25yZXYueG1sUEsFBgAAAAAEAAQA9QAAAIgDAAAAAA==&#10;" fillcolor="#c0ffff" strokeweight=".1pt"/>
                <v:rect id="Rectangle 309" o:spid="_x0000_s1283" style="position:absolute;left:1873;top:6451;width:286;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yY8MA&#10;AADdAAAADwAAAGRycy9kb3ducmV2LnhtbERPTWsCMRC9F/ofwhS81Ww92GVrlKUgtCiFqpfexmTc&#10;Xd1M1iTq+u8bQfA2j/c5k1lvW3EmHxrHCt6GGQhi7UzDlYLNev6agwgR2WDrmBRcKcBs+vw0wcK4&#10;C//SeRUrkUI4FKigjrErpAy6Joth6DrixO2ctxgT9JU0Hi8p3LZylGVjabHh1FBjR5816cPqZBWs&#10;/0o+7vPy51svlnnHVvttr5UavPTlB4hIfXyI7+4vk+Zn7yO4fZNOkN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iyY8MAAADdAAAADwAAAAAAAAAAAAAAAACYAgAAZHJzL2Rv&#10;d25yZXYueG1sUEsFBgAAAAAEAAQA9QAAAIgDAAAAAA==&#10;" fillcolor="#c0ffff" strokeweight=".1pt"/>
                <v:rect id="Rectangle 310" o:spid="_x0000_s1284" style="position:absolute;left:2305;top:6426;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MMA&#10;AADdAAAADwAAAGRycy9kb3ducmV2LnhtbERPTWsCMRC9C/6HMEJvmrWFdtkaZRGEFkuh6sXbNJnu&#10;bt1MtknU9d+bguBtHu9zZovetuJEPjSOFUwnGQhi7UzDlYLddjXOQYSIbLB1TAouFGAxHw5mWBh3&#10;5i86bWIlUgiHAhXUMXaFlEHXZDFMXEecuB/nLcYEfSWNx3MKt618zLJnabHh1FBjR8ua9GFztAq2&#10;+5L/fvPy812vP/KOrfbfvVbqYdSXryAi9fEuvrnfTJqfvTzB/zfpB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X+MMAAADdAAAADwAAAAAAAAAAAAAAAACYAgAAZHJzL2Rv&#10;d25yZXYueG1sUEsFBgAAAAAEAAQA9QAAAIgDAAAAAA==&#10;" fillcolor="#c0ffff" strokeweight=".1pt"/>
                <v:rect id="Rectangle 311" o:spid="_x0000_s1285" style="position:absolute;left:2305;top:6451;width:285;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2PjMMA&#10;AADdAAAADwAAAGRycy9kb3ducmV2LnhtbERPTWsCMRC9C/6HMEJvmrWUdtkaZRGEFkuh6sXbNJnu&#10;bt1MtknU9d+bguBtHu9zZovetuJEPjSOFUwnGQhi7UzDlYLddjXOQYSIbLB1TAouFGAxHw5mWBh3&#10;5i86bWIlUgiHAhXUMXaFlEHXZDFMXEecuB/nLcYEfSWNx3MKt618zLJnabHh1FBjR8ua9GFztAq2&#10;+5L/fvPy812vP/KOrfbfvVbqYdSXryAi9fEuvrnfTJqfvTzB/zfpB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2PjMMAAADdAAAADwAAAAAAAAAAAAAAAACYAgAAZHJzL2Rv&#10;d25yZXYueG1sUEsFBgAAAAAEAAQA9QAAAIgDAAAAAA==&#10;" fillcolor="#c0ffff" strokeweight=".1pt"/>
                <v:rect id="Rectangle 312" o:spid="_x0000_s1286" style="position:absolute;left:2736;top:6426;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qF8MA&#10;AADdAAAADwAAAGRycy9kb3ducmV2LnhtbERPTWsCMRC9C/6HMEJvmrXQdtkaZRGEFkuh6sXbNJnu&#10;bt1MtknU9d+bguBtHu9zZovetuJEPjSOFUwnGQhi7UzDlYLddjXOQYSIbLB1TAouFGAxHw5mWBh3&#10;5i86bWIlUgiHAhXUMXaFlEHXZDFMXEecuB/nLcYEfSWNx3MKt618zLJnabHh1FBjR8ua9GFztAq2&#10;+5L/fvPy812vP/KOrfbfvVbqYdSXryAi9fEuvrnfTJqfvTzB/zfpB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EqF8MAAADdAAAADwAAAAAAAAAAAAAAAACYAgAAZHJzL2Rv&#10;d25yZXYueG1sUEsFBgAAAAAEAAQA9QAAAIgDAAAAAA==&#10;" fillcolor="#c0ffff" strokeweight=".1pt"/>
                <v:rect id="Rectangle 313" o:spid="_x0000_s1287" style="position:absolute;left:2736;top:6451;width:286;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O0YMMA&#10;AADdAAAADwAAAGRycy9kb3ducmV2LnhtbERPTWsCMRC9F/wPYYTeatYe7LIaZRGElkpB7cXbmIy7&#10;q5vJmqS6/ntTKPQ2j/c5s0VvW3ElHxrHCsajDASxdqbhSsH3bvWSgwgR2WDrmBTcKcBiPniaYWHc&#10;jTd03cZKpBAOBSqoY+wKKYOuyWIYuY44cUfnLcYEfSWNx1sKt618zbKJtNhwaqixo2VN+rz9sQp2&#10;+5Ivp7z8+tCf67xjq/2h10o9D/tyCiJSH//Ff+53k+ZnbxP4/Sad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O0YMMAAADdAAAADwAAAAAAAAAAAAAAAACYAgAAZHJzL2Rv&#10;d25yZXYueG1sUEsFBgAAAAAEAAQA9QAAAIgDAAAAAA==&#10;" fillcolor="#c0ffff" strokeweight=".1pt"/>
                <v:rect id="Rectangle 314" o:spid="_x0000_s1288" style="position:absolute;left:1873;top:6121;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8R+8MA&#10;AADdAAAADwAAAGRycy9kb3ducmV2LnhtbERPTWsCMRC9F/wPYYTealYPuqxGWQRBsRSqvXibJtPd&#10;bTeTNYm6/feNIPQ2j/c5i1VvW3ElHxrHCsajDASxdqbhSsHHcfOSgwgR2WDrmBT8UoDVcvC0wMK4&#10;G7/T9RArkUI4FKigjrErpAy6Joth5DrixH05bzEm6CtpPN5SuG3lJMum0mLDqaHGjtY16Z/DxSo4&#10;nko+f+fl207vX/OOrfafvVbqediXcxCR+vgvfri3Js3PZjO4f5NO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8R+8MAAADdAAAADwAAAAAAAAAAAAAAAACYAgAAZHJzL2Rv&#10;d25yZXYueG1sUEsFBgAAAAAEAAQA9QAAAIgDAAAAAA==&#10;" fillcolor="#c0ffff" strokeweight=".1pt"/>
                <v:rect id="Rectangle 315" o:spid="_x0000_s1289" style="position:absolute;left:1873;top:6153;width:286;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CFicYA&#10;AADdAAAADwAAAGRycy9kb3ducmV2LnhtbESPQU/DMAyF70j8h8hIu7EUDqPqlk0VEtIQCGkbF25e&#10;4rUdjdMlYSv/fj4gcbP1nt/7vFiNvldniqkLbOBhWoAitsF13Bj43L3cl6BSRnbYByYDv5Rgtby9&#10;WWDlwoU3dN7mRkkIpwoNtDkPldbJtuQxTcNALNohRI9Z1thoF/Ei4b7Xj0Ux0x47loYWB3puyX5v&#10;f7yB3VfNp2NZf7zat/dyYG/jfrTGTO7Geg4q05j/zX/Xayf4xZPgyjcygl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CFicYAAADdAAAADwAAAAAAAAAAAAAAAACYAgAAZHJz&#10;L2Rvd25yZXYueG1sUEsFBgAAAAAEAAQA9QAAAIsDAAAAAA==&#10;" fillcolor="#c0ffff" strokeweight=".1pt"/>
                <v:rect id="Rectangle 316" o:spid="_x0000_s1290" style="position:absolute;left:1873;top:5810;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gEsMA&#10;AADdAAAADwAAAGRycy9kb3ducmV2LnhtbERPTWsCMRC9C/0PYQq9abY91HU1ylIotCiC2ktvYzLu&#10;rt1MtknU7b9vBMHbPN7nzBa9bcWZfGgcK3geZSCItTMNVwq+du/DHESIyAZbx6TgjwIs5g+DGRbG&#10;XXhD522sRArhUKCCOsaukDLomiyGkeuIE3dw3mJM0FfSeLykcNvKlyx7lRYbTg01dvRWk/7ZnqyC&#10;3XfJv8e8XH/q5Srv2Gq/77VST499OQURqY938c39YdL8bDyB6zfp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wgEsMAAADdAAAADwAAAAAAAAAAAAAAAACYAgAAZHJzL2Rv&#10;d25yZXYueG1sUEsFBgAAAAAEAAQA9QAAAIgDAAAAAA==&#10;" fillcolor="#c0ffff" strokeweight=".1pt"/>
                <v:rect id="Rectangle 317" o:spid="_x0000_s1291" style="position:absolute;left:1873;top:5848;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P5qMYA&#10;AADdAAAADwAAAGRycy9kb3ducmV2LnhtbESPQWvDMAyF74P9B6PBbquzHUbI6pZQKGxsFNb2sptq&#10;q0naWM5sr03//XQo9Cbxnt77NJ2PvlcniqkLbOB5UoAitsF13BjYbpZPJaiUkR32gcnAhRLMZ/d3&#10;U6xcOPM3nda5URLCqUIDbc5DpXWyLXlMkzAQi7YP0WOWNTbaRTxLuO/1S1G8ao8dS0OLAy1assf1&#10;nzew+an591DWqw/7+VUO7G3cjdaYx4exfgOVacw38/X63Ql+UQq/fCMj6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P5qMYAAADdAAAADwAAAAAAAAAAAAAAAACYAgAAZHJz&#10;L2Rvd25yZXYueG1sUEsFBgAAAAAEAAQA9QAAAIsDAAAAAA==&#10;" fillcolor="#c0ffff" strokeweight=".1pt"/>
                <v:rect id="Rectangle 318" o:spid="_x0000_s1292" style="position:absolute;left:1873;top:5505;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9cM8MA&#10;AADdAAAADwAAAGRycy9kb3ducmV2LnhtbERPTWvCQBC9C/0PyxS86cYeSkjdhFAotLQIVS+9jbtj&#10;Es3Oprtbjf/eLQje5vE+Z1mNthcn8qFzrGAxz0AQa2c6bhRsN2+zHESIyAZ7x6TgQgGq8mGyxMK4&#10;M3/TaR0bkUI4FKigjXEopAy6JYth7gbixO2dtxgT9I00Hs8p3PbyKcuepcWOU0OLA722pI/rP6tg&#10;81Pz7yGvVx/68ysf2Gq/G7VS08exfgERaYx38c39btL8LF/A/zfpBFl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9cM8MAAADdAAAADwAAAAAAAAAAAAAAAACYAgAAZHJzL2Rv&#10;d25yZXYueG1sUEsFBgAAAAAEAAQA9QAAAIgDAAAAAA==&#10;" fillcolor="#c0ffff" strokeweight=".1pt"/>
                <v:rect id="Rectangle 319" o:spid="_x0000_s1293" style="position:absolute;left:1873;top:5537;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3CRMMA&#10;AADdAAAADwAAAGRycy9kb3ducmV2LnhtbERPTWvCQBC9C/0PyxS86aY5lJC6SigUKi1C1Utv4+6Y&#10;RLOzcXcb4793C4Xe5vE+Z7EabScG8qF1rOBpnoEg1s60XCvY795mBYgQkQ12jknBjQKslg+TBZbG&#10;XfmLhm2sRQrhUKKCJsa+lDLohiyGueuJE3d03mJM0NfSeLymcNvJPMuepcWWU0ODPb02pM/bH6tg&#10;913x5VRUm7X++Cx6ttofRq3U9HGsXkBEGuO/+M/9btL8rMjh9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3CRMMAAADdAAAADwAAAAAAAAAAAAAAAACYAgAAZHJzL2Rv&#10;d25yZXYueG1sUEsFBgAAAAAEAAQA9QAAAIgDAAAAAA==&#10;" fillcolor="#c0ffff" strokeweight=".1pt"/>
                <v:rect id="Rectangle 320" o:spid="_x0000_s1294" style="position:absolute;left:2305;top:6121;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n38MA&#10;AADdAAAADwAAAGRycy9kb3ducmV2LnhtbERPS2sCMRC+F/wPYQRvNWuFsmyNsghCi1LwcfE2Taa7&#10;WzeTbRJ1/femUPA2H99zZovetuJCPjSOFUzGGQhi7UzDlYLDfvWcgwgR2WDrmBTcKMBiPniaYWHc&#10;lbd02cVKpBAOBSqoY+wKKYOuyWIYu444cd/OW4wJ+koaj9cUblv5kmWv0mLDqaHGjpY16dPubBXs&#10;jyX//uTl54deb/KOrfZfvVZqNOzLNxCR+vgQ/7vfTZqf5VP4+ya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Fn38MAAADdAAAADwAAAAAAAAAAAAAAAACYAgAAZHJzL2Rv&#10;d25yZXYueG1sUEsFBgAAAAAEAAQA9QAAAIgDAAAAAA==&#10;" fillcolor="#c0ffff" strokeweight=".1pt"/>
                <v:rect id="Rectangle 321" o:spid="_x0000_s1295" style="position:absolute;left:2305;top:6153;width:285;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j/q8MA&#10;AADdAAAADwAAAGRycy9kb3ducmV2LnhtbERPS2sCMRC+F/wPYQRvNWuRsmyNsghCi1LwcfE2Taa7&#10;WzeTbRJ1/femUPA2H99zZovetuJCPjSOFUzGGQhi7UzDlYLDfvWcgwgR2WDrmBTcKMBiPniaYWHc&#10;lbd02cVKpBAOBSqoY+wKKYOuyWIYu444cd/OW4wJ+koaj9cUblv5kmWv0mLDqaHGjpY16dPubBXs&#10;jyX//uTl54deb/KOrfZfvVZqNOzLNxCR+vgQ/7vfTZqf5VP4+ya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j/q8MAAADdAAAADwAAAAAAAAAAAAAAAACYAgAAZHJzL2Rv&#10;d25yZXYueG1sUEsFBgAAAAAEAAQA9QAAAIgDAAAAAA==&#10;" fillcolor="#c0ffff" strokeweight=".1pt"/>
                <v:rect id="Rectangle 322" o:spid="_x0000_s1296" style="position:absolute;left:2305;top:5810;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aMMMA&#10;AADdAAAADwAAAGRycy9kb3ducmV2LnhtbERPS2sCMRC+F/wPYQRvNWvBsmyNsghCi1LwcfE2Taa7&#10;WzeTbRJ1/femUPA2H99zZovetuJCPjSOFUzGGQhi7UzDlYLDfvWcgwgR2WDrmBTcKMBiPniaYWHc&#10;lbd02cVKpBAOBSqoY+wKKYOuyWIYu444cd/OW4wJ+koaj9cUblv5kmWv0mLDqaHGjpY16dPubBXs&#10;jyX//uTl54deb/KOrfZfvVZqNOzLNxCR+vgQ/7vfTZqf5VP4+ya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RaMMMAAADdAAAADwAAAAAAAAAAAAAAAACYAgAAZHJzL2Rv&#10;d25yZXYueG1sUEsFBgAAAAAEAAQA9QAAAIgDAAAAAA==&#10;" fillcolor="#c0ffff" strokeweight=".1pt"/>
                <v:rect id="Rectangle 323" o:spid="_x0000_s1297" style="position:absolute;left:2305;top:5848;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ER8IA&#10;AADdAAAADwAAAGRycy9kb3ducmV2LnhtbERPS2sCMRC+F/wPYQRvNWsPsqxGWQTBUhF8XLxNk+nu&#10;tpvJNom6/feNIHibj+8582VvW3ElHxrHCibjDASxdqbhSsHpuH7NQYSIbLB1TAr+KMByMXiZY2Hc&#10;jfd0PcRKpBAOBSqoY+wKKYOuyWIYu444cV/OW4wJ+koaj7cUblv5lmVTabHh1FBjR6ua9M/hYhUc&#10;zyX/fufl7l1/bPOOrfafvVZqNOzLGYhIfXyKH+6NSfOzfAr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tsRHwgAAAN0AAAAPAAAAAAAAAAAAAAAAAJgCAABkcnMvZG93&#10;bnJldi54bWxQSwUGAAAAAAQABAD1AAAAhwMAAAAA&#10;" fillcolor="#c0ffff" strokeweight=".1pt"/>
                <v:rect id="Rectangle 324" o:spid="_x0000_s1298" style="position:absolute;left:2305;top:5505;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h3MMA&#10;AADdAAAADwAAAGRycy9kb3ducmV2LnhtbERPS2sCMRC+F/wPYQRvNWsPdtkaZRGEFqXg4+Jtmkx3&#10;t24m2yTq+u9NoeBtPr7nzBa9bcWFfGgcK5iMMxDE2pmGKwWH/eo5BxEissHWMSm4UYDFfPA0w8K4&#10;K2/psouVSCEcClRQx9gVUgZdk8Uwdh1x4r6dtxgT9JU0Hq8p3LbyJcum0mLDqaHGjpY16dPubBXs&#10;jyX//uTl54deb/KOrfZfvVZqNOzLNxCR+vgQ/7vfTZqf5a/w9006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h3MMAAADdAAAADwAAAAAAAAAAAAAAAACYAgAAZHJzL2Rv&#10;d25yZXYueG1sUEsFBgAAAAAEAAQA9QAAAIgDAAAAAA==&#10;" fillcolor="#c0ffff" strokeweight=".1pt"/>
                <v:rect id="Rectangle 325" o:spid="_x0000_s1299" style="position:absolute;left:2305;top:5537;width:285;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1rsYA&#10;AADdAAAADwAAAGRycy9kb3ducmV2LnhtbESPQWvDMAyF74P9B6PBbquzHUbI6pZQKGxsFNb2sptq&#10;q0naWM5sr03//XQo9Cbxnt77NJ2PvlcniqkLbOB5UoAitsF13BjYbpZPJaiUkR32gcnAhRLMZ/d3&#10;U6xcOPM3nda5URLCqUIDbc5DpXWyLXlMkzAQi7YP0WOWNTbaRTxLuO/1S1G8ao8dS0OLAy1assf1&#10;nzew+an591DWqw/7+VUO7G3cjdaYx4exfgOVacw38/X63Ql+UQqufCMj6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X1rsYAAADdAAAADwAAAAAAAAAAAAAAAACYAgAAZHJz&#10;L2Rvd25yZXYueG1sUEsFBgAAAAAEAAQA9QAAAIsDAAAAAA==&#10;" fillcolor="#c0ffff" strokeweight=".1pt"/>
                <v:rect id="Rectangle 326" o:spid="_x0000_s1300" style="position:absolute;left:2736;top:6121;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lQNcMA&#10;AADdAAAADwAAAGRycy9kb3ducmV2LnhtbERPS2sCMRC+F/ofwhR662bbQ9muRlmEgsVS8HHxNibj&#10;7upmsiZRt/++EQre5uN7zng62E5cyIfWsYLXLAdBrJ1puVawWX++FCBCRDbYOSYFvxRgOnl8GGNp&#10;3JWXdFnFWqQQDiUqaGLsSymDbshiyFxPnLi98xZjgr6WxuM1hdtOvuX5u7TYcmposKdZQ/q4OlsF&#10;623Fp0NR/XzpxXfRs9V+N2ilnp+GagQi0hDv4n/33KT5efEBt2/SCXL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lQNcMAAADdAAAADwAAAAAAAAAAAAAAAACYAgAAZHJzL2Rv&#10;d25yZXYueG1sUEsFBgAAAAAEAAQA9QAAAIgDAAAAAA==&#10;" fillcolor="#c0ffff" strokeweight=".1pt"/>
                <v:rect id="Rectangle 327" o:spid="_x0000_s1301" style="position:absolute;left:2736;top:6153;width:286;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vdcYA&#10;AADdAAAADwAAAGRycy9kb3ducmV2LnhtbESPQU/DMAyF70j8h8hIu7EUDlPplk0VEtIQCGkbF25e&#10;4rUdjdMlYSv/Hh8mcbP1nt/7vFiNvldniqkLbOBhWoAitsF13Bj43L3cl6BSRnbYByYDv5Rgtby9&#10;WWDlwoU3dN7mRkkIpwoNtDkPldbJtuQxTcNALNohRI9Z1thoF/Ei4b7Xj0Ux0x47loYWB3puyX5v&#10;f7yB3VfNp2NZf7zat/dyYG/jfrTGTO7Geg4q05j/zdfrtRP84kn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pvdcYAAADdAAAADwAAAAAAAAAAAAAAAACYAgAAZHJz&#10;L2Rvd25yZXYueG1sUEsFBgAAAAAEAAQA9QAAAIsDAAAAAA==&#10;" fillcolor="#c0ffff" strokeweight=".1pt"/>
                <v:rect id="Rectangle 328" o:spid="_x0000_s1302" style="position:absolute;left:2736;top:5810;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bK7sMA&#10;AADdAAAADwAAAGRycy9kb3ducmV2LnhtbERPTWsCMRC9C/0PYQre3KweZLs1ylIoKEqh6qW3aTLd&#10;3XYzWZOo679vCgVv83ifs1gNthMX8qF1rGCa5SCItTMt1wqOh9dJASJEZIOdY1JwowCr5cNogaVx&#10;V36nyz7WIoVwKFFBE2NfShl0QxZD5nrixH05bzEm6GtpPF5TuO3kLM/n0mLLqaHBnl4a0j/7s1Vw&#10;+Kj49F1Ubxu93RU9W+0/B63U+HGonkFEGuJd/O9emzQ/f5rC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bK7sMAAADdAAAADwAAAAAAAAAAAAAAAACYAgAAZHJzL2Rv&#10;d25yZXYueG1sUEsFBgAAAAAEAAQA9QAAAIgDAAAAAA==&#10;" fillcolor="#c0ffff" strokeweight=".1pt"/>
                <v:rect id="Rectangle 329" o:spid="_x0000_s1303" style="position:absolute;left:2736;top:5848;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RUmcMA&#10;AADdAAAADwAAAGRycy9kb3ducmV2LnhtbERPTWsCMRC9F/ofwhS81Ww9yHZrlKUgtChC1UtvYzLu&#10;rm4maxJ1/femUPA2j/c5k1lvW3EhHxrHCt6GGQhi7UzDlYLtZv6agwgR2WDrmBTcKMBs+vw0wcK4&#10;K//QZR0rkUI4FKigjrErpAy6Joth6DrixO2dtxgT9JU0Hq8p3LZylGVjabHh1FBjR5816eP6bBVs&#10;fks+HfJy9a0Xy7xjq/2u10oNXvryA0SkPj7E/+4vk+Zn7yP4+yad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RUmcMAAADdAAAADwAAAAAAAAAAAAAAAACYAgAAZHJzL2Rv&#10;d25yZXYueG1sUEsFBgAAAAAEAAQA9QAAAIgDAAAAAA==&#10;" fillcolor="#c0ffff" strokeweight=".1pt"/>
                <v:rect id="Rectangle 330" o:spid="_x0000_s1304" style="position:absolute;left:2736;top:5505;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jxAsMA&#10;AADdAAAADwAAAGRycy9kb3ducmV2LnhtbERPTWsCMRC9C/0PYQq9abYtyLoaZSkUWhRB7aW3MRl3&#10;124m2yTq9t83guBtHu9zZovetuJMPjSOFTyPMhDE2pmGKwVfu/dhDiJEZIOtY1LwRwEW84fBDAvj&#10;Lryh8zZWIoVwKFBBHWNXSBl0TRbDyHXEiTs4bzEm6CtpPF5SuG3lS5aNpcWGU0ONHb3VpH+2J6tg&#10;913y7zEv1596uco7ttrve63U02NfTkFE6uNdfHN/mDQ/m7zC9Zt0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jxAsMAAADdAAAADwAAAAAAAAAAAAAAAACYAgAAZHJzL2Rv&#10;d25yZXYueG1sUEsFBgAAAAAEAAQA9QAAAIgDAAAAAA==&#10;" fillcolor="#c0ffff" strokeweight=".1pt"/>
                <v:rect id="Rectangle 331" o:spid="_x0000_s1305" style="position:absolute;left:2736;top:5537;width:286;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FpdsMA&#10;AADdAAAADwAAAGRycy9kb3ducmV2LnhtbERPTWsCMRC9C/0PYQq9abalyLoaZSkUWhRB7aW3MRl3&#10;124m2yTq9t83guBtHu9zZovetuJMPjSOFTyPMhDE2pmGKwVfu/dhDiJEZIOtY1LwRwEW84fBDAvj&#10;Lryh8zZWIoVwKFBBHWNXSBl0TRbDyHXEiTs4bzEm6CtpPF5SuG3lS5aNpcWGU0ONHb3VpH+2J6tg&#10;913y7zEv1596uco7ttrve63U02NfTkFE6uNdfHN/mDQ/m7zC9Zt0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FpdsMAAADdAAAADwAAAAAAAAAAAAAAAACYAgAAZHJzL2Rv&#10;d25yZXYueG1sUEsFBgAAAAAEAAQA9QAAAIgDAAAAAA==&#10;" fillcolor="#c0ffff" strokeweight=".1pt"/>
                <v:oval id="Oval 332" o:spid="_x0000_s1306" style="position:absolute;left:476;top:3733;width:1111;height:1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O7sMA&#10;AADdAAAADwAAAGRycy9kb3ducmV2LnhtbERPS2vCQBC+C/6HZQq96W7Flpq6igQETxEfFI9Ddpqk&#10;zc6G7JrHv+8WhN7m43vOejvYWnTU+sqxhpe5AkGcO1NxoeF62c/eQfiAbLB2TBpG8rDdTCdrTIzr&#10;+UTdORQihrBPUEMZQpNI6fOSLPq5a4gj9+VaiyHCtpCmxT6G21oulHqTFiuODSU2lJaU/5zvVkPG&#10;Jhu/PzO36m7ZMl2kx7q4HbV+fhp2HyACDeFf/HAfTJyvVq/w900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aO7sMAAADdAAAADwAAAAAAAAAAAAAAAACYAgAAZHJzL2Rv&#10;d25yZXYueG1sUEsFBgAAAAAEAAQA9QAAAIgDAAAAAA==&#10;" fillcolor="#00c0c0" strokeweight=".1pt"/>
                <v:shape id="Freeform 333" o:spid="_x0000_s1307" style="position:absolute;left:469;top:3898;width:369;height:762;visibility:visible;mso-wrap-style:square;v-text-anchor:top" coordsize="5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iNcQA&#10;AADdAAAADwAAAGRycy9kb3ducmV2LnhtbERPTWsCMRC9F/ofwhR6EU3sQepqlCIopULRVRBvw2bc&#10;bN1Mlk3U7b9vCoK3ebzPmc47V4srtaHyrGE4UCCIC28qLjXsd8v+O4gQkQ3WnknDLwWYz56fppgZ&#10;f+MtXfNYihTCIUMNNsYmkzIUlhyGgW+IE3fyrcOYYFtK0+Ithbtavik1kg4rTg0WG1pYKs75xWm4&#10;dOvzuO4dNiuLx3WuqPf1U31r/frSfUxAROriQ3x3f5o0X41H8P9NOkH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RIjXEAAAA3QAAAA8AAAAAAAAAAAAAAAAAmAIAAGRycy9k&#10;b3ducmV2LnhtbFBLBQYAAAAABAAEAPUAAACJAwAAAAA=&#10;" path="m58,16r,87l24,120r-6,-7l10,102,6,92,2,82,1,72,,62,1,52,3,40,7,28,12,18r6,-8l26,,58,16xe" fillcolor="teal" strokeweight=".1pt">
                  <v:path arrowok="t" o:connecttype="custom" o:connectlocs="36830,10160;36830,65405;15240,76200;11430,71755;6350,64770;3810,58420;1270,52070;635,45720;0,39370;635,33020;1905,25400;4445,17780;7620,11430;11430,6350;16510,0;36830,10160" o:connectangles="0,0,0,0,0,0,0,0,0,0,0,0,0,0,0,0"/>
                </v:shape>
                <v:oval id="Oval 334" o:spid="_x0000_s1308" style="position:absolute;left:3359;top:3733;width:1111;height:1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1AsMA&#10;AADdAAAADwAAAGRycy9kb3ducmV2LnhtbERPS2vCQBC+C/6HZQq96W5F2pq6igQETxEfFI9Ddpqk&#10;zc6G7JrHv+8WhN7m43vOejvYWnTU+sqxhpe5AkGcO1NxoeF62c/eQfiAbLB2TBpG8rDdTCdrTIzr&#10;+UTdORQihrBPUEMZQpNI6fOSLPq5a4gj9+VaiyHCtpCmxT6G21oulHqVFiuODSU2lJaU/5zvVkPG&#10;Jhu/PzO36m7ZMl2kx7q4HbV+fhp2HyACDeFf/HAfTJyvVm/w900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i1AsMAAADdAAAADwAAAAAAAAAAAAAAAACYAgAAZHJzL2Rv&#10;d25yZXYueG1sUEsFBgAAAAAEAAQA9QAAAIgDAAAAAA==&#10;" fillcolor="#00c0c0" strokeweight=".1pt"/>
                <v:shape id="Freeform 335" o:spid="_x0000_s1309" style="position:absolute;left:4152;top:3898;width:369;height:762;visibility:visible;mso-wrap-style:square;v-text-anchor:top" coordsize="5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IT3McA&#10;AADdAAAADwAAAGRycy9kb3ducmV2LnhtbESPQUsDMRCF74L/IYzQS7FJexC7Ni1SaCktiK6CeBs2&#10;42btZrJs0nb9985B6G2G9+a9bxarIbTqTH1qIluYTgwo4iq6hmsLH++b+0dQKSM7bCOThV9KsFre&#10;3iywcPHCb3Quc60khFOBFnzOXaF1qjwFTJPYEYv2HfuAWda+1q7Hi4SHVs+MedABG5YGjx2tPVXH&#10;8hQsnIbDcd6OP1+3Hr8OpaHx/qd5sXZ0Nzw/gco05Kv5/3rnBN/MBVe+kRH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CE9zHAAAA3QAAAA8AAAAAAAAAAAAAAAAAmAIAAGRy&#10;cy9kb3ducmV2LnhtbFBLBQYAAAAABAAEAPUAAACMAwAAAAA=&#10;" path="m,16r,87l33,120r7,-7l48,102,52,92,56,82,57,72,58,62,57,52,55,40,51,28,47,18,40,10,32,,,16xe" fillcolor="teal" strokeweight=".1pt">
                  <v:path arrowok="t" o:connecttype="custom" o:connectlocs="0,10160;0,65405;20955,76200;25400,71755;30480,64770;33020,58420;35560,52070;36195,45720;36830,39370;36195,33020;34925,25400;32385,17780;29845,11430;25400,6350;20320,0;0,10160" o:connectangles="0,0,0,0,0,0,0,0,0,0,0,0,0,0,0,0"/>
                </v:shape>
                <v:rect id="Rectangle 336" o:spid="_x0000_s1310" style="position:absolute;left:838;top:4006;width:3270;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uvz8AA&#10;AADdAAAADwAAAGRycy9kb3ducmV2LnhtbERPS4vCMBC+L+x/CCN4W1MVZe02yiIIevR1H5ppU0wm&#10;pYla99dvBMHbfHzPKVa9s+JGXWg8KxiPMhDEpdcN1wpOx83XN4gQkTVaz6TgQQFWy8+PAnPt77yn&#10;2yHWIoVwyFGBibHNpQylIYdh5FvixFW+cxgT7GqpO7yncGflJMvm0mHDqcFgS2tD5eVwdQqa42Vr&#10;H1Vr/3bTq6PzLMw3Jig1HPS/PyAi9fEtfrm3Os3PFgt4fpNOk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kuvz8AAAADdAAAADwAAAAAAAAAAAAAAAACYAgAAZHJzL2Rvd25y&#10;ZXYueG1sUEsFBgAAAAAEAAQA9QAAAIUDAAAAAA==&#10;" fillcolor="#00e0e0" strokeweight=".1pt"/>
                <v:group id="Group 472" o:spid="_x0000_s1311" style="position:absolute;left:76;top:14268;width:5004;height:3588" coordorigin="12,2247" coordsize="788,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rect id="Rectangle 337" o:spid="_x0000_s1312" style="position:absolute;left:164;top:2589;width:502;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aTecUA&#10;AADdAAAADwAAAGRycy9kb3ducmV2LnhtbERPS2vCQBC+F/wPywheSt1Ei5Q0GxEhpRcPPhC8Ddnp&#10;Jm12NmS3mubXdwsFb/PxPSdfD7YVV+p941hBOk9AEFdON2wUnI7l0wsIH5A1to5JwQ95WBeThxwz&#10;7W68p+shGBFD2GeooA6hy6T0VU0W/dx1xJH7cL3FEGFvpO7xFsNtKxdJspIWG44NNXa0ran6Onxb&#10;BXgpz2bHn8v9m6nGS3kcn8vHUanZdNi8ggg0hLv43/2u4/w0SeHvm3iC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VpN5xQAAAN0AAAAPAAAAAAAAAAAAAAAAAJgCAABkcnMv&#10;ZG93bnJldi54bWxQSwUGAAAAAAQABAD1AAAAigMAAAAA&#10;" fillcolor="silver" strokeweight=".1pt"/>
                  <v:shape id="Freeform 338" o:spid="_x0000_s1313" style="position:absolute;left:165;top:2547;width:501;height:41;visibility:visible;mso-wrap-style:square;v-text-anchor:top" coordsize="50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En8YA&#10;AADdAAAADwAAAGRycy9kb3ducmV2LnhtbERPTWvCQBC9C/0PyxS8SN1ERELqGqQQKFiK2krrbciO&#10;STA7G7JbE/vrXaHQ2zze5yyzwTTiQp2rLSuIpxEI4sLqmksFnx/5UwLCeWSNjWVScCUH2ephtMRU&#10;2553dNn7UoQQdikqqLxvUyldUZFBN7UtceBOtjPoA+xKqTvsQ7hp5CyKFtJgzaGhwpZeKirO+x+j&#10;oD8kbf69OcSTr+vb+/C7nR8nyVyp8eOwfgbhafD/4j/3qw7z42gG92/CCX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VEn8YAAADdAAAADwAAAAAAAAAAAAAAAACYAgAAZHJz&#10;L2Rvd25yZXYueG1sUEsFBgAAAAAEAAQA9QAAAIsDAAAAAA==&#10;" path="m,41r501,l454,,53,,,41xe" fillcolor="silver" strokeweight=".1pt">
                    <v:path arrowok="t" o:connecttype="custom" o:connectlocs="0,41;501,41;454,0;53,0;0,41" o:connectangles="0,0,0,0,0"/>
                  </v:shape>
                  <v:line id="Line 339" o:spid="_x0000_s1314" style="position:absolute;visibility:visible;mso-wrap-style:square" from="174,2581" to="659,2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dpRMQAAADdAAAADwAAAGRycy9kb3ducmV2LnhtbERPS2vCQBC+F/wPywi9FN3YgIToKhqR&#10;lkIPPg4eh+yYDWZnY3bV9N93CwVv8/E9Z77sbSPu1PnasYLJOAFBXDpdc6XgeNiOMhA+IGtsHJOC&#10;H/KwXAxe5phr9+Ad3fehEjGEfY4KTAhtLqUvDVn0Y9cSR+7sOoshwq6SusNHDLeNfE+SqbRYc2ww&#10;2FJhqLzsb1bBx2Uti41fZ29mej1l6Rem3wUq9TrsVzMQgfrwFP+7P3WcP0lS+Psmni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F2lExAAAAN0AAAAPAAAAAAAAAAAA&#10;AAAAAKECAABkcnMvZG93bnJldi54bWxQSwUGAAAAAAQABAD5AAAAkgMAAAAA&#10;" strokeweight=".1pt"/>
                  <v:rect id="Rectangle 340" o:spid="_x0000_s1315" style="position:absolute;left:18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B0d8QA&#10;AADdAAAADwAAAGRycy9kb3ducmV2LnhtbERPTWsCMRC9F/wPYQq91UTRoqtRVCj0IlTtod7GzXR3&#10;cTNZk1RXf31TELzN433OdN7aWpzJh8qxhl5XgSDOnam40PC1e38dgQgR2WDtmDRcKcB81nmaYmbc&#10;hTd03sZCpBAOGWooY2wyKUNeksXQdQ1x4n6ctxgT9IU0Hi8p3Nayr9SbtFhxaiixoVVJ+XH7azUs&#10;x6Pl6XPA69vmsKf99+E47Hul9ctzu5iAiNTGh/ju/jBpfk8N4P+bdI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AdHfEAAAA3QAAAA8AAAAAAAAAAAAAAAAAmAIAAGRycy9k&#10;b3ducmV2LnhtbFBLBQYAAAAABAAEAPUAAACJAwAAAAA=&#10;" fillcolor="black" stroked="f"/>
                  <v:rect id="Rectangle 341" o:spid="_x0000_s1316" style="position:absolute;left:192;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R7MUA&#10;AADdAAAADwAAAGRycy9kb3ducmV2LnhtbERPTWsCMRC9C/6HMIXe3ESpYrdGUaHQS6HaHupt3Ex3&#10;FzeTNUl19debgtDbPN7nzBadbcSJfKgdaxhmCgRx4UzNpYavz9fBFESIyAYbx6ThQgEW835vhrlx&#10;Z97QaRtLkUI45KihirHNpQxFRRZD5lrixP04bzEm6EtpPJ5TuG3kSKmJtFhzaqiwpXVFxWH7azWs&#10;nqer48cTv183+x3tvveH8cgrrR8fuuULiEhd/Bff3W8mzR+qMfx9k0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DNHsxQAAAN0AAAAPAAAAAAAAAAAAAAAAAJgCAABkcnMv&#10;ZG93bnJldi54bWxQSwUGAAAAAAQABAD1AAAAigMAAAAA&#10;" fillcolor="black" stroked="f"/>
                  <v:rect id="Rectangle 342" o:spid="_x0000_s1317" style="position:absolute;left:200;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5Pm8UA&#10;AADdAAAADwAAAGRycy9kb3ducmV2LnhtbERPTWsCMRC9C/6HMIXe3ESpYrdGUaHQS0FtD/U2bqa7&#10;i5vJmqS69tebgtDbPN7nzBadbcSZfKgdaxhmCgRx4UzNpYbPj9fBFESIyAYbx6ThSgEW835vhrlx&#10;F97SeRdLkUI45KihirHNpQxFRRZD5lrixH07bzEm6EtpPF5SuG3kSKmJtFhzaqiwpXVFxXH3YzWs&#10;nqer0+aJ33+3hz3tvw7H8cgrrR8fuuULiEhd/Bff3W8mzR+qCfx9k0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3k+bxQAAAN0AAAAPAAAAAAAAAAAAAAAAAJgCAABkcnMv&#10;ZG93bnJldi54bWxQSwUGAAAAAAQABAD1AAAAigMAAAAA&#10;" fillcolor="black" stroked="f"/>
                  <v:rect id="Rectangle 343" o:spid="_x0000_s1318" style="position:absolute;left:207;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LqAMUA&#10;AADdAAAADwAAAGRycy9kb3ducmV2LnhtbERPS2sCMRC+F/wPYYTeaqJUq1uj1EKhF6E+DnobN9Pd&#10;xc1km6S6+usbQehtPr7nTOetrcWJfKgca+j3FAji3JmKCw3bzcfTGESIyAZrx6ThQgHms87DFDPj&#10;zryi0zoWIoVwyFBDGWOTSRnykiyGnmuIE/ftvMWYoC+k8XhO4baWA6VG0mLFqaHEht5Lyo/rX6th&#10;MRkvfr6eeXldHfa03x2Ow4FXWj9227dXEJHa+C++uz9Nmt9XL3D7Jp0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uoAxQAAAN0AAAAPAAAAAAAAAAAAAAAAAJgCAABkcnMv&#10;ZG93bnJldi54bWxQSwUGAAAAAAQABAD1AAAAigMAAAAA&#10;" fillcolor="black" stroked="f"/>
                  <v:rect id="Rectangle 344" o:spid="_x0000_s1319" style="position:absolute;left:215;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csgA&#10;AADdAAAADwAAAGRycy9kb3ducmV2LnhtbESPT08CMRDF7yZ+h2ZMvEkLUYMLhYCJiRcT+XOQ27Ad&#10;djdsp0tbYfXTOwcTbjN5b977zXTe+1adKaYmsIXhwIAiLoNruLKw3bw9jEGljOywDUwWfijBfHZ7&#10;M8XChQuv6LzOlZIQTgVaqHPuCq1TWZPHNAgdsWiHED1mWWOlXcSLhPtWj4x51h4bloYaO3qtqTyu&#10;v72F5ct4efp85I/f1X5Hu6/98WkUjbX3d/1iAipTn6/m/+t3J/hDI7jyjYy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DX5yyAAAAN0AAAAPAAAAAAAAAAAAAAAAAJgCAABk&#10;cnMvZG93bnJldi54bWxQSwUGAAAAAAQABAD1AAAAjQMAAAAA&#10;" fillcolor="black" stroked="f"/>
                  <v:rect id="Rectangle 345" o:spid="_x0000_s1320" style="position:absolute;left:222;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b6cQA&#10;AADdAAAADwAAAGRycy9kb3ducmV2LnhtbERPS2sCMRC+F/ofwhS81UTRoluj1ELBi+Cjh3obN9Pd&#10;xc1km0Rd/fWNIHibj+85k1lra3EiHyrHGnpdBYI4d6biQsP39ut1BCJEZIO1Y9JwoQCz6fPTBDPj&#10;zrym0yYWIoVwyFBDGWOTSRnykiyGrmuIE/frvMWYoC+k8XhO4baWfaXepMWKU0OJDX2WlB82R6th&#10;Ph7N/1YDXl7X+x3tfvaHYd8rrTsv7cc7iEhtfIjv7oVJ83tqDLdv0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B2+nEAAAA3QAAAA8AAAAAAAAAAAAAAAAAmAIAAGRycy9k&#10;b3ducmV2LnhtbFBLBQYAAAAABAAEAPUAAACJAwAAAAA=&#10;" fillcolor="black" stroked="f"/>
                  <v:rect id="Rectangle 346" o:spid="_x0000_s1321" style="position:absolute;left:229;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kqcgA&#10;AADdAAAADwAAAGRycy9kb3ducmV2LnhtbESPQW/CMAyF75P4D5GRdhtp0TaxQkBj0iQuk4DtMG6m&#10;MW1F43RJgG6/Hh8mcbP1nt/7PFv0rlVnCrHxbCAfZaCIS28brgx8fb4/TEDFhGyx9UwGfinCYj64&#10;m2Fh/YU3dN6mSkkIxwIN1Cl1hdaxrMlhHPmOWLSDDw6TrKHSNuBFwl2rx1n2rB02LA01dvRWU3nc&#10;npyB5ctk+bN+5I+/zX5Hu+/98WkcMmPuh/3rFFSiPt3M/9crK/h5LvzyjYy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ouSpyAAAAN0AAAAPAAAAAAAAAAAAAAAAAJgCAABk&#10;cnMvZG93bnJldi54bWxQSwUGAAAAAAQABAD1AAAAjQMAAAAA&#10;" fillcolor="black" stroked="f"/>
                  <v:rect id="Rectangle 347" o:spid="_x0000_s1322" style="position:absolute;left:237;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5BMsYA&#10;AADdAAAADwAAAGRycy9kb3ducmV2LnhtbERPwWrCQBC9C/2HZQq9mY3SFo3ZSBUEL4VqPehtzI5J&#10;MDub7q6a9uu7BaHvNMOb9968fN6bVlzJ+cayglGSgiAurW64UrD7XA0nIHxA1thaJgXf5GFePAxy&#10;zLS98Yau21CJaMI+QwV1CF0mpS9rMugT2xFH7mSdwRBXV0nt8BbNTSvHafoqDTYcE2rsaFlTed5e&#10;jILFdLL4+njm95/N8UCH/fH8MnapUk+P/dsMRKA+/B/f1Wsd34+AvzZxBF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5BMsYAAADdAAAADwAAAAAAAAAAAAAAAACYAgAAZHJz&#10;L2Rvd25yZXYueG1sUEsFBgAAAAAEAAQA9QAAAIsDAAAAAA==&#10;" fillcolor="black" stroked="f"/>
                  <v:rect id="Rectangle 348" o:spid="_x0000_s1323" style="position:absolute;left:245;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fRcUA&#10;AADdAAAADwAAAGRycy9kb3ducmV2LnhtbERPTWvCQBC9F/oflil4q5sEKza6ShUELwW1PdTbmB2T&#10;YHY23V01+utdodDbPN7nTGadacSZnK8tK0j7CQjiwuqaSwXfX8vXEQgfkDU2lknBlTzMps9PE8y1&#10;vfCGzttQihjCPkcFVQhtLqUvKjLo+7YljtzBOoMhQldK7fASw00jsyQZSoM1x4YKW1pUVBy3J6Ng&#10;/j6a/64H/Hnb7He0+9kf3zKXKNV76T7GIAJ14V/8517pOD9NM3h8E0+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N9FxQAAAN0AAAAPAAAAAAAAAAAAAAAAAJgCAABkcnMv&#10;ZG93bnJldi54bWxQSwUGAAAAAAQABAD1AAAAigMAAAAA&#10;" fillcolor="black" stroked="f"/>
                  <v:rect id="Rectangle 349" o:spid="_x0000_s1324" style="position:absolute;left:252;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B63sUA&#10;AADdAAAADwAAAGRycy9kb3ducmV2LnhtbERPS2sCMRC+F/ofwhS81exaW3Q1ihYEL4X6OOht3Iy7&#10;i5vJmkRd++sbodDbfHzPGU9bU4srOV9ZVpB2ExDEudUVFwq2m8XrAIQPyBpry6TgTh6mk+enMWba&#10;3nhF13UoRAxhn6GCMoQmk9LnJRn0XdsQR+5oncEQoSukdniL4aaWvST5kAYrjg0lNvRZUn5aX4yC&#10;+XAwP3/3+etnddjTfnc4vfdcolTnpZ2NQARqw7/4z73UcX6avsHjm3iC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HrexQAAAN0AAAAPAAAAAAAAAAAAAAAAAJgCAABkcnMv&#10;ZG93bnJldi54bWxQSwUGAAAAAAQABAD1AAAAigMAAAAA&#10;" fillcolor="black" stroked="f"/>
                  <v:rect id="Rectangle 350" o:spid="_x0000_s1325" style="position:absolute;left:259;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iqsQA&#10;AADdAAAADwAAAGRycy9kb3ducmV2LnhtbERPS2sCMRC+C/0PYQq9aXZFi65GqYWCF8HXQW/jZrq7&#10;uJlsk6jb/vpGELzNx/ec6bw1tbiS85VlBWkvAUGcW11xoWC/++qOQPiArLG2TAp+ycN89tKZYqbt&#10;jTd03YZCxBD2GSooQ2gyKX1ekkHfsw1x5L6tMxgidIXUDm8x3NSynyTv0mDFsaHEhj5Lys/bi1Gw&#10;GI8WP+sBr/42pyMdD6fzsO8Spd5e248JiEBteIof7qWO89N0AP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Z4qrEAAAA3QAAAA8AAAAAAAAAAAAAAAAAmAIAAGRycy9k&#10;b3ducmV2LnhtbFBLBQYAAAAABAAEAPUAAACJAwAAAAA=&#10;" fillcolor="black" stroked="f"/>
                  <v:rect id="Rectangle 351" o:spid="_x0000_s1326" style="position:absolute;left:267;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HMcUA&#10;AADdAAAADwAAAGRycy9kb3ducmV2LnhtbERPS2sCMRC+C/6HMEJvml2pRVejaKHgRfDRQ72Nm3F3&#10;cTPZJqlu++sbQfA2H99zZovW1OJKzleWFaSDBARxbnXFhYLPw0d/DMIHZI21ZVLwSx4W825nhpm2&#10;N97RdR8KEUPYZ6igDKHJpPR5SQb9wDbEkTtbZzBE6AqpHd5iuKnlMEnepMGKY0OJDb2XlF/2P0bB&#10;ajJefW9fefO3Ox3p+HW6jIYuUeql1y6nIAK14Sl+uNc6zk/TE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UcxxQAAAN0AAAAPAAAAAAAAAAAAAAAAAJgCAABkcnMv&#10;ZG93bnJldi54bWxQSwUGAAAAAAQABAD1AAAAigMAAAAA&#10;" fillcolor="black" stroked="f"/>
                  <v:rect id="Rectangle 352" o:spid="_x0000_s1327" style="position:absolute;left:274;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RsQA&#10;AADdAAAADwAAAGRycy9kb3ducmV2LnhtbERPTWsCMRC9C/6HMEJvml1pRVejaKHgRajaQ72Nm3F3&#10;cTPZJqlu/fWNIHibx/uc2aI1tbiQ85VlBekgAUGcW11xoeBr/9Efg/ABWWNtmRT8kYfFvNuZYabt&#10;lbd02YVCxBD2GSooQ2gyKX1ekkE/sA1x5E7WGQwRukJqh9cYbmo5TJKRNFhxbCixofeS8vPu1yhY&#10;Tcarn89X3ty2xwMdvo/nt6FLlHrptcspiEBteIof7rWO89N0B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H2UbEAAAA3QAAAA8AAAAAAAAAAAAAAAAAmAIAAGRycy9k&#10;b3ducmV2LnhtbFBLBQYAAAAABAAEAPUAAACJAwAAAAA=&#10;" fillcolor="black" stroked="f"/>
                  <v:rect id="Rectangle 353" o:spid="_x0000_s1328" style="position:absolute;left:281;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t83cUA&#10;AADdAAAADwAAAGRycy9kb3ducmV2LnhtbERPS2sCMRC+F/ofwhS81exKbXU1ihYEL4X6OOht3Iy7&#10;i5vJmkRd++sbodDbfHzPGU9bU4srOV9ZVpB2ExDEudUVFwq2m8XrAIQPyBpry6TgTh6mk+enMWba&#10;3nhF13UoRAxhn6GCMoQmk9LnJRn0XdsQR+5oncEQoSukdniL4aaWvSR5lwYrjg0lNvRZUn5aX4yC&#10;+XAwP3+/8dfP6rCn/e5w6vdcolTnpZ2NQARqw7/4z73UcX6afsDjm3iC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3zdxQAAAN0AAAAPAAAAAAAAAAAAAAAAAJgCAABkcnMv&#10;ZG93bnJldi54bWxQSwUGAAAAAAQABAD1AAAAigMAAAAA&#10;" fillcolor="black" stroked="f"/>
                  <v:rect id="Rectangle 354" o:spid="_x0000_s1329" style="position:absolute;left:289;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Tor8gA&#10;AADdAAAADwAAAGRycy9kb3ducmV2LnhtbESPQW/CMAyF75P4D5GRdhtp0TaxQkBj0iQuk4DtMG6m&#10;MW1F43RJgG6/Hh8mcbP1nt/7PFv0rlVnCrHxbCAfZaCIS28brgx8fb4/TEDFhGyx9UwGfinCYj64&#10;m2Fh/YU3dN6mSkkIxwIN1Cl1hdaxrMlhHPmOWLSDDw6TrKHSNuBFwl2rx1n2rB02LA01dvRWU3nc&#10;npyB5ctk+bN+5I+/zX5Hu+/98WkcMmPuh/3rFFSiPt3M/9crK/h5LrjyjYy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1OivyAAAAN0AAAAPAAAAAAAAAAAAAAAAAJgCAABk&#10;cnMvZG93bnJldi54bWxQSwUGAAAAAAQABAD1AAAAjQMAAAAA&#10;" fillcolor="black" stroked="f"/>
                  <v:rect id="Rectangle 355" o:spid="_x0000_s1330" style="position:absolute;left:296;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hNNMUA&#10;AADdAAAADwAAAGRycy9kb3ducmV2LnhtbERPTWvCQBC9F/oflin0VjcJrWh0FVMoeClU7aHexuyY&#10;BLOzcXfVtL/eLQje5vE+ZzrvTSvO5HxjWUE6SEAQl1Y3XCn43ny8jED4gKyxtUwKfsnDfPb4MMVc&#10;2wuv6LwOlYgh7HNUUIfQ5VL6siaDfmA74sjtrTMYInSV1A4vMdy0MkuSoTTYcGyosaP3msrD+mQU&#10;FONRcfx65c+/1W5L25/d4S1ziVLPT/1iAiJQH+7im3up4/w0HcP/N/EE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mE00xQAAAN0AAAAPAAAAAAAAAAAAAAAAAJgCAABkcnMv&#10;ZG93bnJldi54bWxQSwUGAAAAAAQABAD1AAAAigMAAAAA&#10;" fillcolor="black" stroked="f"/>
                  <v:rect id="Rectangle 356" o:spid="_x0000_s1331" style="position:absolute;left:304;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4uFMgA&#10;AADdAAAADwAAAGRycy9kb3ducmV2LnhtbESPQW/CMAyF70j7D5EncYOUChDrCGhMmrQL0mA7jJtp&#10;vLaicbokg26/fj4gcbP1nt/7vFz3rlVnCrHxbGAyzkARl942XBn4eH8ZLUDFhGyx9UwGfinCenU3&#10;WGJh/YV3dN6nSkkIxwIN1Cl1hdaxrMlhHPuOWLQvHxwmWUOlbcCLhLtW51k21w4bloYaO3quqTzt&#10;f5yBzcNi8/025e3f7nigw+fxNMtDZszwvn96BJWoTzfz9frVCv4kF375Rkb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zi4UyAAAAN0AAAAPAAAAAAAAAAAAAAAAAJgCAABk&#10;cnMvZG93bnJldi54bWxQSwUGAAAAAAQABAD1AAAAjQMAAAAA&#10;" fillcolor="black" stroked="f"/>
                  <v:rect id="Rectangle 357" o:spid="_x0000_s1332" style="position:absolute;left:311;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Lj8UA&#10;AADdAAAADwAAAGRycy9kb3ducmV2LnhtbERPTWvCQBC9F/oflil4q5sEKza6ShUELwW1PdTbmB2T&#10;YHY23V01+utdodDbPN7nTGadacSZnK8tK0j7CQjiwuqaSwXfX8vXEQgfkDU2lknBlTzMps9PE8y1&#10;vfCGzttQihjCPkcFVQhtLqUvKjLo+7YljtzBOoMhQldK7fASw00jsyQZSoM1x4YKW1pUVBy3J6Ng&#10;/j6a/64H/Hnb7He0+9kf3zKXKNV76T7GIAJ14V/8517pOD/NUnh8E0+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gouPxQAAAN0AAAAPAAAAAAAAAAAAAAAAAJgCAABkcnMv&#10;ZG93bnJldi54bWxQSwUGAAAAAAQABAD1AAAAigMAAAAA&#10;" fillcolor="black" stroked="f"/>
                  <v:rect id="Rectangle 358" o:spid="_x0000_s1333" style="position:absolute;left:319;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AV+MQA&#10;AADdAAAADwAAAGRycy9kb3ducmV2LnhtbERPS2sCMRC+C/6HMII3zbposVujqCD0ItTHod7GzXR3&#10;cTNZk1RXf31TKPQ2H99zZovW1OJGzleWFYyGCQji3OqKCwXHw2YwBeEDssbaMil4kIfFvNuZYabt&#10;nXd024dCxBD2GSooQ2gyKX1ekkE/tA1x5L6sMxgidIXUDu8x3NQyTZIXabDi2FBiQ+uS8sv+2yhY&#10;vU5X148xb5+784lOn+fLJHWJUv1eu3wDEagN/+I/97uO80dpCr/fxBP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QFfjEAAAA3QAAAA8AAAAAAAAAAAAAAAAAmAIAAGRycy9k&#10;b3ducmV2LnhtbFBLBQYAAAAABAAEAPUAAACJAwAAAAA=&#10;" fillcolor="black" stroked="f"/>
                  <v:rect id="Rectangle 359" o:spid="_x0000_s1334" style="position:absolute;left:326;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wY8UA&#10;AADdAAAADwAAAGRycy9kb3ducmV2LnhtbERPTWvCQBC9C/0PyxR6MxtTLZq6ihYKvRTU9qC3MTtN&#10;gtnZuLvV2F/vCkJv83ifM513phEncr62rGCQpCCIC6trLhV8f733xyB8QNbYWCYFF/Iwnz30pphr&#10;e+Y1nTahFDGEfY4KqhDaXEpfVGTQJ7YljtyPdQZDhK6U2uE5hptGZmn6Ig3WHBsqbOmtouKw+TUK&#10;lpPx8rga8uffer+j3XZ/GGUuVerpsVu8ggjUhX/x3f2h4/xB9gy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LBjxQAAAN0AAAAPAAAAAAAAAAAAAAAAAJgCAABkcnMv&#10;ZG93bnJldi54bWxQSwUGAAAAAAQABAD1AAAAigMAAAAA&#10;" fillcolor="black" stroked="f"/>
                  <v:rect id="Rectangle 360" o:spid="_x0000_s1335" style="position:absolute;left:333;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oF8QA&#10;AADdAAAADwAAAGRycy9kb3ducmV2LnhtbERPTWsCMRC9C/6HMIXeNOuiRVejaKHgRVDrQW/jZrq7&#10;uJlsk6jb/vpGEHqbx/uc2aI1tbiR85VlBYN+AoI4t7riQsHh86M3BuEDssbaMin4IQ+Lebczw0zb&#10;O+/otg+FiCHsM1RQhtBkUvq8JIO+bxviyH1ZZzBE6AqpHd5juKllmiRv0mDFsaHEht5Lyi/7q1Gw&#10;moxX39shb3535xOdjufLKHWJUq8v7XIKIlAb/sVP91rH+YN0CI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1KBfEAAAA3QAAAA8AAAAAAAAAAAAAAAAAmAIAAGRycy9k&#10;b3ducmV2LnhtbFBLBQYAAAAABAAEAPUAAACJAwAAAAA=&#10;" fillcolor="black" stroked="f"/>
                  <v:rect id="Rectangle 361" o:spid="_x0000_s1336" style="position:absolute;left:341;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mNjMUA&#10;AADdAAAADwAAAGRycy9kb3ducmV2LnhtbERPS2sCMRC+C/6HMEJvmnWpRVejaKHgRfDRQ72Nm3F3&#10;cTPZJqlu++sbQfA2H99zZovW1OJKzleWFQwHCQji3OqKCwWfh4/+GIQPyBpry6Tglzws5t3ODDNt&#10;b7yj6z4UIoawz1BBGUKTSenzkgz6gW2II3e2zmCI0BVSO7zFcFPLNEnepMGKY0OJDb2XlF/2P0bB&#10;ajJefW9fefO3Ox3p+HW6jFKXKPXSa5dTEIHa8BQ/3Gsd5w/TE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uY2MxQAAAN0AAAAPAAAAAAAAAAAAAAAAAJgCAABkcnMv&#10;ZG93bnJldi54bWxQSwUGAAAAAAQABAD1AAAAigMAAAAA&#10;" fillcolor="black" stroked="f"/>
                  <v:rect id="Rectangle 362" o:spid="_x0000_s1337" style="position:absolute;left:348;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T+8QA&#10;AADdAAAADwAAAGRycy9kb3ducmV2LnhtbERPTWsCMRC9C/6HMEJvmnVpRVejaKHgRajaQ72Nm3F3&#10;cTPZJqlu/fWNIHibx/uc2aI1tbiQ85VlBcNBAoI4t7riQsHX/qM/BuEDssbaMin4Iw+Lebczw0zb&#10;K2/psguFiCHsM1RQhtBkUvq8JIN+YBviyJ2sMxgidIXUDq8x3NQyTZKRNFhxbCixofeS8vPu1yhY&#10;Tcarn89X3ty2xwMdvo/nt9QlSr302uUURKA2PMUP91rH+cN0B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rE/vEAAAA3QAAAA8AAAAAAAAAAAAAAAAAmAIAAGRycy9k&#10;b3ducmV2LnhtbFBLBQYAAAAABAAEAPUAAACJAwAAAAA=&#10;" fillcolor="black" stroked="f"/>
                  <v:rect id="Rectangle 363" o:spid="_x0000_s1338" style="position:absolute;left:356;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2YMUA&#10;AADdAAAADwAAAGRycy9kb3ducmV2LnhtbERPTWvCQBC9C/0PyxR6MxtDtZq6ihYKvRTU9qC3MTtN&#10;gtnZuLvV2F/vCkJv83ifM513phEncr62rGCQpCCIC6trLhV8f733xyB8QNbYWCYFF/Iwnz30pphr&#10;e+Y1nTahFDGEfY4KqhDaXEpfVGTQJ7YljtyPdQZDhK6U2uE5hptGZmk6kgZrjg0VtvRWUXHY/BoF&#10;y8l4eVw98+ffer+j3XZ/GGYuVerpsVu8ggjUhX/x3f2h4/xB9gK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7ZgxQAAAN0AAAAPAAAAAAAAAAAAAAAAAJgCAABkcnMv&#10;ZG93bnJldi54bWxQSwUGAAAAAAQABAD1AAAAigMAAAAA&#10;" fillcolor="black" stroked="f"/>
                  <v:rect id="Rectangle 364" o:spid="_x0000_s1339" style="position:absolute;left:363;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iEsgA&#10;AADdAAAADwAAAGRycy9kb3ducmV2LnhtbESPQW/CMAyF70j7D5EncYOUChDrCGhMmrQL0mA7jJtp&#10;vLaicbokg26/fj4gcbP1nt/7vFz3rlVnCrHxbGAyzkARl942XBn4eH8ZLUDFhGyx9UwGfinCenU3&#10;WGJh/YV3dN6nSkkIxwIN1Cl1hdaxrMlhHPuOWLQvHxwmWUOlbcCLhLtW51k21w4bloYaO3quqTzt&#10;f5yBzcNi8/025e3f7nigw+fxNMtDZszwvn96BJWoTzfz9frVCv4kF1z5Rkb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uCISyAAAAN0AAAAPAAAAAAAAAAAAAAAAAJgCAABk&#10;cnMvZG93bnJldi54bWxQSwUGAAAAAAQABAD1AAAAjQMAAAAA&#10;" fillcolor="black" stroked="f"/>
                  <v:rect id="Rectangle 365" o:spid="_x0000_s1340" style="position:absolute;left:370;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HicUA&#10;AADdAAAADwAAAGRycy9kb3ducmV2LnhtbERPS2sCMRC+C/6HMEJvmnWpRVejVEHoRaiPg97Gzbi7&#10;uJlsk1S3/fVNQfA2H99zZovW1OJGzleWFQwHCQji3OqKCwWH/bo/BuEDssbaMin4IQ+Lebczw0zb&#10;O2/ptguFiCHsM1RQhtBkUvq8JIN+YBviyF2sMxgidIXUDu8x3NQyTZI3abDi2FBiQ6uS8uvu2yhY&#10;TsbLr89X3vxuzyc6Hc/XUeoSpV567fsURKA2PMUP94eO84fpB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9IeJxQAAAN0AAAAPAAAAAAAAAAAAAAAAAJgCAABkcnMv&#10;ZG93bnJldi54bWxQSwUGAAAAAAQABAD1AAAAigMAAAAA&#10;" fillcolor="black" stroked="f"/>
                  <v:rect id="Rectangle 366" o:spid="_x0000_s1341" style="position:absolute;left:378;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e4ycgA&#10;AADdAAAADwAAAGRycy9kb3ducmV2LnhtbESPT2/CMAzF75P2HSJP2m2ksIGgENCYNGmXSfw7wM00&#10;XlvROF2SQcenx4dJu9l6z+/9PFt0rlFnCrH2bKDfy0ARF97WXBrYbd+fxqBiQrbYeCYDvxRhMb+/&#10;m2Fu/YXXdN6kUkkIxxwNVCm1udaxqMhh7PmWWLQvHxwmWUOpbcCLhLtGD7JspB3WLA0VtvRWUXHa&#10;/DgDy8l4+b164c/r+nigw/54Gg5CZszjQ/c6BZWoS//mv+sPK/j9Z+GXb2QEP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F7jJyAAAAN0AAAAPAAAAAAAAAAAAAAAAAJgCAABk&#10;cnMvZG93bnJldi54bWxQSwUGAAAAAAQABAD1AAAAjQMAAAAA&#10;" fillcolor="black" stroked="f"/>
                  <v:rect id="Rectangle 367" o:spid="_x0000_s1342" style="position:absolute;left:38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dUsUA&#10;AADdAAAADwAAAGRycy9kb3ducmV2LnhtbERPS2sCMRC+F/ofwhS81exaW3Q1ihYEL4X6OOht3Iy7&#10;i5vJmkRd++sbodDbfHzPGU9bU4srOV9ZVpB2ExDEudUVFwq2m8XrAIQPyBpry6TgTh6mk+enMWba&#10;3nhF13UoRAxhn6GCMoQmk9LnJRn0XdsQR+5oncEQoSukdniL4aaWvST5kAYrjg0lNvRZUn5aX4yC&#10;+XAwP3/3+etnddjTfnc4vfdcolTnpZ2NQARqw7/4z73UcX76lsLjm3iC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Wx1SxQAAAN0AAAAPAAAAAAAAAAAAAAAAAJgCAABkcnMv&#10;ZG93bnJldi54bWxQSwUGAAAAAAQABAD1AAAAigMAAAAA&#10;" fillcolor="black" stroked="f"/>
                  <v:rect id="Rectangle 368" o:spid="_x0000_s1343" style="position:absolute;left:393;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mDJcUA&#10;AADdAAAADwAAAGRycy9kb3ducmV2LnhtbERPTWvCQBC9C/0PyxR6MxtTLZq6ihYKvRTU9qC3MTtN&#10;gtnZuLvV2F/vCkJv83ifM513phEncr62rGCQpCCIC6trLhV8f733xyB8QNbYWCYFF/Iwnz30pphr&#10;e+Y1nTahFDGEfY4KqhDaXEpfVGTQJ7YljtyPdQZDhK6U2uE5hptGZmn6Ig3WHBsqbOmtouKw+TUK&#10;lpPx8rga8uffer+j3XZ/GGUuVerpsVu8ggjUhX/x3f2h4/zBcwa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YMlxQAAAN0AAAAPAAAAAAAAAAAAAAAAAJgCAABkcnMv&#10;ZG93bnJldi54bWxQSwUGAAAAAAQABAD1AAAAigMAAAAA&#10;" fillcolor="black" stroked="f"/>
                  <v:rect id="Rectangle 369" o:spid="_x0000_s1344" style="position:absolute;left:400;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mvsYA&#10;AADdAAAADwAAAGRycy9kb3ducmV2LnhtbERPS2vCQBC+F/wPywi91Y2Pik2zigqFXgo+eqi3MTsm&#10;IdnZuLvV2F/vFgq9zcf3nGzRmUZcyPnKsoLhIAFBnFtdcaHgc//2NAPhA7LGxjIpuJGHxbz3kGGq&#10;7ZW3dNmFQsQQ9ikqKENoUyl9XpJBP7AtceRO1hkMEbpCaofXGG4aOUqSqTRYcWwosaV1SXm9+zYK&#10;Vi+z1Xkz4Y+f7fFAh69j/TxyiVKP/W75CiJQF/7Ff+53HecPx2P4/Sae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UmvsYAAADdAAAADwAAAAAAAAAAAAAAAACYAgAAZHJz&#10;L2Rvd25yZXYueG1sUEsFBgAAAAAEAAQA9QAAAIsDAAAAAA==&#10;" fillcolor="black" stroked="f"/>
                  <v:rect id="Rectangle 370" o:spid="_x0000_s1345" style="position:absolute;left:408;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ysUA&#10;AADdAAAADwAAAGRycy9kb3ducmV2LnhtbERPS2sCMRC+F/wPYQRvNeujoqtRVCj0UvB10Nu4GXcX&#10;N5M1SXXbX28Khd7m43vObNGYStzJ+dKygl43AUGcWV1yruCwf38dg/ABWWNlmRR8k4fFvPUyw1Tb&#10;B2/pvgu5iCHsU1RQhFCnUvqsIIO+a2viyF2sMxgidLnUDh8x3FSynyQjabDk2FBgTeuCsuvuyyhY&#10;Tcar22bInz/b84lOx/P1re8SpTrtZjkFEagJ/+I/94eO83uDIfx+E0+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L7KxQAAAN0AAAAPAAAAAAAAAAAAAAAAAJgCAABkcnMv&#10;ZG93bnJldi54bWxQSwUGAAAAAAQABAD1AAAAigMAAAAA&#10;" fillcolor="black" stroked="f"/>
                  <v:rect id="Rectangle 371" o:spid="_x0000_s1346" style="position:absolute;left:41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bUcUA&#10;AADdAAAADwAAAGRycy9kb3ducmV2LnhtbERPS2vCQBC+C/0PyxS86cZXsWlWqYLgRai2h3obs9Mk&#10;JDsbd1eN/fXdQqG3+fieky0704grOV9ZVjAaJiCIc6srLhR8vG8GcxA+IGtsLJOCO3lYLh56Gaba&#10;3nhP10MoRAxhn6KCMoQ2ldLnJRn0Q9sSR+7LOoMhQldI7fAWw00jx0nyJA1WHBtKbGldUl4fLkbB&#10;6nm+Or9Nefe9Px3p+HmqZ2OXKNV/7F5fQATqwr/4z73Vcf5oMoP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BtRxQAAAN0AAAAPAAAAAAAAAAAAAAAAAJgCAABkcnMv&#10;ZG93bnJldi54bWxQSwUGAAAAAAQABAD1AAAAigMAAAAA&#10;" fillcolor="black" stroked="f"/>
                  <v:rect id="Rectangle 372" o:spid="_x0000_s1347" style="position:absolute;left:422;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FJsUA&#10;AADdAAAADwAAAGRycy9kb3ducmV2LnhtbERPTWvCQBC9F/wPywi91Y3Wik2zihYKXgpVe6i3MTsm&#10;IdnZdHerqb/eFQRv83ifk80704gjOV9ZVjAcJCCIc6srLhR8bz+epiB8QNbYWCYF/+RhPus9ZJhq&#10;e+I1HTehEDGEfYoKyhDaVEqfl2TQD2xLHLmDdQZDhK6Q2uEphptGjpJkIg1WHBtKbOm9pLze/BkF&#10;y9fp8vdrzJ/n9X5Hu599/TJyiVKP/W7xBiJQF+7im3ul4/zh8wS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oUmxQAAAN0AAAAPAAAAAAAAAAAAAAAAAJgCAABkcnMv&#10;ZG93bnJldi54bWxQSwUGAAAAAAQABAD1AAAAigMAAAAA&#10;" fillcolor="black" stroked="f"/>
                  <v:rect id="Rectangle 373" o:spid="_x0000_s1348" style="position:absolute;left:430;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4gvcUA&#10;AADdAAAADwAAAGRycy9kb3ducmV2LnhtbERPS2sCMRC+F/ofwgi9dbNaW3U1Si0UvBR8HfQ2bsbd&#10;xc1km6S69tebgtDbfHzPmcxaU4szOV9ZVtBNUhDEudUVFwq2m8/nIQgfkDXWlknBlTzMpo8PE8y0&#10;vfCKzutQiBjCPkMFZQhNJqXPSzLoE9sQR+5oncEQoSukdniJ4aaWvTR9kwYrjg0lNvRRUn5a/xgF&#10;89Fw/r3s89fv6rCn/e5weu25VKmnTvs+BhGoDf/iu3uh4/zuywD+vokn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C9xQAAAN0AAAAPAAAAAAAAAAAAAAAAAJgCAABkcnMv&#10;ZG93bnJldi54bWxQSwUGAAAAAAQABAD1AAAAigMAAAAA&#10;" fillcolor="black" stroked="f"/>
                  <v:rect id="Rectangle 374" o:spid="_x0000_s1349" style="position:absolute;left:437;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0z8gA&#10;AADdAAAADwAAAGRycy9kb3ducmV2LnhtbESPT2/CMAzF75P2HSJP2m2ksIGgENCYNGmXSfw7wM00&#10;XlvROF2SQcenx4dJu9l6z+/9PFt0rlFnCrH2bKDfy0ARF97WXBrYbd+fxqBiQrbYeCYDvxRhMb+/&#10;m2Fu/YXXdN6kUkkIxxwNVCm1udaxqMhh7PmWWLQvHxwmWUOpbcCLhLtGD7JspB3WLA0VtvRWUXHa&#10;/DgDy8l4+b164c/r+nigw/54Gg5CZszjQ/c6BZWoS//mv+sPK/j9Z8GVb2QEP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YbTPyAAAAN0AAAAPAAAAAAAAAAAAAAAAAJgCAABk&#10;cnMvZG93bnJldi54bWxQSwUGAAAAAAQABAD1AAAAjQMAAAAA&#10;" fillcolor="black" stroked="f"/>
                  <v:rect id="Rectangle 375" o:spid="_x0000_s1350" style="position:absolute;left:444;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RVMUA&#10;AADdAAAADwAAAGRycy9kb3ducmV2LnhtbERPS2sCMRC+F/wPYQRvNeujolujqCB4Ear2UG/jZrq7&#10;uJmsSdTVX98UCr3Nx/ec6bwxlbiR86VlBb1uAoI4s7rkXMHnYf06BuEDssbKMil4kIf5rPUyxVTb&#10;O+/otg+5iCHsU1RQhFCnUvqsIIO+a2viyH1bZzBE6HKpHd5juKlkP0lG0mDJsaHAmlYFZef91ShY&#10;TsbLy8eQt8/d6UjHr9P5re8SpTrtZvEOIlAT/sV/7o2O83uDCfx+E0+Q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LRFUxQAAAN0AAAAPAAAAAAAAAAAAAAAAAJgCAABkcnMv&#10;ZG93bnJldi54bWxQSwUGAAAAAAQABAD1AAAAigMAAAAA&#10;" fillcolor="black" stroked="f"/>
                  <v:rect id="Rectangle 376" o:spid="_x0000_s1351" style="position:absolute;left:452;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LtMcA&#10;AADdAAAADwAAAGRycy9kb3ducmV2LnhtbESPQW/CMAyF70j7D5GRdoMUxBAUAhqTJu0yaTAOcDON&#10;aSsap0sy6Pbr5wPSbrbe83ufl+vONepKIdaeDYyGGSjiwtuaSwP7z9fBDFRMyBYbz2TghyKsVw+9&#10;JebW33hL110qlYRwzNFAlVKbax2LihzGoW+JRTv74DDJGkptA94k3DV6nGVT7bBmaaiwpZeKisvu&#10;2xnYzGebr48Jv/9uT0c6Hk6Xp3HIjHnsd88LUIm69G++X79ZwR9NhF++kRH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Ry7THAAAA3QAAAA8AAAAAAAAAAAAAAAAAmAIAAGRy&#10;cy9kb3ducmV2LnhtbFBLBQYAAAAABAAEAPUAAACMAwAAAAA=&#10;" fillcolor="black" stroked="f"/>
                  <v:rect id="Rectangle 377" o:spid="_x0000_s1352" style="position:absolute;left:460;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uL8QA&#10;AADdAAAADwAAAGRycy9kb3ducmV2LnhtbERPS2sCMRC+C/0PYQq9aXZFi65GqYWCF8HXQW/jZrq7&#10;uJlsk6jb/vpGELzNx/ec6bw1tbiS85VlBWkvAUGcW11xoWC/++qOQPiArLG2TAp+ycN89tKZYqbt&#10;jTd03YZCxBD2GSooQ2gyKX1ekkHfsw1x5L6tMxgidIXUDm8x3NSynyTv0mDFsaHEhj5Lys/bi1Gw&#10;GI8WP+sBr/42pyMdD6fzsO8Spd5e248JiEBteIof7qWO89NBCv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dbi/EAAAA3QAAAA8AAAAAAAAAAAAAAAAAmAIAAGRycy9k&#10;b3ducmV2LnhtbFBLBQYAAAAABAAEAPUAAACJAwAAAAA=&#10;" fillcolor="black" stroked="f"/>
                  <v:rect id="Rectangle 378" o:spid="_x0000_s1353" style="position:absolute;left:467;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WMQA&#10;AADdAAAADwAAAGRycy9kb3ducmV2LnhtbERPTWsCMRC9C/6HMIXeNOuiRVejaKHgRVDrQW/jZrq7&#10;uJlsk6jb/vpGEHqbx/uc2aI1tbiR85VlBYN+AoI4t7riQsHh86M3BuEDssbaMin4IQ+Lebczw0zb&#10;O+/otg+FiCHsM1RQhtBkUvq8JIO+bxviyH1ZZzBE6AqpHd5juKllmiRv0mDFsaHEht5Lyi/7q1Gw&#10;moxX39shb3535xOdjufLKHWJUq8v7XIKIlAb/sVP91rH+YNhCo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P8FjEAAAA3QAAAA8AAAAAAAAAAAAAAAAAmAIAAGRycy9k&#10;b3ducmV2LnhtbFBLBQYAAAAABAAEAPUAAACJAwAAAAA=&#10;" fillcolor="black" stroked="f"/>
                  <v:rect id="Rectangle 379" o:spid="_x0000_s1354" style="position:absolute;left:474;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Vw8UA&#10;AADdAAAADwAAAGRycy9kb3ducmV2LnhtbERPS2sCMRC+F/wPYQRvNeujoqtRVCj0UvB10Nu4GXcX&#10;N5M1SXXbX28Khd7m43vObNGYStzJ+dKygl43AUGcWV1yruCwf38dg/ABWWNlmRR8k4fFvPUyw1Tb&#10;B2/pvgu5iCHsU1RQhFCnUvqsIIO+a2viyF2sMxgidLnUDh8x3FSynyQjabDk2FBgTeuCsuvuyyhY&#10;Tcar22bInz/b84lOx/P1re8SpTrtZjkFEagJ/+I/94eO83vDAfx+E0+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w1XDxQAAAN0AAAAPAAAAAAAAAAAAAAAAAJgCAABkcnMv&#10;ZG93bnJldi54bWxQSwUGAAAAAAQABAD1AAAAigMAAAAA&#10;" fillcolor="black" stroked="f"/>
                  <v:rect id="Rectangle 380" o:spid="_x0000_s1355" style="position:absolute;left:482;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Nt8QA&#10;AADdAAAADwAAAGRycy9kb3ducmV2LnhtbERPTWsCMRC9C/6HMIXeNKusRVejaKHgRVDrQW/jZrq7&#10;uJlsk6jb/vpGEHqbx/uc2aI1tbiR85VlBYN+AoI4t7riQsHh86M3BuEDssbaMin4IQ+Lebczw0zb&#10;O+/otg+FiCHsM1RQhtBkUvq8JIO+bxviyH1ZZzBE6AqpHd5juKnlMEnepMGKY0OJDb2XlF/2V6Ng&#10;NRmvvrcpb3535xOdjufLaOgSpV5f2uUURKA2/Iuf7rWO8wdpCo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qzbfEAAAA3QAAAA8AAAAAAAAAAAAAAAAAmAIAAGRycy9k&#10;b3ducmV2LnhtbFBLBQYAAAAABAAEAPUAAACJAwAAAAA=&#10;" fillcolor="black" stroked="f"/>
                  <v:rect id="Rectangle 381" o:spid="_x0000_s1356" style="position:absolute;left:489;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ZoLMUA&#10;AADdAAAADwAAAGRycy9kb3ducmV2LnhtbERPTWvCQBC9C/0PyxS86UZRsWk2UgXBi1BtD/U2ZqdJ&#10;MDub7q4a/fVuodDbPN7nZIvONOJCzteWFYyGCQjiwuqaSwWfH+vBHIQPyBoby6TgRh4W+VMvw1Tb&#10;K+/osg+liCHsU1RQhdCmUvqiIoN+aFviyH1bZzBE6EqpHV5juGnkOElm0mDNsaHCllYVFaf92ShY&#10;vsyXP+8T3t53xwMdvo6n6dglSvWfu7dXEIG68C/+c290nD+aTOH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mgsxQAAAN0AAAAPAAAAAAAAAAAAAAAAAJgCAABkcnMv&#10;ZG93bnJldi54bWxQSwUGAAAAAAQABAD1AAAAigMAAAAA&#10;" fillcolor="black" stroked="f"/>
                  <v:rect id="Rectangle 382" o:spid="_x0000_s1357" style="position:absolute;left:496;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2W8UA&#10;AADdAAAADwAAAGRycy9kb3ducmV2LnhtbERPTWvCQBC9C/0PyxS86UZRsWk2UgXBi6C2h3obs9Mk&#10;mJ1Nd1eN/fVuodDbPN7nZIvONOJKzteWFYyGCQjiwuqaSwUf7+vBHIQPyBoby6TgTh4W+VMvw1Tb&#10;G+/pegiliCHsU1RQhdCmUvqiIoN+aFviyH1ZZzBE6EqpHd5iuGnkOElm0mDNsaHCllYVFefDxShY&#10;vsyX37sJb3/2pyMdP0/n6dglSvWfu7dXEIG68C/+c290nD+azOD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tPZbxQAAAN0AAAAPAAAAAAAAAAAAAAAAAJgCAABkcnMv&#10;ZG93bnJldi54bWxQSwUGAAAAAAQABAD1AAAAigMAAAAA&#10;" fillcolor="black" stroked="f"/>
                  <v:rect id="Rectangle 383" o:spid="_x0000_s1358" style="position:absolute;left:504;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TwMYA&#10;AADdAAAADwAAAGRycy9kb3ducmV2LnhtbERPS2vCQBC+F/wPywi91Y2i1aZZRYVCLwUfPdTbmB2T&#10;kOxs3N1q7K93C4Xe5uN7TrboTCMu5HxlWcFwkIAgzq2uuFDwuX97moHwAVljY5kU3MjDYt57yDDV&#10;9spbuuxCIWII+xQVlCG0qZQ+L8mgH9iWOHIn6wyGCF0htcNrDDeNHCXJszRYcWwosaV1SXm9+zYK&#10;Vi+z1Xkz5o+f7fFAh69jPRm5RKnHfrd8BRGoC//iP/e7jvOH4yn8fhNP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hTwMYAAADdAAAADwAAAAAAAAAAAAAAAACYAgAAZHJz&#10;L2Rvd25yZXYueG1sUEsFBgAAAAAEAAQA9QAAAIsDAAAAAA==&#10;" fillcolor="black" stroked="f"/>
                  <v:rect id="_x0000_s1359" style="position:absolute;left:511;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HsscA&#10;AADdAAAADwAAAGRycy9kb3ducmV2LnhtbESPQW/CMAyF70j7D5GRdoMUxBAUAhqTJu0yaTAOcDON&#10;aSsap0sy6Pbr5wPSbrbe83ufl+vONepKIdaeDYyGGSjiwtuaSwP7z9fBDFRMyBYbz2TghyKsVw+9&#10;JebW33hL110qlYRwzNFAlVKbax2LihzGoW+JRTv74DDJGkptA94k3DV6nGVT7bBmaaiwpZeKisvu&#10;2xnYzGebr48Jv/9uT0c6Hk6Xp3HIjHnsd88LUIm69G++X79ZwR9NBFe+kRH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nx7LHAAAA3QAAAA8AAAAAAAAAAAAAAAAAmAIAAGRy&#10;cy9kb3ducmV2LnhtbFBLBQYAAAAABAAEAPUAAACMAwAAAAA=&#10;" fillcolor="black" stroked="f"/>
                  <v:rect id="_x0000_s1360" style="position:absolute;left:519;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tiKcUA&#10;AADdAAAADwAAAGRycy9kb3ducmV2LnhtbERPS2sCMRC+F/wPYQRv3ayiRVejaEHoRaiPg97Gzbi7&#10;uJlsk1RXf31TKPQ2H99zZovW1OJGzleWFfSTFARxbnXFhYLDfv06BuEDssbaMil4kIfFvPMyw0zb&#10;O2/ptguFiCHsM1RQhtBkUvq8JIM+sQ1x5C7WGQwRukJqh/cYbmo5SNM3abDi2FBiQ+8l5dfdt1Gw&#10;moxXX59D3jy35xOdjufraOBSpXrddjkFEagN/+I/94eO8/vDC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2IpxQAAAN0AAAAPAAAAAAAAAAAAAAAAAJgCAABkcnMv&#10;ZG93bnJldi54bWxQSwUGAAAAAAQABAD1AAAAigMAAAAA&#10;" fillcolor="black" stroked="f"/>
                  <v:rect id="_x0000_s1361" style="position:absolute;left:526;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hdaccA&#10;AADdAAAADwAAAGRycy9kb3ducmV2LnhtbESPQW/CMAyF75P2HyJP4jZS0EBQCGggTeKCNNgO42Ya&#10;r61onJIE6Pbr5wPSbrbe83uf58vONepKIdaeDQz6GSjiwtuaSwOfH2/PE1AxIVtsPJOBH4qwXDw+&#10;zDG3/sY7uu5TqSSEY44GqpTaXOtYVOQw9n1LLNq3Dw6TrKHUNuBNwl2jh1k21g5rloYKW1pXVJz2&#10;F2dgNZ2szu8vvP3dHQ90+DqeRsOQGdN76l5noBJ16d98v95YwR+MhF++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WnHAAAA3QAAAA8AAAAAAAAAAAAAAAAAmAIAAGRy&#10;cy9kb3ducmV2LnhtbFBLBQYAAAAABAAEAPUAAACMAwAAAAA=&#10;" fillcolor="black" stroked="f"/>
                  <v:rect id="Rectangle 387" o:spid="_x0000_s1362" style="position:absolute;left:534;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T48sUA&#10;AADdAAAADwAAAGRycy9kb3ducmV2LnhtbERPS2sCMRC+C/6HMEJvml2pRVejaKHgRfDRQ72Nm3F3&#10;cTPZJqlu++sbQfA2H99zZovW1OJKzleWFaSDBARxbnXFhYLPw0d/DMIHZI21ZVLwSx4W825nhpm2&#10;N97RdR8KEUPYZ6igDKHJpPR5SQb9wDbEkTtbZzBE6AqpHd5iuKnlMEnepMGKY0OJDb2XlF/2P0bB&#10;ajJefW9fefO3Ox3p+HW6jIYuUeql1y6nIAK14Sl+uNc6zk9HK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PjyxQAAAN0AAAAPAAAAAAAAAAAAAAAAAJgCAABkcnMv&#10;ZG93bnJldi54bWxQSwUGAAAAAAQABAD1AAAAigMAAAAA&#10;" fillcolor="black" stroked="f"/>
                  <v:rect id="Rectangle 388" o:spid="_x0000_s1363" style="position:absolute;left:541;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mhcUA&#10;AADdAAAADwAAAGRycy9kb3ducmV2LnhtbERPS2sCMRC+C/6HMEJvmnWpRVejaKHgRfDRQ72Nm3F3&#10;cTPZJqlu++sbQfA2H99zZovW1OJKzleWFQwHCQji3OqKCwWfh4/+GIQPyBpry6Tglzws5t3ODDNt&#10;b7yj6z4UIoawz1BBGUKTSenzkgz6gW2II3e2zmCI0BVSO7zFcFPLNEnepMGKY0OJDb2XlF/2P0bB&#10;ajJefW9fefO3Ox3p+HW6jFKXKPXSa5dTEIHa8BQ/3Gsd5w9HK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maFxQAAAN0AAAAPAAAAAAAAAAAAAAAAAJgCAABkcnMv&#10;ZG93bnJldi54bWxQSwUGAAAAAAQABAD1AAAAigMAAAAA&#10;" fillcolor="black" stroked="f"/>
                  <v:rect id="Rectangle 389" o:spid="_x0000_s1364" style="position:absolute;left:548;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DHsUA&#10;AADdAAAADwAAAGRycy9kb3ducmV2LnhtbERPS2vCQBC+C/0PyxS86cZXsWlWqYLgRai2h3obs9Mk&#10;JDsbd1eN/fXdQqG3+fieky0704grOV9ZVjAaJiCIc6srLhR8vG8GcxA+IGtsLJOCO3lYLh56Gaba&#10;3nhP10MoRAxhn6KCMoQ2ldLnJRn0Q9sSR+7LOoMhQldI7fAWw00jx0nyJA1WHBtKbGldUl4fLkbB&#10;6nm+Or9Nefe9Px3p+HmqZ2OXKNV/7F5fQATqwr/4z73Vcf5oNoH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MexQAAAN0AAAAPAAAAAAAAAAAAAAAAAJgCAABkcnMv&#10;ZG93bnJldi54bWxQSwUGAAAAAAQABAD1AAAAigMAAAAA&#10;" fillcolor="black" stroked="f"/>
                  <v:rect id="Rectangle 390" o:spid="_x0000_s1365" style="position:absolute;left:556;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basUA&#10;AADdAAAADwAAAGRycy9kb3ducmV2LnhtbERPTWvCQBC9C/0PyxS86UZRsWk2UgXBi1BtD/U2ZqdJ&#10;MDub7q4a/fVuodDbPN7nZIvONOJCzteWFYyGCQjiwuqaSwWfH+vBHIQPyBoby6TgRh4W+VMvw1Tb&#10;K+/osg+liCHsU1RQhdCmUvqiIoN+aFviyH1bZzBE6EqpHV5juGnkOElm0mDNsaHCllYVFaf92ShY&#10;vsyXP+8T3t53xwMdvo6n6dglSvWfu7dXEIG68C/+c290nD+aTuD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81tqxQAAAN0AAAAPAAAAAAAAAAAAAAAAAJgCAABkcnMv&#10;ZG93bnJldi54bWxQSwUGAAAAAAQABAD1AAAAigMAAAAA&#10;" fillcolor="black" stroked="f"/>
                  <v:rect id="Rectangle 391" o:spid="_x0000_s1366" style="position:absolute;left:563;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8cQA&#10;AADdAAAADwAAAGRycy9kb3ducmV2LnhtbERPTWsCMRC9C/0PYQreNKu4RVej1ILgRajaQ72Nm+nu&#10;4mayTaKu/vqmIHibx/uc2aI1tbiQ85VlBYN+AoI4t7riQsHXftUbg/ABWWNtmRTcyMNi/tKZYabt&#10;lbd02YVCxBD2GSooQ2gyKX1ekkHftw1x5H6sMxgidIXUDq8x3NRymCRv0mDFsaHEhj5Kyk+7s1Gw&#10;nIyXv58j3ty3xwMdvo+ndOgSpbqv7fsURKA2PMUP91rH+YM0hf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HEAAAA3QAAAA8AAAAAAAAAAAAAAAAAmAIAAGRycy9k&#10;b3ducmV2LnhtbFBLBQYAAAAABAAEAPUAAACJAwAAAAA=&#10;" fillcolor="black" stroked="f"/>
                  <v:rect id="Rectangle 392" o:spid="_x0000_s1367" style="position:absolute;left:571;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1ghsUA&#10;AADdAAAADwAAAGRycy9kb3ducmV2LnhtbERPS2vCQBC+F/oflin0VjdKFRuzERWEXgq+DvU2Zsck&#10;mJ2Nu1tN/fWuUOhtPr7nZNPONOJCzteWFfR7CQjiwuqaSwW77fJtDMIHZI2NZVLwSx6m+fNThqm2&#10;V17TZRNKEUPYp6igCqFNpfRFRQZ9z7bEkTtaZzBE6EqpHV5juGnkIElG0mDNsaHClhYVFafNj1Ew&#10;/xjPz6t3/rqtD3vafx9Ow4FLlHp96WYTEIG68C/+c3/qOL8/HMHjm3iC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WCGxQAAAN0AAAAPAAAAAAAAAAAAAAAAAJgCAABkcnMv&#10;ZG93bnJldi54bWxQSwUGAAAAAAQABAD1AAAAigMAAAAA&#10;" fillcolor="black" stroked="f"/>
                  <v:rect id="Rectangle 393" o:spid="_x0000_s1368" style="position:absolute;left:578;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HFHcQA&#10;AADdAAAADwAAAGRycy9kb3ducmV2LnhtbERPS2sCMRC+F/wPYQRvNato1dUoKhR6Kfg66G3cjLuL&#10;m8mapLrtrzeFQm/z8T1ntmhMJe7kfGlZQa+bgCDOrC45V3DYv7+OQfiArLGyTAq+ycNi3nqZYart&#10;g7d034VcxBD2KSooQqhTKX1WkEHftTVx5C7WGQwRulxqh48YbirZT5I3abDk2FBgTeuCsuvuyyhY&#10;Tcar22bAnz/b84lOx/N12HeJUp12s5yCCNSEf/Gf+0PH+b3hCH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hxR3EAAAA3QAAAA8AAAAAAAAAAAAAAAAAmAIAAGRycy9k&#10;b3ducmV2LnhtbFBLBQYAAAAABAAEAPUAAACJAwAAAAA=&#10;" fillcolor="black" stroked="f"/>
                  <v:rect id="Rectangle 394" o:spid="_x0000_s1369" style="position:absolute;left:58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5Rb8cA&#10;AADdAAAADwAAAGRycy9kb3ducmV2LnhtbESPQW/CMAyF75P2HyJP4jZS0EBQCGggTeKCNNgO42Ya&#10;r61onJIE6Pbr5wPSbrbe83uf58vONepKIdaeDQz6GSjiwtuaSwOfH2/PE1AxIVtsPJOBH4qwXDw+&#10;zDG3/sY7uu5TqSSEY44GqpTaXOtYVOQw9n1LLNq3Dw6TrKHUNuBNwl2jh1k21g5rloYKW1pXVJz2&#10;F2dgNZ2szu8vvP3dHQ90+DqeRsOQGdN76l5noBJ16d98v95YwR+MBFe+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UW/HAAAA3QAAAA8AAAAAAAAAAAAAAAAAmAIAAGRy&#10;cy9kb3ducmV2LnhtbFBLBQYAAAAABAAEAPUAAACMAwAAAAA=&#10;" fillcolor="black" stroked="f"/>
                  <v:rect id="Rectangle 395" o:spid="_x0000_s1370" style="position:absolute;left:593;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L09MQA&#10;AADdAAAADwAAAGRycy9kb3ducmV2LnhtbERPS2sCMRC+F/wPYYTealapoqtRVCj0UvB10Nu4GXcX&#10;N5M1SXX11xuh0Nt8fM+ZzBpTiSs5X1pW0O0kIIgzq0vOFey2Xx9DED4ga6wsk4I7eZhNW28TTLW9&#10;8Zqum5CLGMI+RQVFCHUqpc8KMug7tiaO3Mk6gyFCl0vt8BbDTSV7STKQBkuODQXWtCwoO29+jYLF&#10;aLi4rD7557E+HuiwP577PZco9d5u5mMQgZrwL/5zf+s4v9sfweube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y9PTEAAAA3QAAAA8AAAAAAAAAAAAAAAAAmAIAAGRycy9k&#10;b3ducmV2LnhtbFBLBQYAAAAABAAEAPUAAACJAwAAAAA=&#10;" fillcolor="black" stroked="f"/>
                  <v:rect id="Rectangle 396" o:spid="_x0000_s1371" style="position:absolute;left:600;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X1McA&#10;AADdAAAADwAAAGRycy9kb3ducmV2LnhtbESPQW/CMAyF75P2HyJP4jZS0IagENBAmsQFacAO42Ya&#10;r61onJIE6Pbr58Mkbrbe83ufZ4vONepKIdaeDQz6GSjiwtuaSwOf+/fnMaiYkC02nsnAD0VYzB8f&#10;Zphbf+MtXXepVBLCMUcDVUptrnUsKnIY+74lFu3bB4dJ1lBqG/Am4a7RwywbaYc1S0OFLa0qKk67&#10;izOwnIyX548X3vxujwc6fB1Pr8OQGdN76t6moBJ16W7+v15bwR+MhF++kRH0/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kl9THAAAA3QAAAA8AAAAAAAAAAAAAAAAAmAIAAGRy&#10;cy9kb3ducmV2LnhtbFBLBQYAAAAABAAEAPUAAACMAwAAAAA=&#10;" fillcolor="black" stroked="f"/>
                  <v:rect id="Rectangle 397" o:spid="_x0000_s1372" style="position:absolute;left:608;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yT8QA&#10;AADdAAAADwAAAGRycy9kb3ducmV2LnhtbERPTWsCMRC9C/6HMEJvml1pRVejaKHgRajaQ72Nm3F3&#10;cTPZJqlu/fWNIHibx/uc2aI1tbiQ85VlBekgAUGcW11xoeBr/9Efg/ABWWNtmRT8kYfFvNuZYabt&#10;lbd02YVCxBD2GSooQ2gyKX1ekkE/sA1x5E7WGQwRukJqh9cYbmo5TJKRNFhxbCixofeS8vPu1yhY&#10;Tcarn89X3ty2xwMdvo/nt6FLlHrptcspiEBteIof7rWO89NR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oMk/EAAAA3QAAAA8AAAAAAAAAAAAAAAAAmAIAAGRycy9k&#10;b3ducmV2LnhtbFBLBQYAAAAABAAEAPUAAACJAwAAAAA=&#10;" fillcolor="black" stroked="f"/>
                  <v:rect id="Rectangle 398" o:spid="_x0000_s1373" style="position:absolute;left:61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sOMQA&#10;AADdAAAADwAAAGRycy9kb3ducmV2LnhtbERPTWsCMRC9C/6HMEJvmnVpRVejaKHgRajaQ72Nm3F3&#10;cTPZJqlu/fWNIHibx/uc2aI1tbiQ85VlBcNBAoI4t7riQsHX/qM/BuEDssbaMin4Iw+Lebczw0zb&#10;K2/psguFiCHsM1RQhtBkUvq8JIN+YBviyJ2sMxgidIXUDq8x3NQyTZKRNFhxbCixofeS8vPu1yhY&#10;Tcarn89X3ty2xwMdvo/nt9QlSr302uUURKA2PMUP91rH+cNR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6rDjEAAAA3QAAAA8AAAAAAAAAAAAAAAAAmAIAAGRycy9k&#10;b3ducmV2LnhtbFBLBQYAAAAABAAEAPUAAACJAwAAAAA=&#10;" fillcolor="black" stroked="f"/>
                  <v:rect id="Rectangle 399" o:spid="_x0000_s1374" style="position:absolute;left:623;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Jo8UA&#10;AADdAAAADwAAAGRycy9kb3ducmV2LnhtbERPTWvCQBC9F/wPywi91Y3Wik2zihYKXgpVe6i3MTsm&#10;IdnZdHerqb/eFQRv83ifk80704gjOV9ZVjAcJCCIc6srLhR8bz+epiB8QNbYWCYF/+RhPus9ZJhq&#10;e+I1HTehEDGEfYoKyhDaVEqfl2TQD2xLHLmDdQZDhK6Q2uEphptGjpJkIg1WHBtKbOm9pLze/BkF&#10;y9fp8vdrzJ/n9X5Hu599/TJyiVKP/W7xBiJQF+7im3ul4/zh5Bm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gmjxQAAAN0AAAAPAAAAAAAAAAAAAAAAAJgCAABkcnMv&#10;ZG93bnJldi54bWxQSwUGAAAAAAQABAD1AAAAigMAAAAA&#10;" fillcolor="black" stroked="f"/>
                  <v:rect id="Rectangle 400" o:spid="_x0000_s1375" style="position:absolute;left:630;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R18UA&#10;AADdAAAADwAAAGRycy9kb3ducmV2LnhtbERPTWvCQBC9C/0PyxS86UZRsWk2UgXBi6C2h3obs9Mk&#10;mJ1Nd1eN/fVuodDbPN7nZIvONOJKzteWFYyGCQjiwuqaSwUf7+vBHIQPyBoby6TgTh4W+VMvw1Tb&#10;G+/pegiliCHsU1RQhdCmUvqiIoN+aFviyH1ZZzBE6EqpHd5iuGnkOElm0mDNsaHCllYVFefDxShY&#10;vsyX37sJb3/2pyMdP0/n6dglSvWfu7dXEIG68C/+c290nD+aTeD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HXxQAAAN0AAAAPAAAAAAAAAAAAAAAAAJgCAABkcnMv&#10;ZG93bnJldi54bWxQSwUGAAAAAAQABAD1AAAAigMAAAAA&#10;" fillcolor="black" stroked="f"/>
                  <v:rect id="Rectangle 401" o:spid="_x0000_s1376" style="position:absolute;left:638;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0TMUA&#10;AADdAAAADwAAAGRycy9kb3ducmV2LnhtbERPS2vCQBC+F/oflin0VjdKFRuzERWEXgq+DvU2Zsck&#10;mJ2Nu1tN/fWuUOhtPr7nZNPONOJCzteWFfR7CQjiwuqaSwW77fJtDMIHZI2NZVLwSx6m+fNThqm2&#10;V17TZRNKEUPYp6igCqFNpfRFRQZ9z7bEkTtaZzBE6EqpHV5juGnkIElG0mDNsaHClhYVFafNj1Ew&#10;/xjPz6t3/rqtD3vafx9Ow4FLlHp96WYTEIG68C/+c3/qOL8/GsLjm3iC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zRMxQAAAN0AAAAPAAAAAAAAAAAAAAAAAJgCAABkcnMv&#10;ZG93bnJldi54bWxQSwUGAAAAAAQABAD1AAAAigMAAAAA&#10;" fillcolor="black" stroked="f"/>
                  <v:rect id="Rectangle 402" o:spid="_x0000_s1377" style="position:absolute;left:645;top:2690;width: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GqO8QA&#10;AADdAAAADwAAAGRycy9kb3ducmV2LnhtbERPTWsCMRC9C/6HMEJvmlXaRVejaKHgRajaQ72Nm3F3&#10;cTPZJqlu/fWNIHibx/uc2aI1tbiQ85VlBcNBAoI4t7riQsHX/qM/BuEDssbaMin4Iw+Lebczw0zb&#10;K2/psguFiCHsM1RQhtBkUvq8JIN+YBviyJ2sMxgidIXUDq8x3NRylCSpNFhxbCixofeS8vPu1yhY&#10;Tcarn89X3ty2xwMdvo/nt5FLlHrptcspiEBteIof7rWO84dp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BqjvEAAAA3QAAAA8AAAAAAAAAAAAAAAAAmAIAAGRycy9k&#10;b3ducmV2LnhtbFBLBQYAAAAABAAEAPUAAACJAwAAAAA=&#10;" fillcolor="black" stroked="f"/>
                  <v:rect id="Rectangle 403" o:spid="_x0000_s1378" style="position:absolute;left:653;top:2690;width: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0PoMUA&#10;AADdAAAADwAAAGRycy9kb3ducmV2LnhtbERPTWvCQBC9C/0PyxS86UZRa9OsUgXBi1BtD/U2ZqdJ&#10;SHY27q4a++u7hUJv83ifky0704grOV9ZVjAaJiCIc6srLhR8vG8GcxA+IGtsLJOCO3lYLh56Gaba&#10;3nhP10MoRAxhn6KCMoQ2ldLnJRn0Q9sSR+7LOoMhQldI7fAWw00jx0kykwYrjg0ltrQuKa8PF6Ng&#10;9Txfnd8mvPven450/DzV07FLlOo/dq8vIAJ14V/8597qOH80e4L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Q+gxQAAAN0AAAAPAAAAAAAAAAAAAAAAAJgCAABkcnMv&#10;ZG93bnJldi54bWxQSwUGAAAAAAQABAD1AAAAigMAAAAA&#10;" fillcolor="black" stroked="f"/>
                  <v:rect id="Rectangle 404" o:spid="_x0000_s1379" style="position:absolute;left:178;top:2599;width:103;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fRMcA&#10;AADdAAAADwAAAGRycy9kb3ducmV2LnhtbESPQWvCQBCF7wX/wzKCl1I32iIluooIKV56UEvB25Ad&#10;N2mzsyG71Zhf3zkUepvhvXnvm9Wm9426UhfrwAZm0wwUcRlszc7Ax6l4egUVE7LFJjAZuFOEzXr0&#10;sMLchhsf6HpMTkkIxxwNVCm1udaxrMhjnIaWWLRL6DwmWTunbYc3CfeNnmfZQnusWRoqbGlXUfl9&#10;/PEG8Fx8unf+ej68uXI4F6fhpXgcjJmM++0SVKI+/Zv/rvdW8GcLwZV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z30THAAAA3QAAAA8AAAAAAAAAAAAAAAAAmAIAAGRy&#10;cy9kb3ducmV2LnhtbFBLBQYAAAAABAAEAPUAAACMAwAAAAA=&#10;" fillcolor="silver" strokeweight=".1pt"/>
                  <v:rect id="Rectangle 405" o:spid="_x0000_s1380" style="position:absolute;left:281;top:2599;width:146;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9638UA&#10;AADdAAAADwAAAGRycy9kb3ducmV2LnhtbERPS2vCQBC+F/wPywheSt2oRWrqKlJI8eLBB4K3ITtu&#10;UrOzIbvVNL/eLQje5uN7znzZ2kpcqfGlYwWjYQKCOHe6ZKPgsM/ePkD4gKyxckwK/sjDctF7mWOq&#10;3Y23dN0FI2II+xQVFCHUqZQ+L8iiH7qaOHJn11gMETZG6gZvMdxWcpwkU2mx5NhQYE1fBeWX3a9V&#10;gKfsaDb8M9l+m7w7ZfvuPXvtlBr029UniEBteIof7rWO80fTGfx/E0+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3rfxQAAAN0AAAAPAAAAAAAAAAAAAAAAAJgCAABkcnMv&#10;ZG93bnJldi54bWxQSwUGAAAAAAQABAD1AAAAigMAAAAA&#10;" fillcolor="silver" strokeweight=".1pt"/>
                  <v:rect id="Rectangle 406" o:spid="_x0000_s1381" style="position:absolute;left:427;top:2599;width:158;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xFn8gA&#10;AADdAAAADwAAAGRycy9kb3ducmV2LnhtbESPQWvCQBCF7wX/wzIFL0U32lIluooUUnrpQS0Fb0N2&#10;3MRmZ0N2q2l+fedQ6G2G9+a9b9bb3jfqSl2sAxuYTTNQxGWwNTsDH8disgQVE7LFJjAZ+KEI283o&#10;bo25DTfe0/WQnJIQjjkaqFJqc61jWZHHOA0tsWjn0HlMsnZO2w5vEu4bPc+yZ+2xZmmosKWXisqv&#10;w7c3gKfi073z5XH/6srhVByHp+JhMGZ83+9WoBL16d/8d/1mBX+2EH75Rk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HEWfyAAAAN0AAAAPAAAAAAAAAAAAAAAAAJgCAABk&#10;cnMvZG93bnJldi54bWxQSwUGAAAAAAQABAD1AAAAjQMAAAAA&#10;" fillcolor="silver" strokeweight=".1pt"/>
                  <v:rect id="Rectangle 407" o:spid="_x0000_s1382" style="position:absolute;left:585;top:2599;width:69;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gBMUA&#10;AADdAAAADwAAAGRycy9kb3ducmV2LnhtbERPTWvCQBC9C/0PyxS8iG5iSyupq5RCxIsHtRS8Ddnp&#10;JpqdDdlVY359Vyh4m8f7nPmys7W4UOsrxwrSSQKCuHC6YqPge5+PZyB8QNZYOyYFN/KwXDwN5php&#10;d+UtXXbBiBjCPkMFZQhNJqUvSrLoJ64hjtyvay2GCFsjdYvXGG5rOU2SN2mx4thQYkNfJRWn3dkq&#10;wEP+YzZ8fNmuTNEf8n3/mo96pYbP3ecHiEBdeIj/3Wsd56fvKdy/i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OAExQAAAN0AAAAPAAAAAAAAAAAAAAAAAJgCAABkcnMv&#10;ZG93bnJldi54bWxQSwUGAAAAAAQABAD1AAAAigMAAAAA&#10;" fillcolor="silver" strokeweight=".1pt"/>
                  <v:rect id="Rectangle 408" o:spid="_x0000_s1383" style="position:absolute;left:613;top:2607;width:26;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ElsEA&#10;AADdAAAADwAAAGRycy9kb3ducmV2LnhtbERPTYvCMBC9L/gfwgje1lSFqtUosih48aD14m1oxrba&#10;TEqTrfXfG0HwNo/3Oct1ZyrRUuNKywpGwwgEcWZ1ybmCc7r7nYFwHlljZZkUPMnBetX7WWKi7YOP&#10;1J58LkIIuwQVFN7XiZQuK8igG9qaOHBX2xj0ATa51A0+Qrip5DiKYmmw5NBQYE1/BWX3079RsM/T&#10;6+W+ndj4wPH82N5S5MNNqUG/2yxAeOr8V/xx73WYP5qO4f1NOEG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AhJbBAAAA3QAAAA8AAAAAAAAAAAAAAAAAmAIAAGRycy9kb3du&#10;cmV2LnhtbFBLBQYAAAAABAAEAPUAAACGAwAAAAA=&#10;" fillcolor="black" strokeweight=".1pt"/>
                  <v:rect id="Rectangle 409" o:spid="_x0000_s1384" style="position:absolute;left:616;top:2617;width:2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7b6MUA&#10;AADdAAAADwAAAGRycy9kb3ducmV2LnhtbERPTWvCQBC9C/0PyxR6Ed1YpZboRooQ6aUHtRS8Ddnp&#10;JjY7G7JrjPn13YLQ2zze56w3va1FR62vHCuYTRMQxIXTFRsFn8d88grCB2SNtWNScCMPm+xhtMZU&#10;uyvvqTsEI2II+xQVlCE0qZS+KMmin7qGOHLfrrUYImyN1C1eY7it5XOSvEiLFceGEhvallT8HC5W&#10;AZ7yL/PB5/l+Z4rhlB+HRT4elHp67N9WIAL14V98d7/rOH+2nMPfN/EE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tvoxQAAAN0AAAAPAAAAAAAAAAAAAAAAAJgCAABkcnMv&#10;ZG93bnJldi54bWxQSwUGAAAAAAQABAD1AAAAigMAAAAA&#10;" fillcolor="silver" strokeweight=".1pt"/>
                  <v:rect id="Rectangle 410" o:spid="_x0000_s1385" style="position:absolute;left:592;top:2611;width:1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DnMUA&#10;AADdAAAADwAAAGRycy9kb3ducmV2LnhtbERPTWvCQBC9C/0PyxS8iG60Ukt0E4oQ6aUHtRS8Ddnp&#10;JjY7G7Krxvz6bqHQ2zze52zy3jbiSp2vHSuYzxIQxKXTNRsFH8di+gLCB2SNjWNScCcPefYw2mCq&#10;3Y33dD0EI2II+xQVVCG0qZS+rMiin7mWOHJfrrMYIuyM1B3eYrht5CJJnqXFmmNDhS1tKyq/Dxer&#10;AE/Fp3nn89N+Z8rhVByHZTEZlBo/9q9rEIH68C/+c7/pOH++WsLvN/EE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0OcxQAAAN0AAAAPAAAAAAAAAAAAAAAAAJgCAABkcnMv&#10;ZG93bnJldi54bWxQSwUGAAAAAAQABAD1AAAAigMAAAAA&#10;" fillcolor="silver" strokeweight=".1pt"/>
                  <v:rect id="Rectangle 411" o:spid="_x0000_s1386" style="position:absolute;left:592;top:2629;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vmB8UA&#10;AADdAAAADwAAAGRycy9kb3ducmV2LnhtbERPTWvCQBC9C/0PyxR6kbrRaivRVYqQ0osHjRS8Ddlx&#10;E5udDdmtpvn1rlDobR7vc5brztbiQq2vHCsYjxIQxIXTFRsFhzx7noPwAVlj7ZgU/JKH9ephsMRU&#10;uyvv6LIPRsQQ9ikqKENoUil9UZJFP3INceROrrUYImyN1C1eY7it5SRJXqXFimNDiQ1tSiq+9z9W&#10;AR6zL7Pl88vuwxT9Mcv7aTbslXp67N4XIAJ14V/85/7Ucf74bQb3b+IJ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YHxQAAAN0AAAAPAAAAAAAAAAAAAAAAAJgCAABkcnMv&#10;ZG93bnJldi54bWxQSwUGAAAAAAQABAD1AAAAigMAAAAA&#10;" fillcolor="silver" strokeweight=".1pt"/>
                  <v:rect id="Rectangle 412" o:spid="_x0000_s1387" style="position:absolute;left:329;top:2609;width:51;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eOacYA&#10;AADdAAAADwAAAGRycy9kb3ducmV2LnhtbERPPW/CMBDdkfofrKvEgsBJBwopBrW0RF0YGljYjvia&#10;RMTnyDYk7a+vK1Xqdk/v81abwbTiRs43lhWkswQEcWl1w5WC42E3XYDwAVlja5kUfJGHzfputMJM&#10;254/6FaESsQQ9hkqqEPoMil9WZNBP7MdceQ+rTMYInSV1A77GG5a+ZAkc2mw4dhQY0fbmspLcTUK&#10;vl8vJ1cs+ret3E3Oaf6yD3m+VGp8Pzw/gQg0hH/xn/tdx/np4xx+v4kn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eOacYAAADdAAAADwAAAAAAAAAAAAAAAACYAgAAZHJz&#10;L2Rvd25yZXYueG1sUEsFBgAAAAAEAAQA9QAAAIsDAAAAAA==&#10;" fillcolor="gray" strokeweight=".1pt"/>
                  <v:rect id="Rectangle 413" o:spid="_x0000_s1388" style="position:absolute;left:329;top:2620;width:5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nDsEA&#10;AADdAAAADwAAAGRycy9kb3ducmV2LnhtbERPTYvCMBC9L/gfwgje1tQVqlajyKLgxYPWi7ehGdtq&#10;MylNrPXfG0HwNo/3OYtVZyrRUuNKywpGwwgEcWZ1ybmCU7r9nYJwHlljZZkUPMnBatn7WWCi7YMP&#10;1B59LkIIuwQVFN7XiZQuK8igG9qaOHAX2xj0ATa51A0+Qrip5F8UxdJgyaGhwJr+C8pux7tRsMvT&#10;y/m2Gdt4z/Hs0F5T5P1VqUG/W89BeOr8V/xx73SYP5pM4P1NOEE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3Jw7BAAAA3QAAAA8AAAAAAAAAAAAAAAAAmAIAAGRycy9kb3du&#10;cmV2LnhtbFBLBQYAAAAABAAEAPUAAACGAwAAAAA=&#10;" fillcolor="black" strokeweight=".1pt"/>
                  <v:rect id="Rectangle 414" o:spid="_x0000_s1389" style="position:absolute;left:291;top:2620;width:128;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ND8gA&#10;AADdAAAADwAAAGRycy9kb3ducmV2LnhtbESPS2/CMBCE75X6H6yt1FtxQC2PgEGlUqVeKvE6wG2J&#10;t0lEvE5tF1J+PXuo1NuuZnbm29mic406U4i1ZwP9XgaKuPC25tLAbvv+NAYVE7LFxjMZ+KUIi/n9&#10;3Qxz6y+8pvMmlUpCOOZooEqpzbWORUUOY8+3xKJ9+eAwyRpKbQNeJNw1epBlQ+2wZmmosKW3iorT&#10;5scZWE7Gy+/VM39e18cDHfbH08sgZMY8PnSvU1CJuvRv/rv+sILfHwmufCMj6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Cw0PyAAAAN0AAAAPAAAAAAAAAAAAAAAAAJgCAABk&#10;cnMvZG93bnJldi54bWxQSwUGAAAAAAQABAD1AAAAjQMAAAAA&#10;" fillcolor="black" stroked="f"/>
                  <v:rect id="Rectangle 415" o:spid="_x0000_s1390" style="position:absolute;left:287;top:2610;width:1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dpzMMA&#10;AADdAAAADwAAAGRycy9kb3ducmV2LnhtbERPTU8CMRC9m/gfmjHhJl0kEV0pBDchMfHEInqdbMd2&#10;ZTtd2grLv6ckJt7m5X3OfDm4ThwpxNazgsm4AEHceN2yUfCxXd8/gYgJWWPnmRScKcJycXszx1L7&#10;E2/oWCcjcgjHEhXYlPpSythYchjHvifO3LcPDlOGwUgd8JTDXScfiuJROmw5N1jsqbLU7Otfp+Dn&#10;y1SfG6pew65/tztXrw77qVFqdDesXkAkGtK/+M/9pvP8yewZrt/kE+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dpzMMAAADdAAAADwAAAAAAAAAAAAAAAACYAgAAZHJzL2Rv&#10;d25yZXYueG1sUEsFBgAAAAAEAAQA9QAAAIgDAAAAAA==&#10;" fillcolor="green" strokeweight=".1pt"/>
                  <v:rect id="Rectangle 416" o:spid="_x0000_s1391" style="position:absolute;left:394;top:2642;width:17;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PXcQA&#10;AADdAAAADwAAAGRycy9kb3ducmV2LnhtbESPQYvCQAyF74L/YciCN52qUNyuoyzighcPWi/eQie2&#10;1U6mdGZr999vDoK3hPfy3pf1dnCN6qkLtWcD81kCirjwtubSwCX/ma5AhYhssfFMBv4owHYzHq0x&#10;s/7JJ+rPsVQSwiFDA1WMbaZ1KCpyGGa+JRbt5juHUdau1LbDp4S7Ri+SJNUOa5aGClvaVVQ8zr/O&#10;wKHMb9fHfunTI6efp/6eIx/vxkw+hu8vUJGG+Da/rg9W8Ocr4ZdvZAS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Lz13EAAAA3QAAAA8AAAAAAAAAAAAAAAAAmAIAAGRycy9k&#10;b3ducmV2LnhtbFBLBQYAAAAABAAEAPUAAACJAwAAAAA=&#10;" fillcolor="black" strokeweight=".1pt"/>
                  <v:rect id="Rectangle 417" o:spid="_x0000_s1392" style="position:absolute;left:186;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UtcUA&#10;AADdAAAADwAAAGRycy9kb3ducmV2LnhtbERPTWvCQBC9C/0PyxS86SZiSxpdpQpCLwW1PdTbmB2T&#10;YHY23d1q9Nd3BcHbPN7nTOedacSJnK8tK0iHCQjiwuqaSwXfX6tBBsIHZI2NZVJwIQ/z2VNvirm2&#10;Z97QaRtKEUPY56igCqHNpfRFRQb90LbEkTtYZzBE6EqpHZ5juGnkKElepcGaY0OFLS0rKo7bP6Ng&#10;8ZYtftdj/rxu9jva/eyPLyOXKNV/7t4nIAJ14SG+uz90nJ9mKdy+iS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5NS1xQAAAN0AAAAPAAAAAAAAAAAAAAAAAJgCAABkcnMv&#10;ZG93bnJldi54bWxQSwUGAAAAAAQABAD1AAAAigMAAAAA&#10;" fillcolor="black" stroked="f"/>
                  <v:rect id="Rectangle 418" o:spid="_x0000_s1393" style="position:absolute;left:192;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KwsUA&#10;AADdAAAADwAAAGRycy9kb3ducmV2LnhtbERPTWvCQBC9C/0PyxS86cZgSxpdpQpCLwW1PdTbmB2T&#10;YHY23d1q9Nd3BcHbPN7nTOedacSJnK8tKxgNExDEhdU1lwq+v1aDDIQPyBoby6TgQh7ms6feFHNt&#10;z7yh0zaUIoawz1FBFUKbS+mLigz6oW2JI3ewzmCI0JVSOzzHcNPINElepcGaY0OFLS0rKo7bP6Ng&#10;8ZYtftdj/rxu9jva/eyPL6lLlOo/d+8TEIG68BDf3R86zh9lKdy+iS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krCxQAAAN0AAAAPAAAAAAAAAAAAAAAAAJgCAABkcnMv&#10;ZG93bnJldi54bWxQSwUGAAAAAAQABAD1AAAAigMAAAAA&#10;" fillcolor="black" stroked="f"/>
                  <v:rect id="Rectangle 419" o:spid="_x0000_s1394" style="position:absolute;left:198;top:2650;width: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vWcUA&#10;AADdAAAADwAAAGRycy9kb3ducmV2LnhtbERPTWvCQBC9F/oflil4azZaW2LqKloQvBTU9qC3MTtN&#10;gtnZuLtq7K93hUJv83ifM552phFncr62rKCfpCCIC6trLhV8fy2eMxA+IGtsLJOCK3mYTh4fxphr&#10;e+E1nTehFDGEfY4KqhDaXEpfVGTQJ7YljtyPdQZDhK6U2uElhptGDtL0TRqsOTZU2NJHRcVhczIK&#10;5qNsflwN+fN3vd/Rbrs/vA5cqlTvqZu9gwjUhX/xn3up4/x+9gL3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u9ZxQAAAN0AAAAPAAAAAAAAAAAAAAAAAJgCAABkcnMv&#10;ZG93bnJldi54bWxQSwUGAAAAAAQABAD1AAAAigMAAAAA&#10;" fillcolor="black" stroked="f"/>
                  <v:rect id="Rectangle 420" o:spid="_x0000_s1395" style="position:absolute;left:203;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N3LcQA&#10;AADdAAAADwAAAGRycy9kb3ducmV2LnhtbERPTWsCMRC9C/6HMIXeNKtoWVejaKHgRVDrQW/jZrq7&#10;uJlsk6jb/vpGEHqbx/uc2aI1tbiR85VlBYN+AoI4t7riQsHh86OXgvABWWNtmRT8kIfFvNuZYabt&#10;nXd024dCxBD2GSooQ2gyKX1ekkHftw1x5L6sMxgidIXUDu8x3NRymCRv0mDFsaHEht5Lyi/7q1Gw&#10;mqSr7+2IN7+784lOx/NlPHSJUq8v7XIKIlAb/sVP91rH+YN0BI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Tdy3EAAAA3QAAAA8AAAAAAAAAAAAAAAAAmAIAAGRycy9k&#10;b3ducmV2LnhtbFBLBQYAAAAABAAEAPUAAACJAwAAAAA=&#10;" fillcolor="black" stroked="f"/>
                  <v:rect id="Rectangle 421" o:spid="_x0000_s1396" style="position:absolute;left:209;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StsUA&#10;AADdAAAADwAAAGRycy9kb3ducmV2LnhtbERPS2sCMRC+C/6HMEJvmlVqWVejaKHgRfDRQ72Nm3F3&#10;cTPZJqlu++sbQfA2H99zZovW1OJKzleWFQwHCQji3OqKCwWfh49+CsIHZI21ZVLwSx4W825nhpm2&#10;N97RdR8KEUPYZ6igDKHJpPR5SQb9wDbEkTtbZzBE6AqpHd5iuKnlKEnepMGKY0OJDb2XlF/2P0bB&#10;apKuvrevvPnbnY50/DpdxiOXKPXSa5dTEIHa8BQ/3Gsd5w/TM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39K2xQAAAN0AAAAPAAAAAAAAAAAAAAAAAJgCAABkcnMv&#10;ZG93bnJldi54bWxQSwUGAAAAAAQABAD1AAAAigMAAAAA&#10;" fillcolor="black" stroked="f"/>
                  <v:rect id="Rectangle 422" o:spid="_x0000_s1397" style="position:absolute;left:215;top:2650;width: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MwcQA&#10;AADdAAAADwAAAGRycy9kb3ducmV2LnhtbERPTWsCMRC9F/wPYYTealapsq5G0ULBi1C1h3obN+Pu&#10;4mayTVJd/fWNIHibx/uc6bw1tTiT85VlBf1eAoI4t7riQsH37vMtBeEDssbaMim4kof5rPMyxUzb&#10;C2/ovA2FiCHsM1RQhtBkUvq8JIO+ZxviyB2tMxgidIXUDi8x3NRykCQjabDi2FBiQx8l5aftn1Gw&#10;HKfL3693Xt82hz3tfw6n4cAlSr1228UERKA2PMUP90rH+f10BP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TMHEAAAA3QAAAA8AAAAAAAAAAAAAAAAAmAIAAGRycy9k&#10;b3ducmV2LnhtbFBLBQYAAAAABAAEAPUAAACJAwAAAAA=&#10;" fillcolor="black" stroked="f"/>
                  <v:rect id="Rectangle 423" o:spid="_x0000_s1398" style="position:absolute;left:220;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HpWsUA&#10;AADdAAAADwAAAGRycy9kb3ducmV2LnhtbERPTWvCQBC9F/oflil4azZKbWPqKloQvBTU9qC3MTtN&#10;gtnZuLtq7K93hUJv83ifM552phFncr62rKCfpCCIC6trLhV8fy2eMxA+IGtsLJOCK3mYTh4fxphr&#10;e+E1nTehFDGEfY4KqhDaXEpfVGTQJ7YljtyPdQZDhK6U2uElhptGDtL0VRqsOTZU2NJHRcVhczIK&#10;5qNsfly98Ofver+j3XZ/GA5cqlTvqZu9gwjUhX/xn3up4/x+9gb3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laxQAAAN0AAAAPAAAAAAAAAAAAAAAAAJgCAABkcnMv&#10;ZG93bnJldi54bWxQSwUGAAAAAAQABAD1AAAAigMAAAAA&#10;" fillcolor="black" stroked="f"/>
                  <v:rect id="Rectangle 424" o:spid="_x0000_s1399" style="position:absolute;left:226;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9KMgA&#10;AADdAAAADwAAAGRycy9kb3ducmV2LnhtbESPQW/CMAyF70j7D5EncYMUBKjrCGhMmrQL0mA7jJtp&#10;vLaicbokg26/fj4gcbP1nt/7vFz3rlVnCrHxbGAyzkARl942XBn4eH8Z5aBiQrbYeiYDvxRhvbob&#10;LLGw/sI7Ou9TpSSEY4EG6pS6QutY1uQwjn1HLNqXDw6TrKHSNuBFwl2rp1m20A4bloYaO3quqTzt&#10;f5yBzUO++X6b8fZvdzzQ4fN4mk9DZszwvn96BJWoTzfz9frVCv4kF1z5Rkb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3n0oyAAAAN0AAAAPAAAAAAAAAAAAAAAAAJgCAABk&#10;cnMvZG93bnJldi54bWxQSwUGAAAAAAQABAD1AAAAjQMAAAAA&#10;" fillcolor="black" stroked="f"/>
                  <v:rect id="Rectangle 425" o:spid="_x0000_s1400" style="position:absolute;left:232;top:2650;width: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LYs8QA&#10;AADdAAAADwAAAGRycy9kb3ducmV2LnhtbERPTWsCMRC9C/0PYQreNKvYsq5GUUHopVC1h3obN+Pu&#10;4mayJqmu/vqmIHibx/uc6bw1tbiQ85VlBYN+AoI4t7riQsH3bt1LQfiArLG2TApu5GE+e+lMMdP2&#10;yhu6bEMhYgj7DBWUITSZlD4vyaDv24Y4ckfrDIYIXSG1w2sMN7UcJsm7NFhxbCixoVVJ+Wn7axQs&#10;x+ny/DXiz/vmsKf9z+H0NnSJUt3XdjEBEagNT/HD/aHj/EE6hv9v4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S2LPEAAAA3QAAAA8AAAAAAAAAAAAAAAAAmAIAAGRycy9k&#10;b3ducmV2LnhtbFBLBQYAAAAABAAEAPUAAACJAwAAAAA=&#10;" fillcolor="black" stroked="f"/>
                  <v:rect id="Rectangle 426" o:spid="_x0000_s1401" style="position:absolute;left:237;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n88cA&#10;AADdAAAADwAAAGRycy9kb3ducmV2LnhtbESPQW/CMAyF75P2HyJP2m2koDFBIaAxaRIXJGA7jJtp&#10;TFvROF0SoPDr8WHSbrbe83ufp/PONepMIdaeDfR7GSjiwtuaSwPfX58vI1AxIVtsPJOBK0WYzx4f&#10;pphbf+ENnbepVBLCMUcDVUptrnUsKnIYe74lFu3gg8Mkayi1DXiRcNfoQZa9aYc1S0OFLX1UVBy3&#10;J2dgMR4tftevvLpt9jva/eyPw0HIjHl+6t4noBJ16d/8d720gt8fC798IyPo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x5/PHAAAA3QAAAA8AAAAAAAAAAAAAAAAAmAIAAGRy&#10;cy9kb3ducmV2LnhtbFBLBQYAAAAABAAEAPUAAACMAwAAAAA=&#10;" fillcolor="black" stroked="f"/>
                  <v:rect id="Rectangle 427" o:spid="_x0000_s1402" style="position:absolute;left:243;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1CaMUA&#10;AADdAAAADwAAAGRycy9kb3ducmV2LnhtbERPTWvCQBC9F/oflin0VjcJrWh0FVMoeClU7aHexuyY&#10;BLOzcXfVtL/eLQje5vE+ZzrvTSvO5HxjWUE6SEAQl1Y3XCn43ny8jED4gKyxtUwKfsnDfPb4MMVc&#10;2wuv6LwOlYgh7HNUUIfQ5VL6siaDfmA74sjtrTMYInSV1A4vMdy0MkuSoTTYcGyosaP3msrD+mQU&#10;FONRcfx65c+/1W5L25/d4S1ziVLPT/1iAiJQH+7im3up4/x0nML/N/EE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PUJoxQAAAN0AAAAPAAAAAAAAAAAAAAAAAJgCAABkcnMv&#10;ZG93bnJldi54bWxQSwUGAAAAAAQABAD1AAAAigMAAAAA&#10;" fillcolor="black" stroked="f"/>
                  <v:rect id="Rectangle 428" o:spid="_x0000_s1403" style="position:absolute;left:248;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H8UA&#10;AADdAAAADwAAAGRycy9kb3ducmV2LnhtbERPS2sCMRC+C/6HMEJvmnWpRVejVEHoRaiPg97Gzbi7&#10;uJlsk1S3/fVNQfA2H99zZovW1OJGzleWFQwHCQji3OqKCwWH/bo/BuEDssbaMin4IQ+Lebczw0zb&#10;O2/ptguFiCHsM1RQhtBkUvq8JIN+YBviyF2sMxgidIXUDu8x3NQyTZI3abDi2FBiQ6uS8uvu2yhY&#10;TsbLr89X3vxuzyc6Hc/XUeoSpV567fsURKA2PMUP94eO84eTF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9wfxQAAAN0AAAAPAAAAAAAAAAAAAAAAAJgCAABkcnMv&#10;ZG93bnJldi54bWxQSwUGAAAAAAQABAD1AAAAigMAAAAA&#10;" fillcolor="black" stroked="f"/>
                  <v:rect id="Rectangle 429" o:spid="_x0000_s1404" style="position:absolute;left:254;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5hMUA&#10;AADdAAAADwAAAGRycy9kb3ducmV2LnhtbERPS2sCMRC+F/wPYQRvNeujolujqCB4Ear2UG/jZrq7&#10;uJmsSdTVX98UCr3Nx/ec6bwxlbiR86VlBb1uAoI4s7rkXMHnYf06BuEDssbKMil4kIf5rPUyxVTb&#10;O+/otg+5iCHsU1RQhFCnUvqsIIO+a2viyH1bZzBE6HKpHd5juKlkP0lG0mDJsaHAmlYFZef91ShY&#10;TsbLy8eQt8/d6UjHr9P5re8SpTrtZvEOIlAT/sV/7o2O83uTAfx+E0+Q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o3mExQAAAN0AAAAPAAAAAAAAAAAAAAAAAJgCAABkcnMv&#10;ZG93bnJldi54bWxQSwUGAAAAAAQABAD1AAAAigMAAAAA&#10;" fillcolor="black" stroked="f"/>
                  <v:rect id="Rectangle 430" o:spid="_x0000_s1405" style="position:absolute;left:259;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h8MUA&#10;AADdAAAADwAAAGRycy9kb3ducmV2LnhtbERPS2sCMRC+F/wPYQRv3ayiRVejaEHoRaiPg97Gzbi7&#10;uJlsk1RXf31TKPQ2H99zZovW1OJGzleWFfSTFARxbnXFhYLDfv06BuEDssbaMil4kIfFvPMyw0zb&#10;O2/ptguFiCHsM1RQhtBkUvq8JIM+sQ1x5C7WGQwRukJqh/cYbmo5SNM3abDi2FBiQ+8l5dfdt1Gw&#10;moxXX59D3jy35xOdjufraOBSpXrddjkFEagN/+I/94eO8/uTI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uHwxQAAAN0AAAAPAAAAAAAAAAAAAAAAAJgCAABkcnMv&#10;ZG93bnJldi54bWxQSwUGAAAAAAQABAD1AAAAigMAAAAA&#10;" fillcolor="black" stroked="f"/>
                  <v:rect id="Rectangle 431" o:spid="_x0000_s1406" style="position:absolute;left:265;top:2650;width:3;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Ea8QA&#10;AADdAAAADwAAAGRycy9kb3ducmV2LnhtbERPS2sCMRC+F/wPYYTealapoqtRVCj0UvB10Nu4GXcX&#10;N5M1SXX11xuh0Nt8fM+ZzBpTiSs5X1pW0O0kIIgzq0vOFey2Xx9DED4ga6wsk4I7eZhNW28TTLW9&#10;8Zqum5CLGMI+RQVFCHUqpc8KMug7tiaO3Mk6gyFCl0vt8BbDTSV7STKQBkuODQXWtCwoO29+jYLF&#10;aLi4rD7557E+HuiwP577PZco9d5u5mMQgZrwL/5zf+s4vzvqw+ube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RGvEAAAA3QAAAA8AAAAAAAAAAAAAAAAAmAIAAGRycy9k&#10;b3ducmV2LnhtbFBLBQYAAAAABAAEAPUAAACJAwAAAAA=&#10;" fillcolor="black" stroked="f"/>
                  <v:rect id="Rectangle 432" o:spid="_x0000_s1407" style="position:absolute;left:271;top:2650;width:2;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TaHMUA&#10;AADdAAAADwAAAGRycy9kb3ducmV2LnhtbERPTWvCQBC9C/0PyxS8mY1iRdOsUgXBi1BtD/U2yU6T&#10;YHY27q6a9td3C4Xe5vE+J1/1phU3cr6xrGCcpCCIS6sbrhS8v21HcxA+IGtsLZOCL/KwWj4Mcsy0&#10;vfOBbsdQiRjCPkMFdQhdJqUvazLoE9sRR+7TOoMhQldJ7fAew00rJ2k6kwYbjg01drSpqTwfr0bB&#10;ejFfX16nvP8+FCc6fRTnp4lLlRo+9i/PIAL14V/8597pOH+8mMHvN/EE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NocxQAAAN0AAAAPAAAAAAAAAAAAAAAAAJgCAABkcnMv&#10;ZG93bnJldi54bWxQSwUGAAAAAAQABAD1AAAAigMAAAAA&#10;" fillcolor="black" stroked="f"/>
                  <v:shape id="Freeform 433" o:spid="_x0000_s1408" style="position:absolute;left:178;top:2638;width:476;height:11;visibility:visible;mso-wrap-style:square;v-text-anchor:top" coordsize="47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mmRsUA&#10;AADdAAAADwAAAGRycy9kb3ducmV2LnhtbERPS2vCQBC+F/oflil4MxsDthpdJZQWeiilPnLwNmTH&#10;JDQ7G7Ibk/rr3YLQ23x8z1lvR9OIC3WutqxgFsUgiAuray4VHA/v0wUI55E1NpZJwS852G4eH9aY&#10;ajvwji57X4oQwi5FBZX3bSqlKyoy6CLbEgfubDuDPsCulLrDIYSbRiZx/CwN1hwaKmzptaLiZ98b&#10;BScc3nyP1++vwzyxeaZLk39mSk2exmwFwtPo/8V394cO82fLF/j7Jpw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CaZGxQAAAN0AAAAPAAAAAAAAAAAAAAAAAJgCAABkcnMv&#10;ZG93bnJldi54bWxQSwUGAAAAAAQABAD1AAAAigMAAAAA&#10;" path="m,8r209,l209,r33,l242,11r234,e" filled="f" strokeweight=".1pt">
                    <v:path arrowok="t" o:connecttype="custom" o:connectlocs="0,8;209,8;209,0;242,0;242,11;476,11" o:connectangles="0,0,0,0,0,0"/>
                  </v:shape>
                  <v:rect id="Rectangle 434" o:spid="_x0000_s1409" style="position:absolute;left:13;top:2793;width:787;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vY8gA&#10;AADdAAAADwAAAGRycy9kb3ducmV2LnhtbESPQWvCQBCF7wX/wzIFL0U32lI0uooUUnrpQS0Fb0N2&#10;3MRmZ0N2q2l+fedQ6G2G9+a9b9bb3jfqSl2sAxuYTTNQxGWwNTsDH8disgAVE7LFJjAZ+KEI283o&#10;bo25DTfe0/WQnJIQjjkaqFJqc61jWZHHOA0tsWjn0HlMsnZO2w5vEu4bPc+yZ+2xZmmosKWXisqv&#10;w7c3gKfi073z5XH/6srhVByHp+JhMGZ83+9WoBL16d/8d/1mBX+2FFz5Rk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Zq9jyAAAAN0AAAAPAAAAAAAAAAAAAAAAAJgCAABk&#10;cnMvZG93bnJldi54bWxQSwUGAAAAAAQABAD1AAAAjQMAAAAA&#10;" fillcolor="silver" strokeweight=".1pt"/>
                  <v:shape id="Freeform 435" o:spid="_x0000_s1410" style="position:absolute;left:12;top:2714;width:788;height:79;visibility:visible;mso-wrap-style:square;v-text-anchor:top" coordsize="78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vYsEA&#10;AADdAAAADwAAAGRycy9kb3ducmV2LnhtbERPTYvCMBC9C/sfwix401QFsV2juILo0VX3PjRjU20m&#10;pcna6q83C4K3ebzPmS87W4kbNb50rGA0TEAQ506XXCg4HTeDGQgfkDVWjknBnTwsFx+9OWbatfxD&#10;t0MoRAxhn6ECE0KdSelzQxb90NXEkTu7xmKIsCmkbrCN4baS4ySZSoslxwaDNa0N5dfDn1Xgf7vJ&#10;Y3b/vmyv2D7WPhTjvVkp1f/sVl8gAnXhLX65dzrOH6Up/H8TT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Wr2LBAAAA3QAAAA8AAAAAAAAAAAAAAAAAmAIAAGRycy9kb3du&#10;cmV2LnhtbFBLBQYAAAAABAAEAPUAAACGAwAAAAA=&#10;" path="m,79r788,l742,1,57,,,79xe" fillcolor="silver" strokeweight=".1pt">
                    <v:path arrowok="t" o:connecttype="custom" o:connectlocs="0,79;788,79;742,1;57,0;0,79" o:connectangles="0,0,0,0,0"/>
                  </v:shape>
                  <v:shape id="Freeform 436" o:spid="_x0000_s1411" style="position:absolute;left:35;top:2723;width:739;height:61;visibility:visible;mso-wrap-style:square;v-text-anchor:top" coordsize="7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QXtMYA&#10;AADdAAAADwAAAGRycy9kb3ducmV2LnhtbESPQU8CMRCF7yb+h2ZMvElXDkQXCkETxXAgEYlwnGyH&#10;3YXtdG0rlH/vmJh4e5N58715k1l2nTpRiK1nA/eDAhRx5W3LtYHNx8vdA6iYkC12nsnAhSLMptdX&#10;EyytP/M7ndapVgLhWKKBJqW+1DpWDTmMA98Ty27vg8MkY6i1DXgWuOv0sChG2mHLktBgT88NVcf1&#10;t5OQZe7zYfG4qodPYXnYbT83+PVqzO1Nno9BJcrp3/x3/WblfUHCbxuRoK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QXtMYAAADdAAAADwAAAAAAAAAAAAAAAACYAgAAZHJz&#10;L2Rvd25yZXYueG1sUEsFBgAAAAAEAAQA9QAAAIsDAAAAAA==&#10;" path="m43,l,61r739,l705,e" filled="f" strokeweight=".1pt">
                    <v:path arrowok="t" o:connecttype="custom" o:connectlocs="43,0;0,61;739,61;705,0" o:connectangles="0,0,0,0"/>
                  </v:shape>
                  <v:shape id="Freeform 437" o:spid="_x0000_s1412" style="position:absolute;left:99;top:2722;width:25;height:11;visibility:visible;mso-wrap-style:square;v-text-anchor:top" coordsize="2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FaMEA&#10;AADdAAAADwAAAGRycy9kb3ducmV2LnhtbERPTWvDMAy9D/YfjAa7rXYL3UpWp5TRQq9tmruItThb&#10;LIfYS9x/PxcGu+nxPrXdJdeLicbQedawXCgQxI03HbcartXxZQMiRGSDvWfScKMAu/LxYYuF8TOf&#10;abrEVuQQDgVqsDEOhZShseQwLPxAnLlPPzqMGY6tNCPOOdz1cqXUq3TYcW6wONCHpeb78uM07KNJ&#10;KaiTra/Trfpar+vDW1Vr/fyU9u8gIqX4L/5zn0yev1JLuH+TT5D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xhWjBAAAA3QAAAA8AAAAAAAAAAAAAAAAAmAIAAGRycy9kb3du&#10;cmV2LnhtbFBLBQYAAAAABAAEAPUAAACGAwAAAAA=&#10;" path="m7,l25,,19,11,,11,7,xe" fillcolor="gray" strokeweight=".1pt">
                    <v:path arrowok="t" o:connecttype="custom" o:connectlocs="7,0;25,0;19,11;0,11;7,0" o:connectangles="0,0,0,0,0"/>
                  </v:shape>
                  <v:shape id="Freeform 438" o:spid="_x0000_s1413" style="position:absolute;left:159;top:2722;width:98;height:10;visibility:visible;mso-wrap-style:square;v-text-anchor:top" coordsize="9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rOV8QA&#10;AADdAAAADwAAAGRycy9kb3ducmV2LnhtbERP32vCMBB+F/Y/hBvsTZN1IFKNMgbbZOJDu8Fej+Zs&#10;OptLbaLW/94Iwt7u4/t5i9XgWnGiPjSeNTxPFAjiypuGaw0/3+/jGYgQkQ22nknDhQKslg+jBebG&#10;n7mgUxlrkUI45KjBxtjlUobKksMw8R1x4na+dxgT7GtpejyncNfKTKmpdNhwarDY0Zulal8enYbf&#10;6druN5/y6+MvK7ZmUx3cy/Gg9dPj8DoHEWmI/+K7e23S/ExlcPsmn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azlfEAAAA3QAAAA8AAAAAAAAAAAAAAAAAmAIAAGRycy9k&#10;b3ducmV2LnhtbFBLBQYAAAAABAAEAPUAAACJAwAAAAA=&#10;" path="m5,l98,,95,10,,10,5,xe" fillcolor="gray" strokeweight=".1pt">
                    <v:path arrowok="t" o:connecttype="custom" o:connectlocs="5,0;98,0;95,10;0,10;5,0" o:connectangles="0,0,0,0,0"/>
                  </v:shape>
                  <v:shape id="Freeform 439" o:spid="_x0000_s1414" style="position:absolute;left:286;top:2722;width:93;height:11;visibility:visible;mso-wrap-style:square;v-text-anchor:top" coordsize="9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4HssQA&#10;AADdAAAADwAAAGRycy9kb3ducmV2LnhtbERP22rCQBB9L/Qflin4Vne14CW6ShFaFYrgJT4P2TEJ&#10;ZmdDdjXx791CoW9zONeZLztbiTs1vnSsYdBXIIgzZ0rONZyOX+8TED4gG6wck4YHeVguXl/mmBjX&#10;8p7uh5CLGMI+QQ1FCHUipc8Ksuj7riaO3MU1FkOETS5Ng20Mt5UcKjWSFkuODQXWtCooux5uVkO6&#10;W23bc/ozXo+/KxVug+kkfRite2/d5wxEoC78i//cGxPnD9UH/H4TT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B7LEAAAA3QAAAA8AAAAAAAAAAAAAAAAAmAIAAGRycy9k&#10;b3ducmV2LnhtbFBLBQYAAAAABAAEAPUAAACJAwAAAAA=&#10;" path="m3,l93,,92,11,,11,3,xe" fillcolor="gray" strokeweight=".1pt">
                    <v:path arrowok="t" o:connecttype="custom" o:connectlocs="3,0;93,0;92,11;0,11;3,0" o:connectangles="0,0,0,0,0"/>
                  </v:shape>
                  <v:shape id="Freeform 440" o:spid="_x0000_s1415" style="position:absolute;left:397;top:2722;width:95;height:11;visibility:visible;mso-wrap-style:square;v-text-anchor:top" coordsize="9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RDNcYA&#10;AADdAAAADwAAAGRycy9kb3ducmV2LnhtbESPQWvCQBCF70L/wzKFXkQ3jUUldRNsoSjSQ03sfchO&#10;k7TZ2ZBdNf57Vyh4m+G9ed+bVTaYVpyod41lBc/TCARxaXXDlYJD8TFZgnAeWWNrmRRcyEGWPoxW&#10;mGh75j2dcl+JEMIuQQW1910ipStrMuimtiMO2o/tDfqw9pXUPZ5DuGllHEVzabDhQKixo/eayr/8&#10;aAJkXBRvnxvErw3Gi/XvjHbfx7FST4/D+hWEp8Hfzf/XWx3qx9EL3L4JI8j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RDNcYAAADdAAAADwAAAAAAAAAAAAAAAACYAgAAZHJz&#10;L2Rvd25yZXYueG1sUEsFBgAAAAAEAAQA9QAAAIsDAAAAAA==&#10;" path="m1,l95,r,11l,11,1,xe" fillcolor="gray" strokeweight=".1pt">
                    <v:path arrowok="t" o:connecttype="custom" o:connectlocs="1,0;95,0;95,11;0,11;1,0" o:connectangles="0,0,0,0,0"/>
                  </v:shape>
                  <v:shape id="Freeform 441" o:spid="_x0000_s1416" style="position:absolute;left:513;top:2722;width:83;height:12;visibility:visible;mso-wrap-style:square;v-text-anchor:top" coordsize="8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0MUA&#10;AADdAAAADwAAAGRycy9kb3ducmV2LnhtbERPTWvCQBC9C/0Pywi96UaLItFVqk1Le+hBLRRvY3aa&#10;hGZn091tEv+9WxB6m8f7nNWmN7VoyfnKsoLJOAFBnFtdcaHg4/g8WoDwAVljbZkUXMjDZn03WGGq&#10;bcd7ag+hEDGEfYoKyhCaVEqfl2TQj21DHLkv6wyGCF0htcMuhptaTpNkLg1WHBtKbGhXUv59+DUK&#10;HmbnJ3f0P+/uZXtq3z5PWda5TKn7Yf+4BBGoD//im/tVx/nTZAZ/38QT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z/QxQAAAN0AAAAPAAAAAAAAAAAAAAAAAJgCAABkcnMv&#10;ZG93bnJldi54bWxQSwUGAAAAAAQABAD1AAAAigMAAAAA&#10;" path="m,l81,r2,12l,12,,xe" fillcolor="gray" strokeweight=".1pt">
                    <v:path arrowok="t" o:connecttype="custom" o:connectlocs="0,0;81,0;83,12;0,12;0,0" o:connectangles="0,0,0,0,0"/>
                  </v:shape>
                  <v:shape id="Freeform 442" o:spid="_x0000_s1417" style="position:absolute;left:616;top:2729;width:104;height:10;visibility:visible;mso-wrap-style:square;v-text-anchor:top" coordsize="10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vTMIA&#10;AADdAAAADwAAAGRycy9kb3ducmV2LnhtbERPTYvCMBC9L/gfwgheRNP1IEs1iogLHvRQ14PHoRmb&#10;ajMJTbT135uFhb3N433Oct3bRjypDbVjBZ/TDARx6XTNlYLzz/fkC0SIyBobx6TgRQHWq8HHEnPt&#10;Oi7oeYqVSCEcclRgYvS5lKE0ZDFMnSdO3NW1FmOCbSV1i10Kt42cZdlcWqw5NRj0tDVU3k8Pq6A6&#10;dj6Ob4/iboqx5x1fzny4KDUa9psFiEh9/Bf/ufc6zZ9lc/j9Jp0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29MwgAAAN0AAAAPAAAAAAAAAAAAAAAAAJgCAABkcnMvZG93&#10;bnJldi54bWxQSwUGAAAAAAQABAD1AAAAhwMAAAAA&#10;" path="m,l95,r9,10l5,10,,xe" fillcolor="gray" strokeweight=".1pt">
                    <v:path arrowok="t" o:connecttype="custom" o:connectlocs="0,0;95,0;104,10;5,10;0,0" o:connectangles="0,0,0,0,0"/>
                  </v:shape>
                  <v:line id="Line 443" o:spid="_x0000_s1418" style="position:absolute;visibility:visible;mso-wrap-style:square" from="131,2744" to="437,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kOO8UAAADdAAAADwAAAGRycy9kb3ducmV2LnhtbERPTWvCQBC9F/oflil4Ed00gg3RVZqI&#10;tBQ8aD14HLLTbDA7m2ZXTf99tyD0No/3Ocv1YFtxpd43jhU8TxMQxJXTDdcKjp/bSQbCB2SNrWNS&#10;8EMe1qvHhyXm2t14T9dDqEUMYZ+jAhNCl0vpK0MW/dR1xJH7cr3FEGFfS93jLYbbVqZJMpcWG44N&#10;BjsqDVXnw8UqeDsXstz4Ihub+fcpm33gbFeiUqOn4XUBItAQ/sV397uO89PkBf6+iS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kOO8UAAADdAAAADwAAAAAAAAAA&#10;AAAAAAChAgAAZHJzL2Rvd25yZXYueG1sUEsFBgAAAAAEAAQA+QAAAJMDAAAAAA==&#10;" strokeweight=".1pt"/>
                  <v:line id="Line 444" o:spid="_x0000_s1419" style="position:absolute;visibility:visible;mso-wrap-style:square" from="144,2753" to="454,2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aaSccAAADdAAAADwAAAGRycy9kb3ducmV2LnhtbESPT2vCQBDF70K/wzKFXkQ3VZAQXUVT&#10;SkuhB/8cPA7ZMRvMzqbZrabfvnMo9DbDe/Peb1abwbfqRn1sAht4nmagiKtgG64NnI6vkxxUTMgW&#10;28Bk4IcibNYPoxUWNtx5T7dDqpWEcCzQgEupK7SOlSOPcRo6YtEuofeYZO1rbXu8S7hv9SzLFtpj&#10;w9LgsKPSUXU9fHsDb9edLl/iLh+7xdc5n3/g/LNEY54eh+0SVKIh/Zv/rt+t4M8ywZVvZAS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lppJxwAAAN0AAAAPAAAAAAAA&#10;AAAAAAAAAKECAABkcnMvZG93bnJldi54bWxQSwUGAAAAAAQABAD5AAAAlQMAAAAA&#10;" strokeweight=".1pt"/>
                  <v:line id="Line 445" o:spid="_x0000_s1420" style="position:absolute;visibility:visible;mso-wrap-style:square" from="148,2762" to="419,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o/0sQAAADdAAAADwAAAGRycy9kb3ducmV2LnhtbERPTWvCQBC9F/wPywhepG6qIDF1FY1I&#10;peBB7aHHITtmg9nZNLtq+u/dgtDbPN7nzJedrcWNWl85VvA2SkAQF05XXCr4Om1fUxA+IGusHZOC&#10;X/KwXPRe5phpd+cD3Y6hFDGEfYYKTAhNJqUvDFn0I9cQR+7sWoshwraUusV7DLe1HCfJVFqsODYY&#10;bCg3VFyOV6vg47KW+cav06GZ/nynk0+c7HNUatDvVu8gAnXhX/x073ScP05m8PdNPEE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2j/SxAAAAN0AAAAPAAAAAAAAAAAA&#10;AAAAAKECAABkcnMvZG93bnJldi54bWxQSwUGAAAAAAQABAD5AAAAkgMAAAAA&#10;" strokeweight=".1pt"/>
                  <v:line id="Line 446" o:spid="_x0000_s1421" style="position:absolute;visibility:visible;mso-wrap-style:square" from="154,2772" to="190,2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AkscAAADdAAAADwAAAGRycy9kb3ducmV2LnhtbESPQWvCQBCF74X+h2UKXkrdqCAhdZWa&#10;IkrBg7aHHofsNBvMzqbZrcZ/7xwK3mZ4b977ZrEafKvO1McmsIHJOANFXAXbcG3g63PzkoOKCdli&#10;G5gMXCnCavn4sMDChgsf6HxMtZIQjgUacCl1hdaxcuQxjkNHLNpP6D0mWfta2x4vEu5bPc2yufbY&#10;sDQ47Kh0VJ2Of97A9rTW5Xtc589u/vudzz5wti/RmNHT8PYKKtGQ7ub/650V/OlE+OUbGUEv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OQCSxwAAAN0AAAAPAAAAAAAA&#10;AAAAAAAAAKECAABkcnMvZG93bnJldi54bWxQSwUGAAAAAAQABAD5AAAAlQMAAAAA&#10;" strokeweight=".1pt"/>
                  <v:line id="Line 447" o:spid="_x0000_s1422" style="position:absolute;visibility:visible;mso-wrap-style:square" from="89,2748" to="120,2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WlCcQAAADdAAAADwAAAGRycy9kb3ducmV2LnhtbERPTWvCQBC9C/6HZQQvopsoSEhdRVPE&#10;UuhB24PHITvNBrOzMbvV+O+7hYK3ebzPWW1624gbdb52rCCdJSCIS6drrhR8fe6nGQgfkDU2jknB&#10;gzxs1sPBCnPt7nyk2ylUIoawz1GBCaHNpfSlIYt+5lriyH27zmKIsKuk7vAew20j50mylBZrjg0G&#10;WyoMlZfTj1VwuOxk8ep32cQsr+ds8Y6LjwKVGo/67QuIQH14iv/dbzrOn6cp/H0TT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daUJxAAAAN0AAAAPAAAAAAAAAAAA&#10;AAAAAKECAABkcnMvZG93bnJldi54bWxQSwUGAAAAAAQABAD5AAAAkgMAAAAA&#10;" strokeweight=".1pt"/>
                  <v:line id="Line 448" o:spid="_x0000_s1423" style="position:absolute;visibility:visible;mso-wrap-style:square" from="84,2757" to="113,2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c7fsQAAADdAAAADwAAAGRycy9kb3ducmV2LnhtbERPTWvCQBC9F/wPywi9FN0YQUKajWhK&#10;qRQ81PbgcchOs8HsbMxuNf33bkHobR7vc4r1aDtxocG3jhUs5gkI4trplhsFX5+vswyED8gaO8ek&#10;4Jc8rMvJQ4G5dlf+oMshNCKGsM9RgQmhz6X0tSGLfu564sh9u8FiiHBopB7wGsNtJ9MkWUmLLccG&#10;gz1VhurT4ccqeDttZfXit9mTWZ2P2fIdl/sKlXqcjptnEIHG8C++u3c6zk8XKfx9E0+Q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pzt+xAAAAN0AAAAPAAAAAAAAAAAA&#10;AAAAAKECAABkcnMvZG93bnJldi54bWxQSwUGAAAAAAQABAD5AAAAkgMAAAAA&#10;" strokeweight=".1pt"/>
                  <v:line id="Line 449" o:spid="_x0000_s1424" style="position:absolute;visibility:visible;mso-wrap-style:square" from="75,2766" to="129,2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ue5cQAAADdAAAADwAAAGRycy9kb3ducmV2LnhtbERPTWvCQBC9C/6HZYReRDcakJC6iqaU&#10;SsGDtgePQ3aaDWZnY3ar6b93C4K3ebzPWa5724grdb52rGA2TUAQl07XXCn4/nqfZCB8QNbYOCYF&#10;f+RhvRoOlphrd+MDXY+hEjGEfY4KTAhtLqUvDVn0U9cSR+7HdRZDhF0ldYe3GG4bOU+ShbRYc2ww&#10;2FJhqDwff62Cj/NWFm9+m43N4nLK0k9M9wUq9TLqN68gAvXhKX64dzrOn89S+P8mni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657lxAAAAN0AAAAPAAAAAAAAAAAA&#10;AAAAAKECAABkcnMvZG93bnJldi54bWxQSwUGAAAAAAQABAD5AAAAkgMAAAAA&#10;" strokeweight=".1pt"/>
                  <v:line id="Line 450" o:spid="_x0000_s1425" style="position:absolute;visibility:visible;mso-wrap-style:square" from="201,2772" to="385,2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IGkcQAAADdAAAADwAAAGRycy9kb3ducmV2LnhtbERPTWvCQBC9F/wPywi9SN2oRUJ0FY2U&#10;loIHtQePQ3bMBrOzMbvV+O/dgtDbPN7nzJedrcWVWl85VjAaJiCIC6crLhX8HD7eUhA+IGusHZOC&#10;O3lYLnovc8y0u/GOrvtQihjCPkMFJoQmk9IXhiz6oWuII3dyrcUQYVtK3eIthttajpNkKi1WHBsM&#10;NpQbKs77X6vg87yW+cav04GZXo7p5Bsn2xyVeu13qxmIQF34Fz/dXzrOH4/e4e+beIJ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gaRxAAAAN0AAAAPAAAAAAAAAAAA&#10;AAAAAKECAABkcnMvZG93bnJldi54bWxQSwUGAAAAAAQABAD5AAAAkgMAAAAA&#10;" strokeweight=".1pt"/>
                  <v:line id="Line 451" o:spid="_x0000_s1426" style="position:absolute;visibility:visible;mso-wrap-style:square" from="452,2743" to="494,2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6jCsQAAADdAAAADwAAAGRycy9kb3ducmV2LnhtbERPTWvCQBC9F/wPywi9SN2oVEJ0FY2U&#10;loIHtQePQ3bMBrOzMbvV+O/dgtDbPN7nzJedrcWVWl85VjAaJiCIC6crLhX8HD7eUhA+IGusHZOC&#10;O3lYLnovc8y0u/GOrvtQihjCPkMFJoQmk9IXhiz6oWuII3dyrcUQYVtK3eIthttajpNkKi1WHBsM&#10;NpQbKs77X6vg87yW+cav04GZXo7p5Bsn2xyVeu13qxmIQF34Fz/dXzrOH4/e4e+beIJ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TqMKxAAAAN0AAAAPAAAAAAAAAAAA&#10;AAAAAKECAABkcnMvZG93bnJldi54bWxQSwUGAAAAAAQABAD5AAAAkgMAAAAA&#10;" strokeweight=".1pt"/>
                  <v:line id="Line 452" o:spid="_x0000_s1427" style="position:absolute;visibility:visible;mso-wrap-style:square" from="463,2753" to="497,2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w9fcQAAADdAAAADwAAAGRycy9kb3ducmV2LnhtbERPTWvCQBC9C/6HZYReRDcqhJBmI5pS&#10;WgoeanvwOGSn2WB2Nma3mv77bkHobR7vc4rtaDtxpcG3jhWslgkI4trplhsFnx/PiwyED8gaO8ek&#10;4Ic8bMvppMBcuxu/0/UYGhFD2OeowITQ51L62pBFv3Q9ceS+3GAxRDg0Ug94i+G2k+skSaXFlmOD&#10;wZ4qQ/X5+G0VvJz3snry+2xu0ssp27zh5lChUg+zcfcIItAY/sV396uO89erFP6+iSfI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D19xAAAAN0AAAAPAAAAAAAAAAAA&#10;AAAAAKECAABkcnMvZG93bnJldi54bWxQSwUGAAAAAAQABAD5AAAAkgMAAAAA&#10;" strokeweight=".1pt"/>
                  <v:line id="Line 453" o:spid="_x0000_s1428" style="position:absolute;visibility:visible;mso-wrap-style:square" from="439,2762" to="497,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CY5sQAAADdAAAADwAAAGRycy9kb3ducmV2LnhtbERPS2vCQBC+F/oflin0IrpRQUN0lZoi&#10;lYIHHwePQ3bMBrOzaXbV9N+7BaG3+fieM192thY3an3lWMFwkIAgLpyuuFRwPKz7KQgfkDXWjknB&#10;L3lYLl5f5phpd+cd3fahFDGEfYYKTAhNJqUvDFn0A9cQR+7sWoshwraUusV7DLe1HCXJRFqsODYY&#10;bCg3VFz2V6vg67KS+adfpT0z+Tml428cb3NU6v2t+5iBCNSFf/HTvdFx/mg4hb9v4gl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0JjmxAAAAN0AAAAPAAAAAAAAAAAA&#10;AAAAAKECAABkcnMvZG93bnJldi54bWxQSwUGAAAAAAQABAD5AAAAkgMAAAAA&#10;" strokeweight=".1pt"/>
                  <v:line id="Line 454" o:spid="_x0000_s1429" style="position:absolute;visibility:visible;mso-wrap-style:square" from="393,2772" to="422,2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8MlMcAAADdAAAADwAAAGRycy9kb3ducmV2LnhtbESPQWvCQBCF74X+h2UKXkrdqCAhdZWa&#10;IkrBg7aHHofsNBvMzqbZrcZ/7xwK3mZ4b977ZrEafKvO1McmsIHJOANFXAXbcG3g63PzkoOKCdli&#10;G5gMXCnCavn4sMDChgsf6HxMtZIQjgUacCl1hdaxcuQxjkNHLNpP6D0mWfta2x4vEu5bPc2yufbY&#10;sDQ47Kh0VJ2Of97A9rTW5Xtc589u/vudzz5wti/RmNHT8PYKKtGQ7ub/650V/OlEcOUbGUEv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wyUxwAAAN0AAAAPAAAAAAAA&#10;AAAAAAAAAKECAABkcnMvZG93bnJldi54bWxQSwUGAAAAAAQABAD5AAAAlQMAAAAA&#10;" strokeweight=".1pt"/>
                  <v:line id="Line 455" o:spid="_x0000_s1430" style="position:absolute;visibility:visible;mso-wrap-style:square" from="431,2772" to="494,2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OpD8QAAADdAAAADwAAAGRycy9kb3ducmV2LnhtbERPTWvCQBC9C/6HZQQvRTcqSIyuopHS&#10;UvBQ68HjkB2zwexszG41/ffdQsHbPN7nrDadrcWdWl85VjAZJyCIC6crLhWcvl5HKQgfkDXWjknB&#10;D3nYrPu9FWbaPfiT7sdQihjCPkMFJoQmk9IXhiz6sWuII3dxrcUQYVtK3eIjhttaTpNkLi1WHBsM&#10;NpQbKq7Hb6vg7bqT+d7v0hczv53T2QfODjkqNRx02yWIQF14iv/d7zrOn04W8PdNPE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6kPxAAAAN0AAAAPAAAAAAAAAAAA&#10;AAAAAKECAABkcnMvZG93bnJldi54bWxQSwUGAAAAAAQABAD5AAAAkgMAAAAA&#10;" strokeweight=".1pt"/>
                  <v:line id="Line 456" o:spid="_x0000_s1431" style="position:absolute;visibility:visible;mso-wrap-style:square" from="511,2748" to="598,2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XKL8cAAADdAAAADwAAAGRycy9kb3ducmV2LnhtbESPQWvCQBCF70L/wzKFXqRuGkFC6io1&#10;pVgKHtQeehyy02wwO5tmtxr/fedQ8DbDe/PeN8v16Dt1piG2gQ08zTJQxHWwLTcGPo9vjwWomJAt&#10;doHJwJUirFd3kyWWNlx4T+dDapSEcCzRgEupL7WOtSOPcRZ6YtG+w+AxyTo02g54kXDf6TzLFtpj&#10;y9LgsKfKUX06/HoD29NGV69xU0zd4uermH/gfFehMQ/348szqERjupn/r9+t4Oe58Ms3MoJe/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VcovxwAAAN0AAAAPAAAAAAAA&#10;AAAAAAAAAKECAABkcnMvZG93bnJldi54bWxQSwUGAAAAAAQABAD5AAAAlQMAAAAA&#10;" strokeweight=".1pt"/>
                  <v:line id="Line 457" o:spid="_x0000_s1432" style="position:absolute;visibility:visible;mso-wrap-style:square" from="523,2759" to="599,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lvtMQAAADdAAAADwAAAGRycy9kb3ducmV2LnhtbERPTWvCQBC9F/wPywi9FN0YQUKajWhK&#10;qRQ81PbgcchOs8HsbMxuNf33bkHobR7vc4r1aDtxocG3jhUs5gkI4trplhsFX5+vswyED8gaO8ek&#10;4Jc8rMvJQ4G5dlf+oMshNCKGsM9RgQmhz6X0tSGLfu564sh9u8FiiHBopB7wGsNtJ9MkWUmLLccG&#10;gz1VhurT4ccqeDttZfXit9mTWZ2P2fIdl/sKlXqcjptnEIHG8C++u3c6zk/TBfx9E0+Q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W+0xAAAAN0AAAAPAAAAAAAAAAAA&#10;AAAAAKECAABkcnMvZG93bnJldi54bWxQSwUGAAAAAAQABAD5AAAAkgMAAAAA&#10;" strokeweight=".1pt"/>
                  <v:line id="Line 458" o:spid="_x0000_s1433" style="position:absolute;visibility:visible;mso-wrap-style:square" from="525,2773" to="603,2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vxw8QAAADdAAAADwAAAGRycy9kb3ducmV2LnhtbERPTWvCQBC9F/wPywheSt0YQUJ0lRqR&#10;FqEHtQePQ3aaDWZnY3bV9N93hYK3ebzPWax624gbdb52rGAyTkAQl07XXCn4Pm7fMhA+IGtsHJOC&#10;X/KwWg5eFphrd+c93Q6hEjGEfY4KTAhtLqUvDVn0Y9cSR+7HdRZDhF0ldYf3GG4bmSbJTFqsOTYY&#10;bKkwVJ4PV6vg47yWxcavs1czu5yy6Q6nXwUqNRr273MQgfrwFP+7P3Wcn6YpPL6JJ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y/HDxAAAAN0AAAAPAAAAAAAAAAAA&#10;AAAAAKECAABkcnMvZG93bnJldi54bWxQSwUGAAAAAAQABAD5AAAAkgMAAAAA&#10;" strokeweight=".1pt"/>
                  <v:line id="Line 459" o:spid="_x0000_s1434" style="position:absolute;visibility:visible;mso-wrap-style:square" from="627,2748" to="710,2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WMQAAADdAAAADwAAAGRycy9kb3ducmV2LnhtbERPTWvCQBC9C/6HZYRepG6agITUVWpK&#10;sQge1B56HLLTbDA7m2a3Gv99VxC8zeN9zmI12FacqfeNYwUvswQEceV0w7WCr+PHcw7CB2SNrWNS&#10;cCUPq+V4tMBCuwvv6XwItYgh7AtUYELoCil9Zciin7mOOHI/rrcYIuxrqXu8xHDbyjRJ5tJiw7HB&#10;YEeloep0+LMKNqe1LN/9Op+a+e93nm0x25Wo1NNkeHsFEWgID/Hd/anj/DTN4PZNPEE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1RYxAAAAN0AAAAPAAAAAAAAAAAA&#10;AAAAAKECAABkcnMvZG93bnJldi54bWxQSwUGAAAAAAQABAD5AAAAkgMAAAAA&#10;" strokeweight=".1pt"/>
                  <v:line id="Line 460" o:spid="_x0000_s1435" style="position:absolute;visibility:visible;mso-wrap-style:square" from="619,2758" to="686,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7MLMUAAADdAAAADwAAAGRycy9kb3ducmV2LnhtbERPTWvCQBC9C/0PyxR6Ed0YSwipq2hK&#10;aSn0UPXgcchOs8HsbJrdavz3bkHwNo/3OYvVYFtxot43jhXMpgkI4srphmsF+93bJAfhA7LG1jEp&#10;uJCH1fJhtMBCuzN/02kbahFD2BeowITQFVL6ypBFP3UdceR+XG8xRNjXUvd4juG2lWmSZNJiw7HB&#10;YEeloeq4/bMK3o8bWb76TT422e8hn3/i/KtEpZ4eh/ULiEBDuItv7g8d56fpM/x/E0+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7MLMUAAADdAAAADwAAAAAAAAAA&#10;AAAAAAChAgAAZHJzL2Rvd25yZXYueG1sUEsFBgAAAAAEAAQA+QAAAJMDAAAAAA==&#10;" strokeweight=".1pt"/>
                  <v:line id="Line 461" o:spid="_x0000_s1436" style="position:absolute;visibility:visible;mso-wrap-style:square" from="627,2766" to="690,2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Jpt8UAAADdAAAADwAAAGRycy9kb3ducmV2LnhtbERPTWvCQBC9C/0PyxR6Ed0YaQipq2hK&#10;aSn0UPXgcchOs8HsbJrdavz3bkHwNo/3OYvVYFtxot43jhXMpgkI4srphmsF+93bJAfhA7LG1jEp&#10;uJCH1fJhtMBCuzN/02kbahFD2BeowITQFVL6ypBFP3UdceR+XG8xRNjXUvd4juG2lWmSZNJiw7HB&#10;YEeloeq4/bMK3o8bWb76TT422e8hn3/i/KtEpZ4eh/ULiEBDuItv7g8d56fpM/x/E0+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Jpt8UAAADdAAAADwAAAAAAAAAA&#10;AAAAAAChAgAAZHJzL2Rvd25yZXYueG1sUEsFBgAAAAAEAAQA+QAAAJMDAAAAAA==&#10;" strokeweight=".1pt"/>
                  <v:line id="Line 462" o:spid="_x0000_s1437" style="position:absolute;visibility:visible;mso-wrap-style:square" from="625,2775" to="702,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D3wMQAAADdAAAADwAAAGRycy9kb3ducmV2LnhtbERPTWvCQBC9C/6HZYReRDdGCCG6Sk0p&#10;LUIPtR48DtlpNpidjdmtpv++KxS8zeN9zno72FZcqfeNYwWLeQKCuHK64VrB8et1loPwAVlj65gU&#10;/JKH7WY8WmOh3Y0/6XoItYgh7AtUYELoCil9Zciin7uOOHLfrrcYIuxrqXu8xXDbyjRJMmmx4dhg&#10;sKPSUHU+/FgFb+edLF/8Lp+a7HLKl3tcfpSo1NNkeF6BCDSEh/jf/a7j/DTN4P5NPEF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8PfAxAAAAN0AAAAPAAAAAAAAAAAA&#10;AAAAAKECAABkcnMvZG93bnJldi54bWxQSwUGAAAAAAQABAD5AAAAkgMAAAAA&#10;" strokeweight=".1pt"/>
                  <v:line id="Line 463" o:spid="_x0000_s1438" style="position:absolute;visibility:visible;mso-wrap-style:square" from="700,2758" to="722,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xSW8UAAADdAAAADwAAAGRycy9kb3ducmV2LnhtbERPTWvCQBC9F/oflin0UurGCBqiq9SU&#10;ohQ8GHvwOGSn2WB2Nma3Gv+9Wyj0No/3OYvVYFtxod43jhWMRwkI4srphmsFX4eP1wyED8gaW8ek&#10;4EYeVsvHhwXm2l15T5cy1CKGsM9RgQmhy6X0lSGLfuQ64sh9u95iiLCvpe7xGsNtK9MkmUqLDccG&#10;gx0VhqpT+WMVbE5rWbz7dfZipudjNvnEya5ApZ6fhrc5iEBD+Bf/ubc6zk/TGfx+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xSW8UAAADdAAAADwAAAAAAAAAA&#10;AAAAAAChAgAAZHJzL2Rvd25yZXYueG1sUEsFBgAAAAAEAAQA+QAAAJMDAAAAAA==&#10;" strokeweight=".1pt"/>
                  <v:line id="Line 464" o:spid="_x0000_s1439" style="position:absolute;visibility:visible;mso-wrap-style:square" from="707,2770" to="728,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PGKccAAADdAAAADwAAAGRycy9kb3ducmV2LnhtbESPQWvCQBCF70L/wzKFXqRuGkFC6io1&#10;pVgKHtQeehyy02wwO5tmtxr/fedQ8DbDe/PeN8v16Dt1piG2gQ08zTJQxHWwLTcGPo9vjwWomJAt&#10;doHJwJUirFd3kyWWNlx4T+dDapSEcCzRgEupL7WOtSOPcRZ6YtG+w+AxyTo02g54kXDf6TzLFtpj&#10;y9LgsKfKUX06/HoD29NGV69xU0zd4uermH/gfFehMQ/348szqERjupn/r9+t4Oe54Mo3MoJe/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I8YpxwAAAN0AAAAPAAAAAAAA&#10;AAAAAAAAAKECAABkcnMvZG93bnJldi54bWxQSwUGAAAAAAQABAD5AAAAlQMAAAAA&#10;" strokeweight=".1pt"/>
                  <v:shape id="Freeform 465" o:spid="_x0000_s1440" style="position:absolute;left:245;top:2534;width:342;height:23;visibility:visible;mso-wrap-style:square;v-text-anchor:top" coordsize="34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pEvMMA&#10;AADdAAAADwAAAGRycy9kb3ducmV2LnhtbERPTYvCMBC9C/6HMMLeNLWH1e0aRQRFFi/WXcHb0Ixt&#10;tZmUJtruvzeC4G0e73Nmi85U4k6NKy0rGI8iEMSZ1SXnCn4P6+EUhPPIGivLpOCfHCzm/d4ME21b&#10;3tM99bkIIewSVFB4XydSuqwgg25ka+LAnW1j0AfY5FI32IZwU8k4ij6lwZJDQ4E1rQrKrunNKEiX&#10;u/WRTnJyauvrjS8/5eb4lyr1MeiW3yA8df4tfrm3OsyP4y94fhNO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pEvMMAAADdAAAADwAAAAAAAAAAAAAAAACYAgAAZHJzL2Rv&#10;d25yZXYueG1sUEsFBgAAAAAEAAQA9QAAAIgDAAAAAA==&#10;" path="m,23r342,l322,,20,,,23xe" fillcolor="silver" strokeweight=".1pt">
                    <v:path arrowok="t" o:connecttype="custom" o:connectlocs="0,23;342,23;322,0;20,0;0,23" o:connectangles="0,0,0,0,0"/>
                  </v:shape>
                  <v:rect id="Rectangle 466" o:spid="_x0000_s1441" style="position:absolute;left:245;top:2556;width:341;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dI8gA&#10;AADdAAAADwAAAGRycy9kb3ducmV2LnhtbESPT2vCQBDF74V+h2UKvRTdVItIdJVSSOmlB/8geBuy&#10;4yY2OxuyW03z6Z2D0NsM7817v1mue9+oC3WxDmzgdZyBIi6DrdkZ2O+K0RxUTMgWm8Bk4I8irFeP&#10;D0vMbbjyhi7b5JSEcMzRQJVSm2sdy4o8xnFoiUU7hc5jkrVz2nZ4lXDf6EmWzbTHmqWhwpY+Kip/&#10;tr/eAB6Lg/vm83Tz6crhWOyGt+JlMOb5qX9fgErUp3/z/frLCv5kKvzyjYy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U50jyAAAAN0AAAAPAAAAAAAAAAAAAAAAAJgCAABk&#10;cnMvZG93bnJldi54bWxQSwUGAAAAAAQABAD1AAAAjQMAAAAA&#10;" fillcolor="silver" strokeweight=".1pt"/>
                  <v:shape id="Freeform 467" o:spid="_x0000_s1442" style="position:absolute;left:324;top:2515;width:182;height:41;visibility:visible;mso-wrap-style:square;v-text-anchor:top" coordsize="18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wl8UA&#10;AADdAAAADwAAAGRycy9kb3ducmV2LnhtbERPTWvCQBC9F/oflil4qxsVbIzZSCnEeumhRgrexuyY&#10;BLOzMbvV2F/fLQi9zeN9TroaTCsu1LvGsoLJOAJBXFrdcKVgV+TPMQjnkTW2lknBjRyssseHFBNt&#10;r/xJl62vRAhhl6CC2vsukdKVNRl0Y9sRB+5oe4M+wL6SusdrCDetnEbRXBpsODTU2NFbTeVp+20U&#10;uN15/v7yc9h/FFisy0Wce/2VKzV6Gl6XIDwN/l98d290mD+dTeDvm3CC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jCXxQAAAN0AAAAPAAAAAAAAAAAAAAAAAJgCAABkcnMv&#10;ZG93bnJldi54bWxQSwUGAAAAAAQABAD1AAAAigMAAAAA&#10;" path="m,23l,,182,r,24l181,26r-2,2l176,30r-4,1l167,33r-5,1l156,36r-7,1l143,38r-9,1l126,40r-8,l109,41r-10,l86,41r-12,l63,40r-10,l45,39,38,38,30,36,23,35,17,34,11,32,7,30,4,29,2,27,1,25,,23xe" fillcolor="silver" strokeweight=".1pt">
                    <v:path arrowok="t" o:connecttype="custom" o:connectlocs="0,23;0,0;182,0;182,24;181,26;179,28;176,30;172,31;167,33;162,34;156,36;149,37;143,38;134,39;126,40;118,40;109,41;99,41;86,41;74,41;63,40;53,40;45,39;38,38;30,36;23,35;17,34;11,32;7,30;4,29;2,27;1,25;0,23" o:connectangles="0,0,0,0,0,0,0,0,0,0,0,0,0,0,0,0,0,0,0,0,0,0,0,0,0,0,0,0,0,0,0,0,0"/>
                  </v:shape>
                  <v:roundrect id="AutoShape 468" o:spid="_x0000_s1443" style="position:absolute;left:202;top:2247;width:426;height:276;visibility:visible;mso-wrap-style:square;v-text-anchor:top" arcsize="80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gQsQA&#10;AADdAAAADwAAAGRycy9kb3ducmV2LnhtbERPzWrCQBC+F3yHZYTe6sYEq0RXEYtoD4VWfYAhO2aj&#10;2dmQXTX69G6h0Nt8fL8zW3S2FldqfeVYwXCQgCAunK64VHDYr98mIHxA1lg7JgV38rCY915mmGt3&#10;4x+67kIpYgj7HBWYEJpcSl8YsugHriGO3NG1FkOEbSl1i7cYbmuZJsm7tFhxbDDY0MpQcd5drILM&#10;XI62G2enyeP7634uN6OP9eZTqdd+t5yCCNSFf/Gfe6vj/DRL4febeIK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1YELEAAAA3QAAAA8AAAAAAAAAAAAAAAAAmAIAAGRycy9k&#10;b3ducmV2LnhtbFBLBQYAAAAABAAEAPUAAACJAwAAAAA=&#10;" fillcolor="silver" strokeweight=".1pt"/>
                  <v:roundrect id="AutoShape 469" o:spid="_x0000_s1444" style="position:absolute;left:250;top:2277;width:330;height:216;visibility:visible;mso-wrap-style:square;v-text-anchor:top" arcsize="80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jyIsIA&#10;AADdAAAADwAAAGRycy9kb3ducmV2LnhtbERPTWvDMAy9D/YfjAa7LU5SGGtat4xCWa5NV3pVYjUJ&#10;i+Vge22yX18PBrvp8T613k5mEFdyvresIEtSEMSN1T23Cj6P+5c3ED4gaxwsk4KZPGw3jw9rLLS9&#10;8YGuVWhFDGFfoIIuhLGQ0jcdGfSJHYkjd7HOYIjQtVI7vMVwM8g8TV+lwZ5jQ4cj7Tpqvqpvo+CU&#10;zT36sg7alR/n5Vgfsyz/Uer5aXpfgQg0hX/xn7vUcX6+WMDvN/EE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PIiwgAAAN0AAAAPAAAAAAAAAAAAAAAAAJgCAABkcnMvZG93&#10;bnJldi54bWxQSwUGAAAAAAQABAD1AAAAhwMAAAAA&#10;" fillcolor="gray" strokeweight=".1pt"/>
                  <v:roundrect id="AutoShape 470" o:spid="_x0000_s1445" style="position:absolute;left:269;top:2289;width:293;height:192;visibility:visible;mso-wrap-style:square;v-text-anchor:top" arcsize="801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cidsQA&#10;AADdAAAADwAAAGRycy9kb3ducmV2LnhtbESPT4vCMBDF74LfIYzgTVP/INI1iros7EEPVhf2ODRj&#10;U7aZlCba7rc3guBthvd+b96sNp2txJ0aXzpWMBknIIhzp0suFFzOX6MlCB+QNVaOScE/edis+70V&#10;ptq1fKJ7FgoRQ9inqMCEUKdS+tyQRT92NXHUrq6xGOLaFFI32MZwW8lpkiykxZLjBYM17Q3lf9nN&#10;xhrlpNCH7Q/V8vrJt/nu2JrfoNRw0G0/QATqwtv8or915KazOTy/iSP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HInbEAAAA3QAAAA8AAAAAAAAAAAAAAAAAmAIAAGRycy9k&#10;b3ducmV2LnhtbFBLBQYAAAAABAAEAPUAAACJAwAAAAA=&#10;" fillcolor="green" strokeweight=".1pt"/>
                  <v:rect id="Rectangle 471" o:spid="_x0000_s1446" style="position:absolute;left:558;top:2508;width:1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7dcMA&#10;AADdAAAADwAAAGRycy9kb3ducmV2LnhtbERPTWsCMRC9F/ofwhS81WyVlrIaxS4IBU9utV6HzZis&#10;biZrkur23zeFQm/zeJ8zXw6uE1cKsfWs4GlcgCBuvG7ZKNh9rB9fQcSErLHzTAq+KcJycX83x1L7&#10;G2/pWicjcgjHEhXYlPpSythYchjHvifO3NEHhynDYKQOeMvhrpOToniRDlvODRZ7qiw15/rLKTgd&#10;TPW5peot7PuN3bt6dTlPjVKjh2E1A5FoSP/iP/e7zvMn02f4/Saf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7dcMAAADdAAAADwAAAAAAAAAAAAAAAACYAgAAZHJzL2Rv&#10;d25yZXYueG1sUEsFBgAAAAAEAAQA9QAAAIgDAAAAAA==&#10;" fillcolor="green" strokeweight=".1pt"/>
                </v:group>
                <v:rect id="Rectangle 473" o:spid="_x0000_s1447" style="position:absolute;left:679;top:19989;width:3588;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WhsIA&#10;AADdAAAADwAAAGRycy9kb3ducmV2LnhtbERPTYvCMBC9L/gfwgje1lQFlWoUcVfwIIJVPI/N2Bab&#10;SW1irf/eLCx4m8f7nPmyNaVoqHaFZQWDfgSCOLW64EzB6bj5noJwHlljaZkUvMjBctH5mmOs7ZMP&#10;1CQ+EyGEXYwKcu+rWEqX5mTQ9W1FHLirrQ36AOtM6hqfIdyUchhFY2mw4NCQY0XrnNJb8jAKks2k&#10;OZrL/rXS9/J3p3/Og5E/K9XrtqsZCE+t/4j/3Vsd5g9HY/j7Jpw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ghaGwgAAAN0AAAAPAAAAAAAAAAAAAAAAAJgCAABkcnMvZG93&#10;bnJldi54bWxQSwUGAAAAAAQABAD1AAAAhwMAAAAA&#10;" fillcolor="#7f5f3f" strokeweight=".1pt"/>
                <v:rect id="Rectangle 474" o:spid="_x0000_s1448" style="position:absolute;left:679;top:20351;width:3588;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6zHcIA&#10;AADdAAAADwAAAGRycy9kb3ducmV2LnhtbERPTYvCMBC9C/6HMII3TVVYpRpF3BU8yIJVPI/N2Bab&#10;SW1irf9+syB4m8f7nMWqNaVoqHaFZQWjYQSCOLW64EzB6bgdzEA4j6yxtEwKXuRgtex2Fhhr++QD&#10;NYnPRAhhF6OC3PsqltKlORl0Q1sRB+5qa4M+wDqTusZnCDelHEfRlzRYcGjIsaJNTukteRgFyXba&#10;HM3l97XW9/Jnr7/Po4k/K9Xvtes5CE+t/4jf7p0O88eTKfx/E0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rMdwgAAAN0AAAAPAAAAAAAAAAAAAAAAAJgCAABkcnMvZG93&#10;bnJldi54bWxQSwUGAAAAAAQABAD1AAAAhwMAAAAA&#10;" fillcolor="#7f5f3f" strokeweight=".1pt"/>
                <v:shape id="Freeform 475" o:spid="_x0000_s1449" style="position:absolute;left:673;top:19697;width:3600;height:286;visibility:visible;mso-wrap-style:square;v-text-anchor:top" coordsize="56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RDAccA&#10;AADdAAAADwAAAGRycy9kb3ducmV2LnhtbESPT2sCQQzF7wW/wxChtzrblUrZOkoRBEGkVFvqMexk&#10;/9CdzLIz1dFP3xwEbwnv5b1f5svkOnWiIbSeDTxPMlDEpbct1wa+DuunV1AhIlvsPJOBCwVYLkYP&#10;cyysP/MnnfaxVhLCoUADTYx9oXUoG3IYJr4nFq3yg8Mo61BrO+BZwl2n8yybaYctS0ODPa0aKn/3&#10;f85AqvrrZTZ9+Uk7jJv847g9Vt9bYx7H6f0NVKQU7+bb9cYKfj4VXPlGRt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kQwHHAAAA3QAAAA8AAAAAAAAAAAAAAAAAmAIAAGRy&#10;cy9kb3ducmV2LnhtbFBLBQYAAAAABAAEAPUAAACMAwAAAAA=&#10;" path="m,45r567,l537,,30,,,45xe" fillcolor="#9f3f00" strokeweight=".1pt">
                  <v:path arrowok="t" o:connecttype="custom" o:connectlocs="0,28575;360045,28575;340995,0;19050,0;0,28575" o:connectangles="0,0,0,0,0"/>
                </v:shape>
                <v:rect id="Rectangle 476" o:spid="_x0000_s1450" style="position:absolute;left:742;top:20059;width:3404;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domcMA&#10;AADdAAAADwAAAGRycy9kb3ducmV2LnhtbERPTWvCQBC9F/wPyxS81U2TIknqKlIQBHuJesltzE6T&#10;YHY2ZLe6/vtuodDbPN7nrDbBDOJGk+stK3hdJCCIG6t7bhWcT7uXHITzyBoHy6TgQQ4269nTCktt&#10;71zR7ehbEUPYlaig834spXRNRwbdwo7Ekfuyk0Ef4dRKPeE9hptBpkmylAZ7jg0djvTRUXM9fhsF&#10;WdBV+GzdVe8Pl6qol7XM32ql5s9h+w7CU/D/4j/3Xsf5aVbA7zfx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domcMAAADdAAAADwAAAAAAAAAAAAAAAACYAgAAZHJzL2Rv&#10;d25yZXYueG1sUEsFBgAAAAAEAAQA9QAAAIgDAAAAAA==&#10;" fillcolor="#9f9f9f" strokeweight=".1pt"/>
                <v:shape id="Freeform 477" o:spid="_x0000_s1451" style="position:absolute;left:742;top:20059;width:3455;height:203;visibility:visible;mso-wrap-style:square;v-text-anchor:top" coordsize="54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lasYA&#10;AADdAAAADwAAAGRycy9kb3ducmV2LnhtbESPT0sDMRDF74LfIYzgzWYtRcratIgiFKFC/0A9Dsl0&#10;d2kyWZO03frpnYPgbYb35r3fzBZD8OpMKXeRDTyOKlDENrqOGwO77fvDFFQuyA59ZDJwpQyL+e3N&#10;DGsXL7ym86Y0SkI412igLaWvtc62pYB5FHti0Q4xBSyypka7hBcJD16Pq+pJB+xYGlrs6bUle9yc&#10;goF1ZX926ftt9fE58Tz98rbZ760x93fDyzOoQkP5N/9dL53gjyfCL9/ICH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wlasYAAADdAAAADwAAAAAAAAAAAAAAAACYAgAAZHJz&#10;L2Rvd25yZXYueG1sUEsFBgAAAAAEAAQA9QAAAIsDAAAAAA==&#10;" path="m,32l,,544,e" filled="f" strokecolor="silver" strokeweight=".1pt">
                  <v:path arrowok="t" o:connecttype="custom" o:connectlocs="0,20320;0,0;345440,0" o:connectangles="0,0,0"/>
                </v:shape>
                <v:rect id="Rectangle 478" o:spid="_x0000_s1452" style="position:absolute;left:787;top:20104;width:1753;height: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NwMIA&#10;AADdAAAADwAAAGRycy9kb3ducmV2LnhtbERPTWsCMRC9F/ofwgi91exKEd0aRQqF4kWr9j5sxs3i&#10;ZrJN4pr6602h0Ns83ucsVsl2YiAfWscKynEBgrh2uuVGwfHw/jwDESKyxs4xKfihAKvl48MCK+2u&#10;/EnDPjYih3CoUIGJsa+kDLUhi2HseuLMnZy3GDP0jdQerzncdnJSFFNpseXcYLCnN0P1eX+xCr7S&#10;Js2/h92llrNN6bf6EHbmptTTKK1fQURK8V/85/7Qef7kpYTfb/IJ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2Y3AwgAAAN0AAAAPAAAAAAAAAAAAAAAAAJgCAABkcnMvZG93&#10;bnJldi54bWxQSwUGAAAAAAQABAD1AAAAhwMAAAAA&#10;" fillcolor="#9f9f9f" strokecolor="#5f5f5f" strokeweight=".1pt"/>
                <v:rect id="Rectangle 479" o:spid="_x0000_s1453" style="position:absolute;left:2679;top:20110;width:142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Lnr8QA&#10;AADdAAAADwAAAGRycy9kb3ducmV2LnhtbESPQWsCMRCF74X+hzBCL0WzLlLKahQpbenVVXseknE3&#10;uJksSVxXf31TKPQ2w3vvmzerzeg6MVCI1rOC+awAQay9sdwoOOw/pq8gYkI22HkmBTeKsFk/Pqyw&#10;Mv7KOxrq1IgM4VihgjalvpIy6pYcxpnvibN28sFhymtopAl4zXDXybIoXqRDy/lCiz29taTP9cVl&#10;yvn0+awtfQ/hfjxciner9/NaqafJuF2CSDSmf/Nf+svk+uWihN9v8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i56/EAAAA3QAAAA8AAAAAAAAAAAAAAAAAmAIAAGRycy9k&#10;b3ducmV2LnhtbFBLBQYAAAAABAAEAPUAAACJAwAAAAA=&#10;" fillcolor="black" strokecolor="#5f5f5f" strokeweight=".1pt"/>
                <v:rect id="Rectangle 480" o:spid="_x0000_s1454" style="position:absolute;left:2724;top:20129;width:12;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cYsUA&#10;AADdAAAADwAAAGRycy9kb3ducmV2LnhtbERP22oCMRB9L/gPYQRfpGa9FVmNIhWhVErRFn0dNuNm&#10;cTPZbtJ1269vBKFvczjXWaxaW4qGal84VjAcJCCIM6cLzhV8fmwfZyB8QNZYOiYFP+Rhtew8LDDV&#10;7sp7ag4hFzGEfYoKTAhVKqXPDFn0A1cRR+7saoshwjqXusZrDLelHCXJk7RYcGwwWNGzoexy+LYK&#10;vn7ftpPXo9xMT2b83vjhqb8rWKlet13PQQRqw7/47n7Rcf5oMobb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YtxixQAAAN0AAAAPAAAAAAAAAAAAAAAAAJgCAABkcnMv&#10;ZG93bnJldi54bWxQSwUGAAAAAAQABAD1AAAAigMAAAAA&#10;" fillcolor="gray" strokecolor="#5f5f5f" strokeweight=".1pt"/>
                <v:rect id="Rectangle 481" o:spid="_x0000_s1455" style="position:absolute;left:2806;top:20129;width:13;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tEFsUA&#10;AADdAAAADwAAAGRycy9kb3ducmV2LnhtbERP32vCMBB+H/g/hBvsZWiqq2NUo4yJMBwi06GvR3Nr&#10;is2lNlmt/vVmMNjbfXw/bzrvbCVaanzpWMFwkIAgzp0uuVDwtVv2X0D4gKyxckwKLuRhPuvdTTHT&#10;7syf1G5DIWII+wwVmBDqTEqfG7LoB64mjty3ayyGCJtC6gbPMdxWcpQkz9JiybHBYE1vhvLj9scq&#10;OF3Xy3S1l4vxwTxtWj88PH6UrNTDffc6ARGoC//iP/e7jvNHaQq/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i0QWxQAAAN0AAAAPAAAAAAAAAAAAAAAAAJgCAABkcnMv&#10;ZG93bnJldi54bWxQSwUGAAAAAAQABAD1AAAAigMAAAAA&#10;" fillcolor="gray" strokecolor="#5f5f5f" strokeweight=".1pt"/>
                <v:rect id="Rectangle 482" o:spid="_x0000_s1456" style="position:absolute;left:2882;top:20129;width:13;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hjcUA&#10;AADdAAAADwAAAGRycy9kb3ducmV2LnhtbERP32vCMBB+H/g/hBN8kZnqdEg1ikyEMRHRDX09mrMp&#10;NpeuyWq3v34ZCHu7j+/nzZetLUVDtS8cKxgOEhDEmdMF5wo+3jePUxA+IGssHZOCb/KwXHQe5phq&#10;d+MDNceQixjCPkUFJoQqldJnhiz6gauII3dxtcUQYZ1LXeMthttSjpLkWVosODYYrOjFUHY9flkF&#10;nz+7zfjtJNeTs3naN3547m8LVqrXbVczEIHa8C++u191nD8aT+Dv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GNxQAAAN0AAAAPAAAAAAAAAAAAAAAAAJgCAABkcnMv&#10;ZG93bnJldi54bWxQSwUGAAAAAAQABAD1AAAAigMAAAAA&#10;" fillcolor="gray" strokecolor="#5f5f5f" strokeweight=".1pt"/>
                <v:rect id="Rectangle 483" o:spid="_x0000_s1457" style="position:absolute;left:2965;top:20129;width:13;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sUA&#10;AADdAAAADwAAAGRycy9kb3ducmV2LnhtbERP22oCMRB9L/gPYQRfSs16RVajSEUoLSK1RV+HzbhZ&#10;3Ey2m3Td9utNoeDbHM51FqvWlqKh2heOFQz6CQjizOmCcwWfH9unGQgfkDWWjknBD3lYLTsPC0y1&#10;u/I7NYeQixjCPkUFJoQqldJnhiz6vquII3d2tcUQYZ1LXeM1httSDpNkKi0WHBsMVvRsKLscvq2C&#10;r9/ddvx6lJvJyYz2jR+cHt8KVqrXbddzEIHacBf/u190nD8cT+Hvm3iC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X/6xQAAAN0AAAAPAAAAAAAAAAAAAAAAAJgCAABkcnMv&#10;ZG93bnJldi54bWxQSwUGAAAAAAQABAD1AAAAigMAAAAA&#10;" fillcolor="gray" strokecolor="#5f5f5f" strokeweight=".1pt"/>
                <v:rect id="Rectangle 484" o:spid="_x0000_s1458" style="position:absolute;left:3048;top:20129;width:12;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aYcYA&#10;AADdAAAADwAAAGRycy9kb3ducmV2LnhtbERP22oCMRB9L/gPYQRfima19sLWKKIIUpFSLfV12Ew3&#10;i5vJuonr6tc3hULf5nCuM5m1thQN1b5wrGA4SEAQZ04XnCv43K/6LyB8QNZYOiYFV/Iwm3buJphq&#10;d+EPanYhFzGEfYoKTAhVKqXPDFn0A1cRR+7b1RZDhHUudY2XGG5LOUqSJ2mx4NhgsKKFoey4O1sF&#10;p9t2NX77ksvHg3l4b/zwcL8pWKlet52/ggjUhn/xn3ut4/zR+Bl+v4kn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naYcYAAADdAAAADwAAAAAAAAAAAAAAAACYAgAAZHJz&#10;L2Rvd25yZXYueG1sUEsFBgAAAAAEAAQA9QAAAIsDAAAAAA==&#10;" fillcolor="gray" strokecolor="#5f5f5f" strokeweight=".1pt"/>
                <v:rect id="Rectangle 485" o:spid="_x0000_s1459" style="position:absolute;left:3263;top:20123;width:70;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ZOE8gA&#10;AADdAAAADwAAAGRycy9kb3ducmV2LnhtbESPQUvDQBCF70L/wzKFXqTdtNZSYrdFLAVRRGxLex2y&#10;YzaYnY3ZNY3+eucgeJvhvXnvm9Wm97XqqI1VYAPTSQaKuAi24tLA8bAbL0HFhGyxDkwGvinCZj24&#10;WmFuw4XfqNunUkkIxxwNuJSaXOtYOPIYJ6EhFu09tB6TrG2pbYsXCfe1nmXZQnusWBocNvTgqPjY&#10;f3kDnz8vu/nTSW9vz+7mtYvT8/VzxcaMhv39HahEffo3/10/WsGfzQVXvpER9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xk4TyAAAAN0AAAAPAAAAAAAAAAAAAAAAAJgCAABk&#10;cnMvZG93bnJldi54bWxQSwUGAAAAAAQABAD1AAAAjQMAAAAA&#10;" fillcolor="gray" strokecolor="#5f5f5f" strokeweight=".1pt"/>
                <v:shape id="Freeform 486" o:spid="_x0000_s1460" style="position:absolute;left:3302;top:20142;width:57;height:44;visibility:visible;mso-wrap-style:square;v-text-anchor:top" coordsize="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658QA&#10;AADdAAAADwAAAGRycy9kb3ducmV2LnhtbERPTYvCMBC9C/6HMMJeRNMtorUaRYSFvYioe9jj0Ixt&#10;sZnUJmvr/nojCN7m8T5nue5MJW7UuNKygs9xBII4s7rkXMHP6WuUgHAeWWNlmRTcycF61e8tMdW2&#10;5QPdjj4XIYRdigoK7+tUSpcVZNCNbU0cuLNtDPoAm1zqBtsQbioZR9FUGiw5NBRY07ag7HL8Mwou&#10;9+2m+3fxb90Od8lktr9G0/Kq1Meg2yxAeOr8W/xyf+swP57M4flNO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n+ufEAAAA3QAAAA8AAAAAAAAAAAAAAAAAmAIAAGRycy9k&#10;b3ducmV2LnhtbFBLBQYAAAAABAAEAPUAAACJAwAAAAA=&#10;" path="m,l9,3,,7,,xe" fillcolor="#9f9f9f" strokecolor="#5f5f5f" strokeweight=".1pt">
                  <v:path arrowok="t" o:connecttype="custom" o:connectlocs="0,0;5715,1905;0,4445;0,0" o:connectangles="0,0,0,0"/>
                </v:shape>
                <v:rect id="_x0000_s1461" style="position:absolute;left:3136;top:20129;width:108;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UyMgA&#10;AADdAAAADwAAAGRycy9kb3ducmV2LnhtbESPQUvDQBCF70L/wzKFXqTdtNpSYrdFLAVRRGxLex2y&#10;YzaYnY3ZNY3+eucgeJvhvXnvm9Wm97XqqI1VYAPTSQaKuAi24tLA8bAbL0HFhGyxDkwGvinCZj24&#10;WmFuw4XfqNunUkkIxxwNuJSaXOtYOPIYJ6EhFu09tB6TrG2pbYsXCfe1nmXZQnusWBocNvTgqPjY&#10;f3kDnz8vu9unk97Oz+7mtYvT8/VzxcaMhv39HahEffo3/10/WsGfzYVfvpER9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adTIyAAAAN0AAAAPAAAAAAAAAAAAAAAAAJgCAABk&#10;cnMvZG93bnJldi54bWxQSwUGAAAAAAQABAD1AAAAjQMAAAAA&#10;" fillcolor="gray" strokecolor="#5f5f5f" strokeweight=".1pt"/>
                <v:shape id="Freeform 488" o:spid="_x0000_s1462" style="position:absolute;left:3168;top:20142;width:45;height:44;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i/d8YA&#10;AADdAAAADwAAAGRycy9kb3ducmV2LnhtbERP22rCQBB9L/Qflin4VjcRaiW6ii0UiohFa1Hfhuzk&#10;0mZn0+wa49+7guDbHM51JrPOVKKlxpWWFcT9CARxanXJuYLt98fzCITzyBory6TgTA5m08eHCSba&#10;nnhN7cbnIoSwS1BB4X2dSOnSggy6vq2JA5fZxqAPsMmlbvAUwk0lB1E0lAZLDg0F1vReUPq3ORoF&#10;u8Xy5/d/Jdf7bZztzqvX7O3r0CrVe+rmYxCeOn8X39yfOswfvMRw/SacIK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i/d8YAAADdAAAADwAAAAAAAAAAAAAAAACYAgAAZHJz&#10;L2Rvd25yZXYueG1sUEsFBgAAAAAEAAQA9QAAAIsDAAAAAA==&#10;" path="m7,l,3,7,7,7,xe" fillcolor="#9f9f9f" strokecolor="#5f5f5f" strokeweight=".1pt">
                  <v:path arrowok="t" o:connecttype="custom" o:connectlocs="4445,0;0,1905;4445,4445;4445,0" o:connectangles="0,0,0,0"/>
                </v:shape>
                <v:rect id="Rectangle 489" o:spid="_x0000_s1463" style="position:absolute;left:3581;top:20123;width:76;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fvJMYA&#10;AADdAAAADwAAAGRycy9kb3ducmV2LnhtbERP22rCQBB9L/QflhH6UnRjWkWiq5QWoVikeEFfh+yY&#10;Dc3OptltjH69Wyj0bQ7nOrNFZyvRUuNLxwqGgwQEce50yYWC/W7Zn4DwAVlj5ZgUXMjDYn5/N8NM&#10;uzNvqN2GQsQQ9hkqMCHUmZQ+N2TRD1xNHLmTayyGCJtC6gbPMdxWMk2SsbRYcmwwWNOrofxr+2MV&#10;fF/Xy+fVQb6Njubps/XD4+NHyUo99LqXKYhAXfgX/7nfdZyfjlL4/Sae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fvJMYAAADdAAAADwAAAAAAAAAAAAAAAACYAgAAZHJz&#10;L2Rvd25yZXYueG1sUEsFBgAAAAAEAAQA9QAAAIsDAAAAAA==&#10;" fillcolor="gray" strokecolor="#5f5f5f" strokeweight=".1pt"/>
                <v:shape id="Freeform 490" o:spid="_x0000_s1464" style="position:absolute;left:3625;top:20142;width:51;height:44;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uxQ8QA&#10;AADdAAAADwAAAGRycy9kb3ducmV2LnhtbERPS2sCMRC+F/ofwhR606yKRbdGEV9IKQVtL70Nm3F3&#10;cTNZkqlu/30jCL3Nx/ec2aJzjbpQiLVnA4N+Boq48Lbm0sDX57Y3ARUF2WLjmQz8UoTF/PFhhrn1&#10;Vz7Q5SilSiEcczRQibS51rGoyGHs+5Y4cScfHEqCodQ24DWFu0YPs+xFO6w5NVTY0qqi4nz8cQbk&#10;2+7e3ovVeBI32XS0/ji3QTbGPD91y1dQQp38i+/uvU3zh+MR3L5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LsUPEAAAA3QAAAA8AAAAAAAAAAAAAAAAAmAIAAGRycy9k&#10;b3ducmV2LnhtbFBLBQYAAAAABAAEAPUAAACJAwAAAAA=&#10;" path="m,l8,3,,7,,xe" fillcolor="#9f9f9f" strokecolor="#5f5f5f" strokeweight=".1pt">
                  <v:path arrowok="t" o:connecttype="custom" o:connectlocs="0,0;5080,1905;0,4445;0,0" o:connectangles="0,0,0,0"/>
                </v:shape>
                <v:rect id="Rectangle 491" o:spid="_x0000_s1465" style="position:absolute;left:3460;top:20129;width:108;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LSy8UA&#10;AADdAAAADwAAAGRycy9kb3ducmV2LnhtbERP32vCMBB+H/g/hBN8kZnqdEg1ikyEMRHRDX09mrMp&#10;NpeuyWq3v34ZCHu7j+/nzZetLUVDtS8cKxgOEhDEmdMF5wo+3jePUxA+IGssHZOCb/KwXHQe5phq&#10;d+MDNceQixjCPkUFJoQqldJnhiz6gauII3dxtcUQYZ1LXeMthttSjpLkWVosODYYrOjFUHY9flkF&#10;nz+7zfjtJNeTs3naN3547m8LVqrXbVczEIHa8C++u191nD+ajOHv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tLLxQAAAN0AAAAPAAAAAAAAAAAAAAAAAJgCAABkcnMv&#10;ZG93bnJldi54bWxQSwUGAAAAAAQABAD1AAAAigMAAAAA&#10;" fillcolor="gray" strokecolor="#5f5f5f" strokeweight=".1pt"/>
                <v:shape id="Freeform 492" o:spid="_x0000_s1466" style="position:absolute;left:3486;top:20142;width:50;height:44;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6MrMQA&#10;AADdAAAADwAAAGRycy9kb3ducmV2LnhtbERPTWvCQBC9C/0PyxR6000tKWnqKsXaUooUar14G7LT&#10;JJidDbtTjf/eLQje5vE+Z7YYXKcOFGLr2cD9JANFXHnbcm1g+/M2LkBFQbbYeSYDJ4qwmN+MZlha&#10;f+RvOmykVimEY4kGGpG+1DpWDTmME98TJ+7XB4eSYKi1DXhM4a7T0yx71A5bTg0N9rRsqNpv/pwB&#10;2dn3z3W1zIu4yp4eXr/2fZCVMXe3w8szKKFBruKL+8Om+dM8h/9v0gl6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ujKzEAAAA3QAAAA8AAAAAAAAAAAAAAAAAmAIAAGRycy9k&#10;b3ducmV2LnhtbFBLBQYAAAAABAAEAPUAAACJAwAAAAA=&#10;" path="m8,l,3,8,7,8,xe" fillcolor="#9f9f9f" strokecolor="#5f5f5f" strokeweight=".1pt">
                  <v:path arrowok="t" o:connecttype="custom" o:connectlocs="5080,0;0,1905;5080,4445;5080,0" o:connectangles="0,0,0,0"/>
                </v:shape>
                <v:shape id="Freeform 493" o:spid="_x0000_s1467" style="position:absolute;left:3879;top:20116;width:51;height:13;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PS4cMA&#10;AADdAAAADwAAAGRycy9kb3ducmV2LnhtbERPTWuDQBC9F/Iflgn01qwVlMRmE2JA8JimLSS3wZ2q&#10;1J017lbNv+8WCr3N433Odj+bTow0uNaygudVBIK4srrlWsH7W/G0BuE8ssbOMim4k4P9bvGwxUzb&#10;iV9pPPtahBB2GSpovO8zKV3VkEG3sj1x4D7tYNAHONRSDziFcNPJOIpSabDl0NBgT8eGqq/zt1GQ&#10;5OtruaH4oztc+XJKdDoV+U2px+V8eAHhafb/4j93qcP8OEnh95tw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PS4cMAAADdAAAADwAAAAAAAAAAAAAAAACYAgAAZHJzL2Rv&#10;d25yZXYueG1sUEsFBgAAAAAEAAQA9QAAAIgDAAAAAA==&#10;" path="m,l2,2r4,l8,,,xe" fillcolor="lime" stroked="f">
                  <v:path arrowok="t" o:connecttype="custom" o:connectlocs="0,0;1270,1270;3810,1270;5080,0;0,0" o:connectangles="0,0,0,0,0"/>
                </v:shape>
                <v:shape id="Freeform 494" o:spid="_x0000_s1468" style="position:absolute;left:3860;top:20193;width:51;height:1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93esIA&#10;AADdAAAADwAAAGRycy9kb3ducmV2LnhtbERPS4vCMBC+C/6HMMLe1tRCXa1GUUHw6PoAvQ3N2Bab&#10;SW2ytv77zcKCt/n4njNfdqYST2pcaVnBaBiBIM6sLjlXcDpuPycgnEfWWFkmBS9ysFz0e3NMtW35&#10;m54Hn4sQwi5FBYX3dSqlywoy6Ia2Jg7czTYGfYBNLnWDbQg3lYyjaCwNlhwaCqxpU1B2P/wYBcl6&#10;ct1NKT5Xqytf9oket9v1Q6mPQbeagfDU+bf4373TYX6cfMHfN+EE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b3d6wgAAAN0AAAAPAAAAAAAAAAAAAAAAAJgCAABkcnMvZG93&#10;bnJldi54bWxQSwUGAAAAAAQABAD1AAAAhwMAAAAA&#10;" path="m,2l2,,7,,8,2,,2xe" fillcolor="lime" stroked="f">
                  <v:path arrowok="t" o:connecttype="custom" o:connectlocs="0,1270;1270,0;4445,0;5080,1270;0,1270" o:connectangles="0,0,0,0,0"/>
                </v:shape>
                <v:shape id="Freeform 495" o:spid="_x0000_s1469" style="position:absolute;left:3867;top:20123;width:19;height:38;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VgsgA&#10;AADdAAAADwAAAGRycy9kb3ducmV2LnhtbESPQU/CQBCF7yb+h82YcJMtrRBSWYhCTEz0gECA46Q7&#10;to3d2dpdS/33zoHE20zem/e+WawG16ieulB7NjAZJ6CIC29rLg0c9i/3c1AhIltsPJOBXwqwWt7e&#10;LDC3/sIf1O9iqSSEQ44GqhjbXOtQVOQwjH1LLNqn7xxGWbtS2w4vEu4anSbJTDusWRoqbGldUfG1&#10;+3EG1g+xed9mm9mx/7ZvkzQ7+edzZszobnh6BBVpiP/m6/WrFfx0KrjyjYy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mtWCyAAAAN0AAAAPAAAAAAAAAAAAAAAAAJgCAABk&#10;cnMvZG93bnJldi54bWxQSwUGAAAAAAQABAD1AAAAjQMAAAAA&#10;" path="m2,l3,1,2,5,,6,2,xe" fillcolor="lime" stroked="f">
                  <v:path arrowok="t" o:connecttype="custom" o:connectlocs="1270,0;1905,635;1270,3175;0,3810;1270,0" o:connectangles="0,0,0,0,0"/>
                </v:shape>
                <v:shape id="Freeform 496" o:spid="_x0000_s1470" style="position:absolute;left:3860;top:20161;width:19;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HShccA&#10;AADdAAAADwAAAGRycy9kb3ducmV2LnhtbERPTWvCQBC9C/6HZQpeSt00YGmjq4i0RQVLTduDt2l2&#10;TEKzs2t21fTfu4WCt3m8z5nMOtOIE7W+tqzgfpiAIC6srrlU8PnxcvcIwgdkjY1lUvBLHmbTfm+C&#10;mbZn3tIpD6WIIewzVFCF4DIpfVGRQT+0jjhye9saDBG2pdQtnmO4aWSaJA/SYM2xoUJHi4qKn/xo&#10;FGzy/Xq33Rzce5eOFt+vX7fuefWm1OCmm49BBOrCVfzvXuo4Px09wd838QQ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x0oXHAAAA3QAAAA8AAAAAAAAAAAAAAAAAmAIAAGRy&#10;cy9kb3ducmV2LnhtbFBLBQYAAAAABAAEAPUAAACMAwAAAAA=&#10;" path="m,7l2,5,3,2,1,,,7xe" fillcolor="lime" stroked="f">
                  <v:path arrowok="t" o:connecttype="custom" o:connectlocs="0,4445;1270,3175;1905,1270;635,0;0,4445" o:connectangles="0,0,0,0,0"/>
                </v:shape>
                <v:shape id="Freeform 497" o:spid="_x0000_s1471" style="position:absolute;left:3905;top:20161;width:19;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xpckA&#10;AADdAAAADwAAAGRycy9kb3ducmV2LnhtbESPQUvDQBCF74L/YRnBi9iNAYuk3RYpVVRosbE99DZm&#10;p0lodnbNrm38985B8DbDe/PeN9P54Dp1oj62ng3cjTJQxJW3LdcGth9Ptw+gYkK22HkmAz8UYT67&#10;vJhiYf2ZN3QqU60khGOBBpqUQqF1rBpyGEc+EIt28L3DJGtfa9vjWcJdp/MsG2uHLUtDg4EWDVXH&#10;8tsZWJWHt/1m9RXeh/x+8fm8uwnL17Ux11fD4wRUoiH9m/+uX6zg52Phl29kBD37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CexpckAAADdAAAADwAAAAAAAAAAAAAAAACYAgAA&#10;ZHJzL2Rvd25yZXYueG1sUEsFBgAAAAAEAAQA9QAAAI4DAAAAAA==&#10;" path="m,5l1,7,3,,1,2,,5xe" fillcolor="lime" stroked="f">
                  <v:path arrowok="t" o:connecttype="custom" o:connectlocs="0,3175;635,4445;1905,0;635,1270;0,3175" o:connectangles="0,0,0,0,0"/>
                </v:shape>
                <v:shape id="Freeform 498" o:spid="_x0000_s1472" style="position:absolute;left:3917;top:20123;width:20;height:38;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y2osUA&#10;AADdAAAADwAAAGRycy9kb3ducmV2LnhtbERPS2vCQBC+F/oflin0VjePEiS6SmspCPVQH6jHITsm&#10;wexsml1j/PfdQsHbfHzPmc4H04ieOldbVhCPIhDEhdU1lwp228+XMQjnkTU2lknBjRzMZ48PU8y1&#10;vfKa+o0vRQhhl6OCyvs2l9IVFRl0I9sSB+5kO4M+wK6UusNrCDeNTKIokwZrDg0VtrSoqDhvLkbB&#10;4tU3q+/0I9v3P/orTtKDfT+mSj0/DW8TEJ4Gfxf/u5c6zE+yGP6+CS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LaixQAAAN0AAAAPAAAAAAAAAAAAAAAAAJgCAABkcnMv&#10;ZG93bnJldi54bWxQSwUGAAAAAAQABAD1AAAAigMAAAAA&#10;" path="m1,1l3,,1,6,,5,1,1xe" fillcolor="lime" stroked="f">
                  <v:path arrowok="t" o:connecttype="custom" o:connectlocs="635,635;1905,0;635,3810;0,3175;635,635" o:connectangles="0,0,0,0,0"/>
                </v:shape>
                <v:shape id="Freeform 499" o:spid="_x0000_s1473" style="position:absolute;left:3873;top:20154;width:44;height:13;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ZUCMIA&#10;AADdAAAADwAAAGRycy9kb3ducmV2LnhtbERPzYrCMBC+L/gOYQRva2pwRatRRFT2tIvVBxiasa02&#10;k9JEW99+s7Cwt/n4fme16W0tntT6yrGGyTgBQZw7U3Gh4XI+vM9B+IBssHZMGl7kYbMevK0wNa7j&#10;Ez2zUIgYwj5FDWUITSqlz0uy6MeuIY7c1bUWQ4RtIU2LXQy3tVRJMpMWK44NJTa0Kym/Zw+rYfHd&#10;7ecfRXKbcqa+tv6gHvfzUevRsN8uQQTqw7/4z/1p4nw1U/D7TTx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lQIwgAAAN0AAAAPAAAAAAAAAAAAAAAAAJgCAABkcnMvZG93&#10;bnJldi54bWxQSwUGAAAAAAQABAD1AAAAhwMAAAAA&#10;" path="m,1l1,,7,r,1l6,2,1,2,,1xe" fillcolor="lime" stroked="f">
                  <v:path arrowok="t" o:connecttype="custom" o:connectlocs="0,635;635,0;4445,0;4445,635;3810,1270;635,1270;0,635" o:connectangles="0,0,0,0,0,0,0"/>
                </v:shape>
                <v:shape id="Freeform 500" o:spid="_x0000_s1474" style="position:absolute;left:3956;top:20116;width:44;height:13;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xk8QA&#10;AADdAAAADwAAAGRycy9kb3ducmV2LnhtbERPzWrCQBC+F/oOywi9NRvTVjS6hlCa4qnF6AMM2TGJ&#10;ZmdDdjXp27uFQm/z8f3OJptMJ240uNaygnkUgyCurG65VnA8FM9LEM4ja+wsk4IfcpBtHx82mGo7&#10;8p5upa9FCGGXooLG+z6V0lUNGXSR7YkDd7KDQR/gUEs94BjCTSeTOF5Igy2HhgZ7em+oupRXo2D1&#10;PX4s3+r4/Mpl8pW7IrleDp9KPc2mfA3C0+T/xX/unQ7zk8UL/H4TTp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68ZPEAAAA3QAAAA8AAAAAAAAAAAAAAAAAmAIAAGRycy9k&#10;b3ducmV2LnhtbFBLBQYAAAAABAAEAPUAAACJAwAAAAA=&#10;" path="m,l1,2r5,l7,,,xe" fillcolor="lime" stroked="f">
                  <v:path arrowok="t" o:connecttype="custom" o:connectlocs="0,0;635,1270;3810,1270;4445,0;0,0" o:connectangles="0,0,0,0,0"/>
                </v:shape>
                <v:shape id="Freeform 501" o:spid="_x0000_s1475" style="position:absolute;left:3930;top:20193;width:51;height:1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jsMIA&#10;AADdAAAADwAAAGRycy9kb3ducmV2LnhtbERPS4vCMBC+L/gfwgje1tSyFq1GUUHw6PoAvQ3N2Bab&#10;SW2ytv57s7Cwt/n4njNfdqYST2pcaVnBaBiBIM6sLjlXcDpuPycgnEfWWFkmBS9ysFz0PuaYatvy&#10;Nz0PPhchhF2KCgrv61RKlxVk0A1tTRy4m20M+gCbXOoG2xBuKhlHUSINlhwaCqxpU1B2P/wYBeP1&#10;5LqbUnyuVle+7Mc6abfrh1KDfreagfDU+X/xn3unw/w4+YLfb8IJ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0SOwwgAAAN0AAAAPAAAAAAAAAAAAAAAAAJgCAABkcnMvZG93&#10;bnJldi54bWxQSwUGAAAAAAQABAD1AAAAhwMAAAAA&#10;" path="m,2l2,,7,,8,2,,2xe" fillcolor="lime" stroked="f">
                  <v:path arrowok="t" o:connecttype="custom" o:connectlocs="0,1270;1270,0;4445,0;5080,1270;0,1270" o:connectangles="0,0,0,0,0"/>
                </v:shape>
                <v:shape id="Freeform 502" o:spid="_x0000_s1476" style="position:absolute;left:3937;top:20123;width:19;height:38;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wocUA&#10;AADdAAAADwAAAGRycy9kb3ducmV2LnhtbERPS2vCQBC+C/0PyxR6042JDZK6ig8Kgh5aK9rjkJ0m&#10;odnZmF1j+u+7QqG3+fieM1v0phYdta6yrGA8ikAQ51ZXXCg4frwOpyCcR9ZYWyYFP+RgMX8YzDDT&#10;9sbv1B18IUIIuwwVlN43mZQuL8mgG9mGOHBftjXoA2wLqVu8hXBTyziKUmmw4tBQYkPrkvLvw9Uo&#10;WE98vX9LNumpu+jdOE7OdvWZKPX02C9fQHjq/b/4z73VYX6cPsP9m3C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97ChxQAAAN0AAAAPAAAAAAAAAAAAAAAAAJgCAABkcnMv&#10;ZG93bnJldi54bWxQSwUGAAAAAAQABAD1AAAAigMAAAAA&#10;" path="m2,l3,1,2,5,,6,2,xe" fillcolor="lime" stroked="f">
                  <v:path arrowok="t" o:connecttype="custom" o:connectlocs="1270,0;1905,635;1270,3175;0,3810;1270,0" o:connectangles="0,0,0,0,0"/>
                </v:shape>
                <v:shape id="Freeform 503" o:spid="_x0000_s1477" style="position:absolute;left:3930;top:20161;width:19;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MSsYA&#10;AADdAAAADwAAAGRycy9kb3ducmV2LnhtbERPS0vDQBC+C/6HZQQvYjcNGErsNkhpRYWKjXrwNmYn&#10;D5qdXbPbNv77riD0Nh/fc+bFaHpxoMF3lhVMJwkI4srqjhsFH+/r2xkIH5A19pZJwS95KBaXF3PM&#10;tT3ylg5laEQMYZ+jgjYEl0vpq5YM+ol1xJGr7WAwRDg0Ug94jOGml2mSZNJgx7GhRUfLlqpduTcK&#10;NmX98rXd/Li3Mb1bfj9+3rjV86tS11fjwz2IQGM4i//dTzrOT7MM/r6JJ8jF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KMSsYAAADdAAAADwAAAAAAAAAAAAAAAACYAgAAZHJz&#10;L2Rvd25yZXYueG1sUEsFBgAAAAAEAAQA9QAAAIsDAAAAAA==&#10;" path="m,7l2,5,3,2,1,,,7xe" fillcolor="lime" stroked="f">
                  <v:path arrowok="t" o:connecttype="custom" o:connectlocs="0,4445;1270,3175;1905,1270;635,0;0,4445" o:connectangles="0,0,0,0,0"/>
                </v:shape>
                <v:shape id="Freeform 504" o:spid="_x0000_s1478" style="position:absolute;left:3975;top:20161;width:19;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4p0ccA&#10;AADdAAAADwAAAGRycy9kb3ducmV2LnhtbERPTWvCQBC9F/wPyxS8lLppoFqiq4i0pQpKTduDt2l2&#10;TEKzs2t21fTfu0Kht3m8z5nMOtOIE7W+tqzgYZCAIC6srrlU8Pnxcv8EwgdkjY1lUvBLHmbT3s0E&#10;M23PvKVTHkoRQ9hnqKAKwWVS+qIig35gHXHk9rY1GCJsS6lbPMdw08g0SYbSYM2xoUJHi4qKn/xo&#10;FKzz/Wq3XR/ce5c+Lr5fv+7c83KjVP+2m49BBOrCv/jP/abj/HQ4gus38QQ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OKdHHAAAA3QAAAA8AAAAAAAAAAAAAAAAAmAIAAGRy&#10;cy9kb3ducmV2LnhtbFBLBQYAAAAABAAEAPUAAACMAwAAAAA=&#10;" path="m,5l1,7,3,,1,2,,5xe" fillcolor="lime" stroked="f">
                  <v:path arrowok="t" o:connecttype="custom" o:connectlocs="0,3175;635,4445;1905,0;635,1270;0,3175" o:connectangles="0,0,0,0,0"/>
                </v:shape>
                <v:shape id="Freeform 505" o:spid="_x0000_s1479" style="position:absolute;left:3987;top:20123;width:19;height:38;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fP8cA&#10;AADdAAAADwAAAGRycy9kb3ducmV2LnhtbESPQUvDQBCF74L/YRnBm900kSBpt0UrgmAPtUrb45Cd&#10;JqHZ2Zhd0/Tfdw6Ctxnem/e+mS9H16qB+tB4NjCdJKCIS28brgx8f709PIEKEdli65kMXCjAcnF7&#10;M8fC+jN/0rCNlZIQDgUaqGPsCq1DWZPDMPEdsWhH3zuMsvaVtj2eJdy1Ok2SXDtsWBpq7GhVU3na&#10;/joDq8fYrjfZa74bfuzHNM32/uWQGXN/Nz7PQEUa47/57/rdCn6aC658IyPo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2Hz/HAAAA3QAAAA8AAAAAAAAAAAAAAAAAmAIAAGRy&#10;cy9kb3ducmV2LnhtbFBLBQYAAAAABAAEAPUAAACMAwAAAAA=&#10;" path="m1,1l3,,1,6,,5,1,1xe" fillcolor="lime" stroked="f">
                  <v:path arrowok="t" o:connecttype="custom" o:connectlocs="635,635;1905,0;635,3810;0,3175;635,635" o:connectangles="0,0,0,0,0"/>
                </v:shape>
                <v:shape id="Freeform 506" o:spid="_x0000_s1480" style="position:absolute;left:3943;top:20154;width:51;height:13;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MLsMA&#10;AADdAAAADwAAAGRycy9kb3ducmV2LnhtbERPTWuDQBC9F/oflink1qwRlGizCbEg5NjYFJrb4E5V&#10;4s5adxPtv88WCr3N433OZjebXtxodJ1lBatlBIK4trrjRsHpvXxeg3AeWWNvmRT8kIPd9vFhg7m2&#10;Ex/pVvlGhBB2OSpovR9yKV3dkkG3tANx4L7saNAHODZSjziFcNPLOIpSabDj0NDiQK8t1ZfqahQk&#10;xfp8yCj+6Pdn/nxLdDqVxbdSi6d5/wLC0+z/xX/ugw7z4zSD3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CMLsMAAADdAAAADwAAAAAAAAAAAAAAAACYAgAAZHJzL2Rv&#10;d25yZXYueG1sUEsFBgAAAAAEAAQA9QAAAIgDAAAAAA==&#10;" path="m,1l1,,7,,8,1,6,2,1,2,,1xe" fillcolor="lime" stroked="f">
                  <v:path arrowok="t" o:connecttype="custom" o:connectlocs="0,635;635,0;4445,0;5080,635;3810,1270;635,1270;0,635" o:connectangles="0,0,0,0,0,0,0"/>
                </v:shape>
                <v:shape id="Freeform 507" o:spid="_x0000_s1481" style="position:absolute;left:4025;top:20116;width:45;height:13;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H5OcYA&#10;AADdAAAADwAAAGRycy9kb3ducmV2LnhtbESPwW7CQAxE70j8w8qVeiObRoXSlAUhVFBPIEI/wMq6&#10;SUrWG2UXkv59fajUm60ZzzyvNqNr1Z360Hg28JSkoIhLbxuuDHxe9rMlqBCRLbaeycAPBdisp5MV&#10;5tYPfKZ7ESslIRxyNFDH2OVah7ImhyHxHbFoX753GGXtK217HCTctTpL04V22LA01NjRrqbyWtyc&#10;gdfT8L6cV+n3MxfZcRv22e16ORjz+DBu30BFGuO/+e/6wwp+9iL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H5OcYAAADdAAAADwAAAAAAAAAAAAAAAACYAgAAZHJz&#10;L2Rvd25yZXYueG1sUEsFBgAAAAAEAAQA9QAAAIsDAAAAAA==&#10;" path="m,l1,2r5,l7,,,xe" fillcolor="lime" stroked="f">
                  <v:path arrowok="t" o:connecttype="custom" o:connectlocs="0,0;635,1270;3810,1270;4445,0;0,0" o:connectangles="0,0,0,0,0"/>
                </v:shape>
                <v:shape id="Freeform 508" o:spid="_x0000_s1482" style="position:absolute;left:4000;top:20193;width:51;height:1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W9cIA&#10;AADdAAAADwAAAGRycy9kb3ducmV2LnhtbERPS4vCMBC+C/6HMIK3NbWgq9UoKggeXR+gt6EZ22Iz&#10;qU209d9vFha8zcf3nPmyNaV4Ue0KywqGgwgEcWp1wZmC03H7NQHhPLLG0jIpeJOD5aLbmWOibcM/&#10;9Dr4TIQQdgkqyL2vEildmpNBN7AVceButjboA6wzqWtsQrgpZRxFY2mw4NCQY0WbnNL74WkUjNaT&#10;625K8blcXfmyH+lxs10/lOr32tUMhKfWf8T/7p0O8+PvIfx9E06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fxb1wgAAAN0AAAAPAAAAAAAAAAAAAAAAAJgCAABkcnMvZG93&#10;bnJldi54bWxQSwUGAAAAAAQABAD1AAAAhwMAAAAA&#10;" path="m,2l2,,7,,8,2,,2xe" fillcolor="lime" stroked="f">
                  <v:path arrowok="t" o:connecttype="custom" o:connectlocs="0,1270;1270,0;4445,0;5080,1270;0,1270" o:connectangles="0,0,0,0,0"/>
                </v:shape>
                <v:shape id="Freeform 509" o:spid="_x0000_s1483" style="position:absolute;left:4013;top:20123;width:12;height:38;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IZ6MIA&#10;AADdAAAADwAAAGRycy9kb3ducmV2LnhtbERPW2vCMBR+F/Yfwhn4ZpMV0dIZRQYD2UDwAns9NGdt&#10;WXNSkljrvzcDwbfz8V3PajPaTgzkQ+tYw1umQBBXzrRcazifPmcFiBCRDXaOScONAmzWL5MVlsZd&#10;+UDDMdYihXAoUUMTY19KGaqGLIbM9cSJ+3XeYkzQ19J4vKZw28lcqYW02HJqaLCnj4aqv+PFalhe&#10;MB+86X7cXH1ti8M+7L4paD19HbfvICKN8Sl+uHcmzc+XOfx/k06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EhnowgAAAN0AAAAPAAAAAAAAAAAAAAAAAJgCAABkcnMvZG93&#10;bnJldi54bWxQSwUGAAAAAAQABAD1AAAAhwMAAAAA&#10;" path="m1,l2,1,1,5,,6,1,xe" fillcolor="lime" stroked="f">
                  <v:path arrowok="t" o:connecttype="custom" o:connectlocs="635,0;1270,635;635,3175;0,3810;635,0" o:connectangles="0,0,0,0,0"/>
                </v:shape>
                <v:shape id="Freeform 510" o:spid="_x0000_s1484" style="position:absolute;left:4000;top:20161;width:19;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5D8cA&#10;AADdAAAADwAAAGRycy9kb3ducmV2LnhtbERPTU/CQBC9m/gfNkPCxcjWGtEUFmIIGCWBQNUDt6E7&#10;tI3d2aW7Qv33rImJt3l5nzOedqYRJ2p9bVnB3SABQVxYXXOp4ON9cfsEwgdkjY1lUvBDHqaT66sx&#10;ZtqeeUunPJQihrDPUEEVgsuk9EVFBv3AOuLIHWxrMETYllK3eI7hppFpkgylwZpjQ4WOZhUVX/m3&#10;UbDKD8vddnV0my59mO1fPm/c/G2tVL/XPY9ABOrCv/jP/arj/PTxHn6/iSf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suQ/HAAAA3QAAAA8AAAAAAAAAAAAAAAAAmAIAAGRy&#10;cy9kb3ducmV2LnhtbFBLBQYAAAAABAAEAPUAAACMAwAAAAA=&#10;" path="m,7l2,5,3,2,2,,,7xe" fillcolor="lime" stroked="f">
                  <v:path arrowok="t" o:connecttype="custom" o:connectlocs="0,4445;1270,3175;1905,1270;1270,0;0,4445" o:connectangles="0,0,0,0,0"/>
                </v:shape>
                <v:shape id="Freeform 511" o:spid="_x0000_s1485" style="position:absolute;left:4044;top:20161;width:20;height:44;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Uhe8cA&#10;AADdAAAADwAAAGRycy9kb3ducmV2LnhtbERPTU/CQBC9m/gfNkPCxcjWRtEUFmIIGCWBQNUDt6E7&#10;tI3d2aW7Qv33rImJt3l5nzOedqYRJ2p9bVnB3SABQVxYXXOp4ON9cfsEwgdkjY1lUvBDHqaT66sx&#10;ZtqeeUunPJQihrDPUEEVgsuk9EVFBv3AOuLIHWxrMETYllK3eI7hppFpkgylwZpjQ4WOZhUVX/m3&#10;UbDKD8vddnV0my59mO1fPm/c/G2tVL/XPY9ABOrCv/jP/arj/PTxHn6/iSf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FIXvHAAAA3QAAAA8AAAAAAAAAAAAAAAAAmAIAAGRy&#10;cy9kb3ducmV2LnhtbFBLBQYAAAAABAAEAPUAAACMAwAAAAA=&#10;" path="m,5l2,7,3,,1,2,,5xe" fillcolor="lime" stroked="f">
                  <v:path arrowok="t" o:connecttype="custom" o:connectlocs="0,3175;1270,4445;1905,0;635,1270;0,3175" o:connectangles="0,0,0,0,0"/>
                </v:shape>
                <v:shape id="Freeform 512" o:spid="_x0000_s1486" style="position:absolute;left:4057;top:20123;width:19;height:38;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4mfMUA&#10;AADdAAAADwAAAGRycy9kb3ducmV2LnhtbERPTWvCQBC9C/0Pywi96cZEbYmu0ioFQQ/VltbjkB2T&#10;0Oxsml1j/PddoeBtHu9z5svOVKKlxpWWFYyGEQjizOqScwWfH2+DZxDOI2usLJOCKzlYLh56c0y1&#10;vfCe2oPPRQhhl6KCwvs6ldJlBRl0Q1sTB+5kG4M+wCaXusFLCDeVjKNoKg2WHBoKrGlVUPZzOBsF&#10;q7Gvdu/JevrV/urtKE6+7esxUeqx373MQHjq/F38797oMD9+msDt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iZ8xQAAAN0AAAAPAAAAAAAAAAAAAAAAAJgCAABkcnMv&#10;ZG93bnJldi54bWxQSwUGAAAAAAQABAD1AAAAigMAAAAA&#10;" path="m1,1l3,,1,6,,5,1,1xe" fillcolor="lime" stroked="f">
                  <v:path arrowok="t" o:connecttype="custom" o:connectlocs="635,635;1905,0;635,3810;0,3175;635,635" o:connectangles="0,0,0,0,0"/>
                </v:shape>
                <v:shape id="Freeform 513" o:spid="_x0000_s1487" style="position:absolute;left:4013;top:20154;width:51;height:13;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OgcQA&#10;AADdAAAADwAAAGRycy9kb3ducmV2LnhtbERPTWvCQBC9F/oflil4000DRpu6SlIQcqzaQr0N2WkS&#10;mp1Ns2uS/ntXEHqbx/uczW4yrRiod41lBc+LCARxaXXDlYKP036+BuE8ssbWMin4Iwe77ePDBlNt&#10;Rz7QcPSVCCHsUlRQe9+lUrqyJoNuYTviwH3b3qAPsK+k7nEM4aaVcRQl0mDDoaHGjt5qKn+OF6Ng&#10;ma/PxQvFn2125q/3pU7Gff6r1Oxpyl5BeJr8v/juLnSYH68SuH0TTpD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WjoHEAAAA3QAAAA8AAAAAAAAAAAAAAAAAmAIAAGRycy9k&#10;b3ducmV2LnhtbFBLBQYAAAAABAAEAPUAAACJAwAAAAA=&#10;" path="m,1l1,,7,,8,1,7,2,1,2,,1xe" fillcolor="lime" stroked="f">
                  <v:path arrowok="t" o:connecttype="custom" o:connectlocs="0,635;635,0;4445,0;5080,635;4445,1270;635,1270;0,635" o:connectangles="0,0,0,0,0,0,0"/>
                </v:shape>
                <v:rect id="Rectangle 514" o:spid="_x0000_s1488" style="position:absolute;left:755;top:20447;width:3436;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hidcQA&#10;AADdAAAADwAAAGRycy9kb3ducmV2LnhtbERP32vCMBB+F/wfwg1801RBXatRRLYhCMJ0Yz4ezZl2&#10;NpfSZLX+94sw2Nt9fD9vue5sJVpqfOlYwXiUgCDOnS7ZKPg4vQ6fQfiArLFyTAru5GG96veWmGl3&#10;43dqj8GIGMI+QwVFCHUmpc8LsuhHriaO3MU1FkOEjZG6wVsMt5WcJMlMWiw5NhRY07ag/Hr8sQrS&#10;k9kHc56m7cvbYff91X5e0sNYqcFTt1mACNSFf/Gfe6fj/Ml8Do9v4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YYnXEAAAA3QAAAA8AAAAAAAAAAAAAAAAAmAIAAGRycy9k&#10;b3ducmV2LnhtbFBLBQYAAAAABAAEAPUAAACJAwAAAAA=&#10;" fillcolor="#3f3f3f" strokeweight=".1pt"/>
                <v:shape id="Freeform 515" o:spid="_x0000_s1489" style="position:absolute;left:895;top:20593;width:3156;height:2374;visibility:visible;mso-wrap-style:square;v-text-anchor:top" coordsize="497,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PCsYA&#10;AADdAAAADwAAAGRycy9kb3ducmV2LnhtbESPQU/DMAyF70j8h8hIu7F0FRqoLJsQEoJ1JwY/wDRe&#10;W5E4pQltt18/HybtZus9v/d5tZm8UwP1sQ1sYDHPQBFXwbZcG/j+ert/AhUTskUXmAwcKcJmfXuz&#10;wsKGkT9p2KdaSQjHAg00KXWF1rFqyGOch45YtEPoPSZZ+1rbHkcJ907nWbbUHluWhgY7em2o+t3/&#10;ewPu71QeduX4MLxvMeTbn4V1pTNmdje9PINKNKWr+XL9YQU/fxRc+UZG0O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ePCsYAAADdAAAADwAAAAAAAAAAAAAAAACYAgAAZHJz&#10;L2Rvd25yZXYueG1sUEsFBgAAAAAEAAQA9QAAAIsDAAAAAA==&#10;" path="m,l496,r1,374l,374,,xe" fillcolor="black" strokeweight=".1pt">
                  <v:path arrowok="t" o:connecttype="custom" o:connectlocs="0,0;314960,0;315595,237490;0,237490;0,0" o:connectangles="0,0,0,0,0"/>
                </v:shape>
                <v:shape id="Freeform 516" o:spid="_x0000_s1490" style="position:absolute;left:749;top:20440;width:146;height:2674;visibility:visible;mso-wrap-style:square;v-text-anchor:top" coordsize="23,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JWoMAA&#10;AADdAAAADwAAAGRycy9kb3ducmV2LnhtbERPTYvCMBC9L/gfwgje1lQPulajiCB68WBWRG9DM7bF&#10;ZlKaqPXfG0HwNo/3ObNFaytxp8aXjhUM+gkI4syZknMFh//17x8IH5ANVo5JwZM8LOadnxmmxj14&#10;T3cdchFD2KeooAihTqX0WUEWfd/VxJG7uMZiiLDJpWnwEcNtJYdJMpIWS44NBda0Kii76ptVoHGn&#10;B2Zf2cnueD5pt+H188hK9brtcgoiUBu+4o97a+L84XgC72/iCX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JWoMAAAADdAAAADwAAAAAAAAAAAAAAAACYAgAAZHJzL2Rvd25y&#10;ZXYueG1sUEsFBgAAAAAEAAQA9QAAAIUDAAAAAA==&#10;" path="m,l23,24r,374l,421,,xe" fillcolor="#5f5f5f" strokeweight=".1pt">
                  <v:path arrowok="t" o:connecttype="custom" o:connectlocs="0,0;14605,15240;14605,252730;0,267335;0,0" o:connectangles="0,0,0,0,0"/>
                </v:shape>
                <v:shape id="Freeform 517" o:spid="_x0000_s1491" style="position:absolute;left:4051;top:20440;width:146;height:2674;visibility:visible;mso-wrap-style:square;v-text-anchor:top" coordsize="23,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2PGsQA&#10;AADdAAAADwAAAGRycy9kb3ducmV2LnhtbESPQYvCMBCF74L/IczC3tZUD4vbNYosiF48GEX0NjSz&#10;bbGZlCZq/ffOQfA2w3vz3jezRe8bdaMu1oENjEcZKOIiuJpLA4f96msKKiZkh01gMvCgCIv5cDDD&#10;3IU77+hmU6kkhGOOBqqU2lzrWFTkMY5CSyzaf+g8Jlm7UrsO7xLuGz3Jsm/tsWZpqLClv4qKi716&#10;Axa3dux2jf/ZHs8nG9a8ehzZmM+PfvkLKlGf3ubX9cYJ/mQq/PKNjK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jxrEAAAA3QAAAA8AAAAAAAAAAAAAAAAAmAIAAGRycy9k&#10;b3ducmV2LnhtbFBLBQYAAAAABAAEAPUAAACJAwAAAAA=&#10;" path="m23,l,24,,398r23,23l23,xe" fillcolor="#5f5f5f" strokeweight=".1pt">
                  <v:path arrowok="t" o:connecttype="custom" o:connectlocs="14605,0;0,15240;0,252730;14605,267335;14605,0" o:connectangles="0,0,0,0,0"/>
                </v:shape>
                <v:shape id="Freeform 518" o:spid="_x0000_s1492" style="position:absolute;left:749;top:22967;width:3448;height:147;visibility:visible;mso-wrap-style:square;v-text-anchor:top" coordsize="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4bVsIA&#10;AADdAAAADwAAAGRycy9kb3ducmV2LnhtbERPTWsCMRC9F/ofwgjealYFu6xGkUqhlx5qW/A4bMbs&#10;6mYSkri7/vumUOhtHu9zNrvRdqKnEFvHCuazAgRx7XTLRsHX5+tTCSImZI2dY1Jwpwi77ePDBivt&#10;Bv6g/piMyCEcK1TQpOQrKWPdkMU4c544c2cXLKYMg5E64JDDbScXRbGSFlvODQ16emmovh5vVsEh&#10;lPLqzf2y/O5XeIrm3Q/PSanpZNyvQSQa07/4z/2m8/xFOYffb/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htWwgAAAN0AAAAPAAAAAAAAAAAAAAAAAJgCAABkcnMvZG93&#10;bnJldi54bWxQSwUGAAAAAAQABAD1AAAAhwMAAAAA&#10;" path="m,23l23,,520,r23,23l,23xe" fillcolor="gray" strokeweight=".1pt">
                  <v:path arrowok="t" o:connecttype="custom" o:connectlocs="0,14605;14605,0;330200,0;344805,14605;0,14605" o:connectangles="0,0,0,0,0"/>
                </v:shape>
                <v:shape id="Freeform 519" o:spid="_x0000_s1493" style="position:absolute;left:749;top:20440;width:3448;height:2674;visibility:visible;mso-wrap-style:square;v-text-anchor:top" coordsize="543,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bOcQA&#10;AADdAAAADwAAAGRycy9kb3ducmV2LnhtbERPS2vCQBC+F/wPywheitk0FAnRVYIgzaEUqoVex+yY&#10;BLOzIbt5+O+7hUJv8/E9Z3eYTStG6l1jWcFLFIMgLq1uuFLwdTmtUxDOI2tsLZOCBzk47BdPO8y0&#10;nfiTxrOvRAhhl6GC2vsuk9KVNRl0ke2IA3ezvUEfYF9J3eMUwk0rkzjeSIMNh4YaOzrWVN7Pg1GQ&#10;X743w7V7a17bu35PiuJDPo+DUqvlnG9BeJr9v/jPXegwP0kT+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aGznEAAAA3QAAAA8AAAAAAAAAAAAAAAAAmAIAAGRycy9k&#10;b3ducmV2LnhtbFBLBQYAAAAABAAEAPUAAACJAwAAAAA=&#10;" path="m543,l,,,421e" filled="f" strokecolor="gray" strokeweight=".1pt">
                  <v:path arrowok="t" o:connecttype="custom" o:connectlocs="344805,0;0,0;0,267335" o:connectangles="0,0,0"/>
                </v:shape>
                <v:group id="Group 577" o:spid="_x0000_s1494" style="position:absolute;left:552;top:8661;width:3810;height:3746" coordorigin="87,1364" coordsize="600,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shape id="Freeform 520" o:spid="_x0000_s1495" style="position:absolute;left:149;top:1580;width:538;height:374;visibility:visible;mso-wrap-style:square;v-text-anchor:top" coordsize="2854,1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Bj0cQA&#10;AADdAAAADwAAAGRycy9kb3ducmV2LnhtbERPTWvCQBC9F/wPywje6iYiNqSuQQShhx6MFbG3YXea&#10;hGZnQ3Y1sb++KxR6m8f7nHUx2lbcqPeNYwXpPAFBrJ1puFJw+tg/ZyB8QDbYOiYFd/JQbCZPa8yN&#10;G7ik2zFUIoawz1FBHUKXS+l1TRb93HXEkftyvcUQYV9J0+MQw20rF0mykhYbjg01drSrSX8fr1bB&#10;iy0Pl2zY+XeT6vJ8HfznT6OVmk3H7SuIQGP4F/+530ycv8iW8Pgmn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Y9HEAAAA3QAAAA8AAAAAAAAAAAAAAAAAmAIAAGRycy9k&#10;b3ducmV2LnhtbFBLBQYAAAAABAAEAPUAAACJAwAAAAA=&#10;" path="m2765,v49,,89,39,89,89c2854,89,2854,89,2854,89r,1777c2854,1915,2814,1955,2765,1955r-2676,c40,1955,,1915,,1866l,89c,39,40,,89,l2765,xe" fillcolor="#e9e9e9" strokeweight="0">
                    <v:path arrowok="t" o:connecttype="custom" o:connectlocs="521,0;538,17;538,17;538,357;521,374;17,374;0,357;0,17;17,0;521,0" o:connectangles="0,0,0,0,0,0,0,0,0,0"/>
                  </v:shape>
                  <v:shape id="Freeform 521" o:spid="_x0000_s1496" style="position:absolute;left:135;top:1577;width:538;height:367;visibility:visible;mso-wrap-style:square;v-text-anchor:top" coordsize="2853,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AN3sMA&#10;AADdAAAADwAAAGRycy9kb3ducmV2LnhtbERPS4vCMBC+L/gfwgje1rRCd6UaRQQflz2sSvE4JGNb&#10;bSaliVr//WZhYW/z8T1nvuxtIx7U+dqxgnScgCDWztRcKjgdN+9TED4gG2wck4IXeVguBm9zzI17&#10;8jc9DqEUMYR9jgqqENpcSq8rsujHriWO3MV1FkOEXSlNh88Ybhs5SZIPabHm2FBhS+uK9O1wtwr2&#10;afH6zHbXIi20/zpvslZvfabUaNivZiAC9eFf/Ofemzh/Ms3g95t4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AN3sMAAADdAAAADwAAAAAAAAAAAAAAAACYAgAAZHJzL2Rv&#10;d25yZXYueG1sUEsFBgAAAAAEAAQA9QAAAIgDAAAAAA==&#10;" path="m2764,v49,,89,39,89,89c2853,89,2853,89,2853,89r,1741c2853,1879,2813,1919,2764,1919r-2675,c40,1919,,1879,,1830l,89c,39,40,,89,l2764,xe" fillcolor="#ccc" strokeweight="0">
                    <v:path arrowok="t" o:connecttype="custom" o:connectlocs="521,0;538,17;538,17;538,350;521,367;17,367;0,350;0,17;17,0;521,0" o:connectangles="0,0,0,0,0,0,0,0,0,0"/>
                  </v:shape>
                  <v:shape id="Freeform 522" o:spid="_x0000_s1497" style="position:absolute;left:116;top:1576;width:543;height:361;visibility:visible;mso-wrap-style:square;v-text-anchor:top" coordsize="2882,1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51ccYA&#10;AADdAAAADwAAAGRycy9kb3ducmV2LnhtbERPTWvCQBC9F/oflil4q5sGKhJdxaYtCvZSFcHbmJ0m&#10;qdnZsLtq9Nd3hYK3ebzPGU8704gTOV9bVvDST0AQF1bXXCrYrD+fhyB8QNbYWCYFF/IwnTw+jDHT&#10;9szfdFqFUsQQ9hkqqEJoMyl9UZFB37ctceR+rDMYInSl1A7PMdw0Mk2SgTRYc2yosKW8ouKwOhoF&#10;+WX2u12Wb9fD6z538/dF+rH72irVe+pmIxCBunAX/7sXOs5PhwO4fRNP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51ccYAAADdAAAADwAAAAAAAAAAAAAAAACYAgAAZHJz&#10;L2Rvd25yZXYueG1sUEsFBgAAAAAEAAQA9QAAAIsDAAAAAA==&#10;" path="m2793,v49,,89,40,89,89c2882,89,2882,89,2882,89r,1708c2882,1846,2842,1886,2793,1886r-2704,c40,1886,,1846,,1797l,89c,40,40,,89,l2793,xe" fillcolor="#b3b3b3" strokeweight="0">
                    <v:path arrowok="t" o:connecttype="custom" o:connectlocs="526,0;543,17;543,17;543,344;526,361;17,361;0,344;0,17;17,0;526,0" o:connectangles="0,0,0,0,0,0,0,0,0,0"/>
                  </v:shape>
                  <v:shape id="Freeform 523" o:spid="_x0000_s1498" style="position:absolute;left:104;top:1577;width:539;height:352;visibility:visible;mso-wrap-style:square;v-text-anchor:top" coordsize="2861,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piMQA&#10;AADdAAAADwAAAGRycy9kb3ducmV2LnhtbERPS2sCMRC+C/6HMIVeimZr8cHWKCLU1ovg46C3YTPd&#10;LN1MliR113/fCAVv8/E9Z77sbC2u5EPlWMHrMANBXDhdcangdPwYzECEiKyxdkwKbhRguej35phr&#10;1/KerodYihTCIUcFJsYmlzIUhiyGoWuIE/ftvMWYoC+l9timcFvLUZZNpMWKU4PBhtaGip/Dr1Ww&#10;2eC6fSm9od1efh7Pt8vbdjtW6vmpW72DiNTFh/jf/aXT/NFsCvdv0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6YjEAAAA3QAAAA8AAAAAAAAAAAAAAAAAmAIAAGRycy9k&#10;b3ducmV2LnhtbFBLBQYAAAAABAAEAPUAAACJAwAAAAA=&#10;" path="m2772,v49,,89,40,89,89c2861,89,2861,89,2861,89r,1662c2861,1800,2821,1840,2772,1840r-2683,c40,1840,,1800,,1751l,89c,40,40,,89,l2772,xe" fillcolor="#a3a3a3" strokeweight="0">
                    <v:path arrowok="t" o:connecttype="custom" o:connectlocs="522,0;539,17;539,17;539,335;522,352;17,352;0,335;0,17;17,0;522,0" o:connectangles="0,0,0,0,0,0,0,0,0,0"/>
                  </v:shape>
                  <v:shape id="Freeform 524" o:spid="_x0000_s1499" style="position:absolute;left:98;top:1574;width:531;height:347;visibility:visible;mso-wrap-style:square;v-text-anchor:top" coordsize="2816,1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EbOMQA&#10;AADdAAAADwAAAGRycy9kb3ducmV2LnhtbESPTUsDMRCG74L/IYzgzWbbg5S1aSktirfiasHjuBk3&#10;YZPJsonttr/eOQjeZpj345nVZopBnWjMPrGB+awCRdwm67kz8PH+/LAElQuyxZCYDFwow2Z9e7PC&#10;2qYzv9GpKZ2SEM41GnClDLXWuXUUMc/SQCy37zRGLLKOnbYjniU8Br2oqkcd0bM0OBxo56jtm58o&#10;JY3vD4fPcPwKdjpe+33r/Es25v5u2j6BKjSVf/Gf+9UK/mIpuPKN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hGzjEAAAA3QAAAA8AAAAAAAAAAAAAAAAAmAIAAGRycy9k&#10;b3ducmV2LnhtbFBLBQYAAAAABAAEAPUAAACJAwAAAAA=&#10;" path="m2727,v49,,89,40,89,89c2816,89,2816,89,2816,89r,1635c2816,1773,2776,1813,2727,1813r-2639,c39,1813,,1773,,1724l,89c,40,39,,88,l2727,xe" fillcolor="gray" strokeweight="0">
                    <v:path arrowok="t" o:connecttype="custom" o:connectlocs="514,0;531,17;531,17;531,330;514,347;17,347;0,330;0,17;17,0;514,0" o:connectangles="0,0,0,0,0,0,0,0,0,0"/>
                  </v:shape>
                  <v:rect id="Rectangle 525" o:spid="_x0000_s1500" style="position:absolute;left:221;top:1422;width:34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DbcQA&#10;AADdAAAADwAAAGRycy9kb3ducmV2LnhtbERPTWvCQBC9C/0PyxR6M7u1NcToKiIIhdaDWuh1yI5J&#10;MDubZtck/ffdQsHbPN7nrDajbURPna8da3hOFAjiwpmaSw2f5/00A+EDssHGMWn4IQ+b9cNkhblx&#10;Ax+pP4VSxBD2OWqoQmhzKX1RkUWfuJY4chfXWQwRdqU0HQ4x3DZyplQqLdYcGypsaVdRcT3drAZM&#10;X8334fLycX6/pbgoR7Wffymtnx7H7RJEoDHcxf/uNxPnz7IF/H0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1w23EAAAA3QAAAA8AAAAAAAAAAAAAAAAAmAIAAGRycy9k&#10;b3ducmV2LnhtbFBLBQYAAAAABAAEAPUAAACJAwAAAAA=&#10;" stroked="f"/>
                  <v:rect id="Rectangle 526" o:spid="_x0000_s1501" style="position:absolute;left:224;top:1425;width:339;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9NiMYA&#10;AADdAAAADwAAAGRycy9kb3ducmV2LnhtbESPQWvCQBCF70L/wzKFXsRsqlg0dZUiCIKHoi2lvY3Z&#10;MRuanQ3ZrcZ/3zkI3mZ4b977ZrHqfaPO1MU6sIHnLAdFXAZbc2Xg82MzmoGKCdliE5gMXCnCavkw&#10;WGBhw4X3dD6kSkkIxwINuJTaQutYOvIYs9ASi3YKnccka1dp2+FFwn2jx3n+oj3WLA0OW1o7Kn8P&#10;f95AmPS70xcmeufh8dvb/U907dSYp8f+7RVUoj7dzbfrrRX88Vz4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9NiMYAAADdAAAADwAAAAAAAAAAAAAAAACYAgAAZHJz&#10;L2Rvd25yZXYueG1sUEsFBgAAAAAEAAQA9QAAAIsDAAAAAA==&#10;" filled="f" strokeweight=".3pt">
                    <v:stroke endcap="round"/>
                  </v:rect>
                  <v:rect id="Rectangle 527" o:spid="_x0000_s1502" style="position:absolute;left:87;top:1553;width:528;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B8UA&#10;AADdAAAADwAAAGRycy9kb3ducmV2LnhtbERPS0sDMRC+F/wPYQRvbXZbEN02LVqQetHSB22Pw2a6&#10;WdxMliTurv56Iwje5uN7zmI12EZ05EPtWEE+yUAQl07XXCk4Hl7GDyBCRNbYOCYFXxRgtbwZLbDQ&#10;rucddftYiRTCoUAFJsa2kDKUhiyGiWuJE3d13mJM0FdSe+xTuG3kNMvupcWaU4PBltaGyo/9p1Xw&#10;/L69nDf5esv9zHfm7dKcqu9cqbvb4WkOItIQ/8V/7led5k8fc/j9Jp0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NnoHxQAAAN0AAAAPAAAAAAAAAAAAAAAAAJgCAABkcnMv&#10;ZG93bnJldi54bWxQSwUGAAAAAAQABAD1AAAAigMAAAAA&#10;" fillcolor="#c5c1b8" stroked="f"/>
                  <v:rect id="Rectangle 528" o:spid="_x0000_s1503" style="position:absolute;left:88;top:1554;width:526;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rs58UA&#10;AADdAAAADwAAAGRycy9kb3ducmV2LnhtbESPQWsCMRCF74X+hzCF3mrWFUp3axQpiB68uFWkt2Ez&#10;bhaTyZKkuv33plDobYb3vjdv5svRWXGlEHvPCqaTAgRx63XPnYLD5/rlDURMyBqtZ1LwQxGWi8eH&#10;Odba33hP1yZ1IodwrFGBSWmopYytIYdx4gfirJ19cJjyGjqpA95yuLOyLIpX6bDnfMHgQB+G2kvz&#10;7XKNL9tUxx2G9ancGTusNpszz5R6fhpX7yASjenf/EdvdebKqoTfb/II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uznxQAAAN0AAAAPAAAAAAAAAAAAAAAAAJgCAABkcnMv&#10;ZG93bnJldi54bWxQSwUGAAAAAAQABAD1AAAAigMAAAAA&#10;" filled="f" strokeweight=".15pt">
                    <v:stroke endcap="round"/>
                  </v:rect>
                  <v:rect id="Rectangle 529" o:spid="_x0000_s1504" style="position:absolute;left:109;top:1569;width:484;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hB68UA&#10;AADdAAAADwAAAGRycy9kb3ducmV2LnhtbERP32vCMBB+H/g/hBvsbaZVGLMaZQpje9lkKurj0ZxN&#10;sbmUJGu7/fXLYLC3+/h+3mI12EZ05EPtWEE+zkAQl07XXCk47J/vH0GEiKyxcUwKvijAajm6WWCh&#10;Xc8f1O1iJVIIhwIVmBjbQspQGrIYxq4lTtzFeYsxQV9J7bFP4baRkyx7kBZrTg0GW9oYKq+7T6tg&#10;/b49n17yzZb7qe/M27k5Vt+5Une3w9McRKQh/ov/3K86zZ/MpvD7TTp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qEHrxQAAAN0AAAAPAAAAAAAAAAAAAAAAAJgCAABkcnMv&#10;ZG93bnJldi54bWxQSwUGAAAAAAQABAD1AAAAigMAAAAA&#10;" fillcolor="#c5c1b8" stroked="f"/>
                  <v:rect id="Rectangle 530" o:spid="_x0000_s1505" style="position:absolute;left:110;top:1570;width:482;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RCMUA&#10;AADdAAAADwAAAGRycy9kb3ducmV2LnhtbESPQWsCMRCF74X+hzCF3mq2Wym6GkUKYg9e3FbE27AZ&#10;N4vJZElS3f77RhB6m+G9782b+XJwVlwoxM6zgtdRAYK48brjVsH31/plAiImZI3WMyn4pQjLxePD&#10;HCvtr7yjS51akUM4VqjApNRXUsbGkMM48j1x1k4+OEx5Da3UAa853FlZFsW7dNhxvmCwpw9Dzbn+&#10;cbnG0dbT/RbD+lBuje1Xm82J35R6fhpWMxCJhvRvvtOfOnPldAy3b/II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9EIxQAAAN0AAAAPAAAAAAAAAAAAAAAAAJgCAABkcnMv&#10;ZG93bnJldi54bWxQSwUGAAAAAAQABAD1AAAAigMAAAAA&#10;" filled="f" strokeweight=".15pt">
                    <v:stroke endcap="round"/>
                  </v:rect>
                  <v:shape id="Freeform 531" o:spid="_x0000_s1506" style="position:absolute;left:142;top:1589;width:84;height:44;visibility:visible;mso-wrap-style:square;v-text-anchor:top" coordsize="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b8LcQA&#10;AADdAAAADwAAAGRycy9kb3ducmV2LnhtbERPS2vCQBC+F/wPywheim4qtMSYVbRU6anSKIK3ITt5&#10;YHY2za4x/ffdQqG3+fiek64H04ieOldbVvA0i0AQ51bXXCo4HXfTGITzyBoby6TgmxysV6OHFBNt&#10;7/xJfeZLEULYJaig8r5NpHR5RQbdzLbEgStsZ9AH2JVSd3gP4aaR8yh6kQZrDg0VtvRaUX7NbkZB&#10;jOXjdjhzv/eXj7fiuDlk8ZdUajIeNksQngb/L/5zv+swf754ht9vwgl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G/C3EAAAA3QAAAA8AAAAAAAAAAAAAAAAAmAIAAGRycy9k&#10;b3ducmV2LnhtbFBLBQYAAAAABAAEAPUAAACJAwAAAAA=&#10;" path="m,1l84,,55,44r-30,l,1xe" fillcolor="#e0e0d3" stroked="f">
                    <v:path arrowok="t" o:connecttype="custom" o:connectlocs="0,1;84,0;55,44;25,44;0,1" o:connectangles="0,0,0,0,0"/>
                  </v:shape>
                  <v:shape id="Freeform 532" o:spid="_x0000_s1507" style="position:absolute;left:146;top:1816;width:76;height:38;visibility:visible;mso-wrap-style:square;v-text-anchor:top" coordsize="7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5GsMQA&#10;AADdAAAADwAAAGRycy9kb3ducmV2LnhtbERPS2sCMRC+C/0PYQreNFtBbVezUgqW9mS1Ih7HzewD&#10;N5Mlie76701B6G0+vucsV71pxJWcry0reBknIIhzq2suFex/16NXED4ga2wsk4IbeVhlT4Mlptp2&#10;vKXrLpQihrBPUUEVQptK6fOKDPqxbYkjV1hnMEToSqkddjHcNHKSJDNpsObYUGFLHxXl593FKDj9&#10;7NfT46Zx3bS4fW/nh8+25INSw+f+fQEiUB/+xQ/3l47zJ28z+Psmni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eRrDEAAAA3QAAAA8AAAAAAAAAAAAAAAAAmAIAAGRycy9k&#10;b3ducmV2LnhtbFBLBQYAAAAABAAEAPUAAACJAwAAAAA=&#10;" path="m,38r76,l56,,23,,,38xe" fillcolor="#3f3930" stroked="f">
                    <v:path arrowok="t" o:connecttype="custom" o:connectlocs="0,38;76,38;56,0;23,0;0,38" o:connectangles="0,0,0,0,0"/>
                  </v:shape>
                  <v:shape id="Freeform 533" o:spid="_x0000_s1508" style="position:absolute;left:142;top:1590;width:26;height:263;visibility:visible;mso-wrap-style:square;v-text-anchor:top" coordsize="2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41t8MA&#10;AADdAAAADwAAAGRycy9kb3ducmV2LnhtbERPS2vCQBC+F/wPywi9FN2Y4iu6ipS29FSoevE2ZMck&#10;mJ0J2TVJ/323UOhtPr7nbPeDq1VHra+EDcymCSjiXGzFhYHz6W2yAuUDssVamAx8k4f9bvSwxcxK&#10;z1/UHUOhYgj7DA2UITSZ1j4vyaGfSkMcuau0DkOEbaFti30Md7VOk2ShHVYcG0ps6KWk/Ha8OwP9&#10;TWT+SeH1qXuWw3vezFPuLsY8jofDBlSgIfyL/9wfNs5P10v4/Sae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41t8MAAADdAAAADwAAAAAAAAAAAAAAAACYAgAAZHJzL2Rv&#10;d25yZXYueG1sUEsFBgAAAAAEAAQA9QAAAIgDAAAAAA==&#10;" path="m,l26,43r,183l5,263,4,190,15,179,15,79,2,68,,xe" fillcolor="#756c59" stroked="f">
                    <v:path arrowok="t" o:connecttype="custom" o:connectlocs="0,0;26,43;26,226;5,263;4,190;15,179;15,79;2,68;0,0" o:connectangles="0,0,0,0,0,0,0,0,0"/>
                  </v:shape>
                  <v:shape id="Freeform 534" o:spid="_x0000_s1509" style="position:absolute;left:200;top:1589;width:26;height:264;visibility:visible;mso-wrap-style:square;v-text-anchor:top" coordsize="2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mrU8cA&#10;AADdAAAADwAAAGRycy9kb3ducmV2LnhtbESPT0/DMAzF70j7DpEncWMpOxTolk0ICfFHmgTbLruZ&#10;xjTVGqdKwtp+e3xA4mbrPb/383o7+k5dKKY2sIHbRQGKuA625cbA8fB8cw8qZWSLXWAyMFGC7WZ2&#10;tcbKhoE/6bLPjZIQThUacDn3ldapduQxLUJPLNp3iB6zrLHRNuIg4b7Ty6IotceWpcFhT0+O6vP+&#10;xxt4Kb9Oekrl+846+xbv3MduOg/GXM/HxxWoTGP+N/9dv1rBXz4I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5q1PHAAAA3QAAAA8AAAAAAAAAAAAAAAAAmAIAAGRy&#10;cy9kb3ducmV2LnhtbFBLBQYAAAAABAAEAPUAAACMAwAAAAA=&#10;" path="m26,l,44,,227r22,37l22,194,11,180,11,80,24,69,26,xe" fillcolor="#756c59" stroked="f">
                    <v:path arrowok="t" o:connecttype="custom" o:connectlocs="26,0;0,44;0,227;22,264;22,194;11,180;11,80;24,69;26,0" o:connectangles="0,0,0,0,0,0,0,0,0"/>
                  </v:shape>
                  <v:rect id="Rectangle 535" o:spid="_x0000_s1510" style="position:absolute;left:169;top:1633;width:30;height: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xVsMMA&#10;AADdAAAADwAAAGRycy9kb3ducmV2LnhtbERPTWvCQBC9C/6HZYTedFdrg4muUgpCwfbQWPA6ZMck&#10;mJ2N2VXTf98VBG/zeJ+z2vS2EVfqfO1Yw3SiQBAXztRcavjdb8cLED4gG2wck4Y/8rBZDwcrzIy7&#10;8Q9d81CKGMI+Qw1VCG0mpS8qsugnriWO3NF1FkOEXSlNh7cYbhs5UyqRFmuODRW29FFRccovVgMm&#10;c3P+Pr5+7XeXBNOyV9u3g9L6ZdS/L0EE6sNT/HB/mjh/lqZw/yae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xVsMMAAADdAAAADwAAAAAAAAAAAAAAAACYAgAAZHJzL2Rv&#10;d25yZXYueG1sUEsFBgAAAAAEAAQA9QAAAIgDAAAAAA==&#10;" stroked="f"/>
                  <v:rect id="Rectangle 536" o:spid="_x0000_s1511" style="position:absolute;left:258;top:1587;width:307;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8tesUA&#10;AADdAAAADwAAAGRycy9kb3ducmV2LnhtbESPzU7DQAyE70h9h5UrcaObgoRQ2m3VPwQ3RMuFm5V1&#10;NlGz3ihr2sDT4wMSN1sznvm8XI+xMxcacpvYwXxWgCGukm85OPg4Pd89gcmC7LFLTA6+KcN6NblZ&#10;YunTld/pcpRgNIRziQ4akb60NlcNRcyz1BOrVqchoug6BOsHvGp47Ox9UTzaiC1rQ4M97Rqqzsev&#10;6GB8CftteOvrk9R7+Txk638O1rnb6bhZgBEa5d/8d/3qFf+hUH79Rke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16xQAAAN0AAAAPAAAAAAAAAAAAAAAAAJgCAABkcnMv&#10;ZG93bnJldi54bWxQSwUGAAAAAAQABAD1AAAAigMAAAAA&#10;" fillcolor="#eae9e1" stroked="f"/>
                  <v:rect id="Rectangle 537" o:spid="_x0000_s1512" style="position:absolute;left:259;top:1588;width:305;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PoisQA&#10;AADdAAAADwAAAGRycy9kb3ducmV2LnhtbESPQWsCMRCF7wX/QxjBW82qUOzWKCKIHry4tpTehs24&#10;WUwmSxJ1/femUOhthve+N28Wq95ZcaMQW88KJuMCBHHtdcuNgs/T9nUOIiZkjdYzKXhQhNVy8LLA&#10;Uvs7H+lWpUbkEI4lKjApdaWUsTbkMI59R5y1sw8OU15DI3XAew53Vk6L4k06bDlfMNjRxlB9qa4u&#10;1/ix1fvXAcP2e3owtlvvdmeeKTUa9usPEIn69G/+o/c6c7NiAr/f5BH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z6IrEAAAA3QAAAA8AAAAAAAAAAAAAAAAAmAIAAGRycy9k&#10;b3ducmV2LnhtbFBLBQYAAAAABAAEAPUAAACJAwAAAAA=&#10;" filled="f" strokeweight=".15pt">
                    <v:stroke endcap="round"/>
                  </v:rect>
                  <v:line id="Line 538" o:spid="_x0000_s1513" style="position:absolute;flip:y;visibility:visible;mso-wrap-style:square" from="315,1586" to="315,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2XP8EAAADdAAAADwAAAGRycy9kb3ducmV2LnhtbERP3WrCMBS+F/YO4Qx2p6mW6eiMIsJg&#10;IEOqPsChOTbF5qQ2WVvf3giCd+fj+z3L9WBr0VHrK8cKppMEBHHhdMWlgtPxZ/wFwgdkjbVjUnAj&#10;D+vV22iJmXY959QdQiliCPsMFZgQmkxKXxiy6CeuIY7c2bUWQ4RtKXWLfQy3tZwlyVxarDg2GGxo&#10;a6i4HP6tgr3pr26Xyr9tgZ/5Ij/zvLulSn28D5tvEIGG8BI/3b86zk+TGTy+iSf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3Zc/wQAAAN0AAAAPAAAAAAAAAAAAAAAA&#10;AKECAABkcnMvZG93bnJldi54bWxQSwUGAAAAAAQABAD5AAAAjwMAAAAA&#10;" strokeweight=".15pt">
                    <v:stroke joinstyle="miter" endcap="round"/>
                  </v:line>
                  <v:line id="Line 539" o:spid="_x0000_s1514" style="position:absolute;flip:y;visibility:visible;mso-wrap-style:square" from="381,1586" to="381,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EypMIAAADdAAAADwAAAGRycy9kb3ducmV2LnhtbERP3WrCMBS+F3yHcAbeaboVnXRNZQiC&#10;MGTU+QCH5tiUNSe1iW19+2Uw2N35+H5PvptsKwbqfeNYwfMqAUFcOd1wreDydVhuQfiArLF1TAoe&#10;5GFXzGc5ZtqNXNJwDrWIIewzVGBC6DIpfWXIol+5jjhyV9dbDBH2tdQ9jjHctvIlSTbSYsOxwWBH&#10;e0PV9/luFXya8eY+UnnaV7guX8srb4ZHqtTiaXp/AxFoCv/iP/dRx/lpksLvN/EEWf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5EypMIAAADdAAAADwAAAAAAAAAAAAAA&#10;AAChAgAAZHJzL2Rvd25yZXYueG1sUEsFBgAAAAAEAAQA+QAAAJADAAAAAA==&#10;" strokeweight=".15pt">
                    <v:stroke joinstyle="miter" endcap="round"/>
                  </v:line>
                  <v:line id="Line 540" o:spid="_x0000_s1515" style="position:absolute;flip:y;visibility:visible;mso-wrap-style:square" from="445,1587" to="445,1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iq0MIAAADdAAAADwAAAGRycy9kb3ducmV2LnhtbERP3WrCMBS+H/gO4QjezdR1U6lGEUEQ&#10;xhhVH+DQHJtic1KbrK1vbwaD3Z2P7/est4OtRUetrxwrmE0TEMSF0xWXCi7nw+sShA/IGmvHpOBB&#10;Hrab0csaM+16zqk7hVLEEPYZKjAhNJmUvjBk0U9dQxy5q2sthgjbUuoW+xhua/mWJHNpseLYYLCh&#10;vaHidvqxCr5Nf3efqfzaF/iRL/Irz7tHqtRkPOxWIAIN4V/85z7qOD9N3uH3m3iC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iq0MIAAADdAAAADwAAAAAAAAAAAAAA&#10;AAChAgAAZHJzL2Rvd25yZXYueG1sUEsFBgAAAAAEAAQA+QAAAJADAAAAAA==&#10;" strokeweight=".15pt">
                    <v:stroke joinstyle="miter" endcap="round"/>
                  </v:line>
                  <v:line id="Line 541" o:spid="_x0000_s1516" style="position:absolute;flip:y;visibility:visible;mso-wrap-style:square" from="511,1587" to="511,1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QPS8IAAADdAAAADwAAAGRycy9kb3ducmV2LnhtbERP24rCMBB9X/Afwgj7tqZu8UI1igiC&#10;sMhS9QOGZmyKzaQ22bb+vVlY2Lc5nOust4OtRUetrxwrmE4SEMSF0xWXCq6Xw8cShA/IGmvHpOBJ&#10;Hrab0dsaM+16zqk7h1LEEPYZKjAhNJmUvjBk0U9cQxy5m2sthgjbUuoW+xhua/mZJHNpseLYYLCh&#10;vaHifv6xCr5N/3BfqTztC5zli/zG8+6ZKvU+HnYrEIGG8C/+cx91nJ8mM/j9Jp4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zQPS8IAAADdAAAADwAAAAAAAAAAAAAA&#10;AAChAgAAZHJzL2Rvd25yZXYueG1sUEsFBgAAAAAEAAQA+QAAAJADAAAAAA==&#10;" strokeweight=".15pt">
                    <v:stroke joinstyle="miter" endcap="round"/>
                  </v:line>
                  <v:rect id="Rectangle 542" o:spid="_x0000_s1517" style="position:absolute;left:383;top:1784;width:175;height: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IO8MA&#10;AADdAAAADwAAAGRycy9kb3ducmV2LnhtbERPS2vCQBC+C/0PyxR6MxtbKhpdg1gCPRSKr/uYnWZT&#10;s7NpdhvTf98VBG/z8T1nmQ+2ET11vnasYJKkIIhLp2uuFBz2xXgGwgdkjY1jUvBHHvLVw2iJmXYX&#10;3lK/C5WIIewzVGBCaDMpfWnIok9cSxy5L9dZDBF2ldQdXmK4beRzmk6lxZpjg8GWNobK8+7XKvjZ&#10;hpP+NK9n7LX7fptXxYebHJV6ehzWCxCBhnAX39zvOs5/Sadw/Sa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DIO8MAAADdAAAADwAAAAAAAAAAAAAAAACYAgAAZHJzL2Rv&#10;d25yZXYueG1sUEsFBgAAAAAEAAQA9QAAAIgDAAAAAA==&#10;" fillcolor="#1e1e1e" stroked="f"/>
                  <v:rect id="Rectangle 543" o:spid="_x0000_s1518" style="position:absolute;left:384;top:1785;width:173;height: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VZcUA&#10;AADdAAAADwAAAGRycy9kb3ducmV2LnhtbESPQWsCMRCF70L/Q5hCb5qtQtXVKFIQe/DSbUW8DZtx&#10;szSZLEmq6783hYK3Gd773rxZrntnxYVCbD0reB0VIIhrr1tuFHx/bYczEDEha7SeScGNIqxXT4Ml&#10;ltpf+ZMuVWpEDuFYogKTUldKGWtDDuPId8RZO/vgMOU1NFIHvOZwZ+W4KN6kw5bzBYMdvRuqf6pf&#10;l2ucbDU/7DFsj+O9sd1mtzvzRKmX536zAJGoTw/zP/2hMzcppvD3TR5B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tVlxQAAAN0AAAAPAAAAAAAAAAAAAAAAAJgCAABkcnMv&#10;ZG93bnJldi54bWxQSwUGAAAAAAQABAD1AAAAigMAAAAA&#10;" filled="f" strokeweight=".15pt">
                    <v:stroke endcap="round"/>
                  </v:rect>
                  <v:rect id="Rectangle 544" o:spid="_x0000_s1519" style="position:absolute;left:403;top:1790;width:2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tqMcUA&#10;AADdAAAADwAAAGRycy9kb3ducmV2LnhtbESPQWvCQBCF7wX/wzJCb3XXakONrlIKQsH2oBa8Dtkx&#10;CWZnY3bV9N93DoK3Gd6b975ZrHrfqCt1sQ5sYTwyoIiL4GouLfzu1y/voGJCdtgEJgt/FGG1HDwt&#10;MHfhxlu67lKpJIRjjhaqlNpc61hU5DGOQkss2jF0HpOsXaldhzcJ941+NSbTHmuWhgpb+qyoOO0u&#10;3gJmU3f+OU6+95tLhrOyN+u3g7H2edh/zEEl6tPDfL/+coI/MY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2oxxQAAAN0AAAAPAAAAAAAAAAAAAAAAAJgCAABkcnMv&#10;ZG93bnJldi54bWxQSwUGAAAAAAQABAD1AAAAigMAAAAA&#10;" stroked="f"/>
                  <v:rect id="Rectangle 545" o:spid="_x0000_s1520" style="position:absolute;left:404;top:1791;width:1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kjMQA&#10;AADdAAAADwAAAGRycy9kb3ducmV2LnhtbESPQWsCMRCF7wX/Q5iCt5qtQtHVKCKIHry4tpTehs24&#10;WUwmSxJ1/femUOhthve+N28Wq95ZcaMQW88K3kcFCOLa65YbBZ+n7dsUREzIGq1nUvCgCKvl4GWB&#10;pfZ3PtKtSo3IIRxLVGBS6kopY23IYRz5jjhrZx8cpryGRuqA9xzurBwXxYd02HK+YLCjjaH6Ul1d&#10;rvFjq9nXAcP2e3wwtlvvdmeeKDV87ddzEIn69G/+o/c6c5NiBr/f5BH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F5IzEAAAA3QAAAA8AAAAAAAAAAAAAAAAAmAIAAGRycy9k&#10;b3ducmV2LnhtbFBLBQYAAAAABAAEAPUAAACJAwAAAAA=&#10;" filled="f" strokeweight=".15pt">
                    <v:stroke endcap="round"/>
                  </v:rect>
                  <v:rect id="Rectangle 546" o:spid="_x0000_s1521" style="position:absolute;left:459;top:1790;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6sYA&#10;AADdAAAADwAAAGRycy9kb3ducmV2LnhtbESPQWvCQBCF74X+h2UK3uqu1QaNrlIEQdAeqgWvQ3ZM&#10;QrOzaXbV+O+dQ6G3Gd6b975ZrHrfqCt1sQ5sYTQ0oIiL4GouLXwfN69TUDEhO2wCk4U7RVgtn58W&#10;mLtw4y+6HlKpJIRjjhaqlNpc61hU5DEOQ0ss2jl0HpOsXaldhzcJ941+MybTHmuWhgpbWldU/Bwu&#10;3gJmE/f7eR7vj7tLhrOyN5v3k7F28NJ/zEEl6tO/+e966wR/PBJ++UZG0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w6sYAAADdAAAADwAAAAAAAAAAAAAAAACYAgAAZHJz&#10;L2Rvd25yZXYueG1sUEsFBgAAAAAEAAQA9QAAAIsDAAAAAA==&#10;" stroked="f"/>
                  <v:rect id="Rectangle 547" o:spid="_x0000_s1522" style="position:absolute;left:460;top:1791;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p+V8UA&#10;AADdAAAADwAAAGRycy9kb3ducmV2LnhtbESPQWsCMRCF74X+hzBCbzW7CtKuRpGC2IMXty3F27AZ&#10;N4vJZElS3f57IwjeZnjve/NmsRqcFWcKsfOsoBwXIIgbrztuFXx/bV7fQMSErNF6JgX/FGG1fH5a&#10;YKX9hfd0rlMrcgjHChWYlPpKytgYchjHvifO2tEHhymvoZU64CWHOysnRTGTDjvOFwz29GGoOdV/&#10;Ltc42Pr9Z4dh8zvZGduvt9sjT5V6GQ3rOYhEQ3qY7/Snzty0LOH2TR5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Kn5XxQAAAN0AAAAPAAAAAAAAAAAAAAAAAJgCAABkcnMv&#10;ZG93bnJldi54bWxQSwUGAAAAAAQABAD1AAAAigMAAAAA&#10;" filled="f" strokeweight=".15pt">
                    <v:stroke endcap="round"/>
                  </v:rect>
                  <v:rect id="Rectangle 548" o:spid="_x0000_s1523" style="position:absolute;left:489;top:1789;width:2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LBsIA&#10;AADdAAAADwAAAGRycy9kb3ducmV2LnhtbERPS4vCMBC+L/gfwgje1sTHFq1GEUEQ3D2sCl6HZmyL&#10;zaQ2Ueu/3wjC3ubje8582dpK3KnxpWMNg74CQZw5U3Ku4XjYfE5A+IBssHJMGp7kYbnofMwxNe7B&#10;v3Tfh1zEEPYpaihCqFMpfVaQRd93NXHkzq6xGCJscmkafMRwW8mhUom0WHJsKLCmdUHZZX+zGjAZ&#10;m+vPefR92N0SnOat2nydlNa9bruagQjUhn/x2701cf5oMITX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essGwgAAAN0AAAAPAAAAAAAAAAAAAAAAAJgCAABkcnMvZG93&#10;bnJldi54bWxQSwUGAAAAAAQABAD1AAAAhwMAAAAA&#10;" stroked="f"/>
                  <v:rect id="Rectangle 549" o:spid="_x0000_s1524" style="position:absolute;left:490;top:1790;width:2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RFu8UA&#10;AADdAAAADwAAAGRycy9kb3ducmV2LnhtbESPQWsCMRCF74X+hzBCbzWrC9KuRpGC2IMXty3F27AZ&#10;N4vJZElS3f57IwjeZnjve/NmsRqcFWcKsfOsYDIuQBA3XnfcKvj+2ry+gYgJWaP1TAr+KcJq+fy0&#10;wEr7C+/pXKdW5BCOFSowKfWVlLEx5DCOfU+ctaMPDlNeQyt1wEsOd1ZOi2ImHXacLxjs6cNQc6r/&#10;XK5xsPX7zw7D5ne6M7Zfb7dHLpV6GQ3rOYhEQ3qY7/Snzlw5KeH2TR5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EW7xQAAAN0AAAAPAAAAAAAAAAAAAAAAAJgCAABkcnMv&#10;ZG93bnJldi54bWxQSwUGAAAAAAQABAD1AAAAigMAAAAA&#10;" filled="f" strokeweight=".15pt">
                    <v:stroke endcap="round"/>
                  </v:rect>
                  <v:rect id="Rectangle 550" o:spid="_x0000_s1525" style="position:absolute;left:520;top:1792;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26cIA&#10;AADdAAAADwAAAGRycy9kb3ducmV2LnhtbERPS4vCMBC+C/6HMMLeNHHVotUoy4Kw4HrwAV6HZmyL&#10;zaTbRK3/fiMI3ubje85i1dpK3KjxpWMNw4ECQZw5U3Ku4XhY96cgfEA2WDkmDQ/ysFp2OwtMjbvz&#10;jm77kIsYwj5FDUUIdSqlzwqy6AeuJo7c2TUWQ4RNLk2D9xhuK/mpVCItlhwbCqzpu6Dssr9aDZiM&#10;zd/2PPo9bK4JzvJWrScnpfVHr/2agwjUhrf45f4xcf5oOIbnN/E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3/bpwgAAAN0AAAAPAAAAAAAAAAAAAAAAAJgCAABkcnMvZG93&#10;bnJldi54bWxQSwUGAAAAAAQABAD1AAAAhwMAAAAA&#10;" stroked="f"/>
                  <v:rect id="Rectangle 551" o:spid="_x0000_s1526" style="position:absolute;left:521;top:1793;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F4VMUA&#10;AADdAAAADwAAAGRycy9kb3ducmV2LnhtbESPQWsCMRCF70L/Q5hCb25WRalbo0hB7MFL15bibdiM&#10;m6XJZElS3f77Rih4m+G9782b1WZwVlwoxM6zgklRgiBuvO64VfBx3I2fQcSErNF6JgW/FGGzfhit&#10;sNL+yu90qVMrcgjHChWYlPpKytgYchgL3xNn7eyDw5TX0Eod8JrDnZXTslxIhx3nCwZ7ejXUfNc/&#10;Ltc42Xr5ecCw+5oejO23+/2ZZ0o9PQ7bFxCJhnQ3/9NvOnOzyRxu3+QR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XhUxQAAAN0AAAAPAAAAAAAAAAAAAAAAAJgCAABkcnMv&#10;ZG93bnJldi54bWxQSwUGAAAAAAQABAD1AAAAigMAAAAA&#10;" filled="f" strokeweight=".15pt">
                    <v:stroke endcap="round"/>
                  </v:rect>
                  <v:rect id="Rectangle 552" o:spid="_x0000_s1527" style="position:absolute;left:461;top:1806;width:2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HNBcIA&#10;AADdAAAADwAAAGRycy9kb3ducmV2LnhtbERPS4vCMBC+C/sfwgh708RX0WoUWRAW1MPqgtehGdti&#10;M+k2Ubv/3giCt/n4nrNYtbYSN2p86VjDoK9AEGfOlJxr+D1uelMQPiAbrByThn/ysFp+dBaYGnfn&#10;H7odQi5iCPsUNRQh1KmUPivIou+7mjhyZ9dYDBE2uTQN3mO4reRQqURaLDk2FFjTV0HZ5XC1GjAZ&#10;m7/9ebQ7bq8JzvJWbSYnpfVnt13PQQRqw1v8cn+bOH80S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c0FwgAAAN0AAAAPAAAAAAAAAAAAAAAAAJgCAABkcnMvZG93&#10;bnJldi54bWxQSwUGAAAAAAQABAD1AAAAhwMAAAAA&#10;" stroked="f"/>
                  <v:rect id="Rectangle 553" o:spid="_x0000_s1528" style="position:absolute;left:462;top:1807;width:1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9DuMUA&#10;AADdAAAADwAAAGRycy9kb3ducmV2LnhtbESPQWsCMRCF70L/Q5hCb25WBa1bo0hB7MFL15bibdiM&#10;m6XJZElS3f77Rih4m+G9782b1WZwVlwoxM6zgklRgiBuvO64VfBx3I2fQcSErNF6JgW/FGGzfhit&#10;sNL+yu90qVMrcgjHChWYlPpKytgYchgL3xNn7eyDw5TX0Eod8JrDnZXTspxLhx3nCwZ7ejXUfNc/&#10;Ltc42Xr5ecCw+5oejO23+/2ZZ0o9PQ7bFxCJhnQ3/9NvOnOzyQJu3+QR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0O4xQAAAN0AAAAPAAAAAAAAAAAAAAAAAJgCAABkcnMv&#10;ZG93bnJldi54bWxQSwUGAAAAAAQABAD1AAAAigMAAAAA&#10;" filled="f" strokeweight=".15pt">
                    <v:stroke endcap="round"/>
                  </v:rect>
                  <v:rect id="Rectangle 554" o:spid="_x0000_s1529" style="position:absolute;left:431;top:1790;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L87MYA&#10;AADdAAAADwAAAGRycy9kb3ducmV2LnhtbESPQWvCQBCF74X+h2UK3uqu1QaNrlIEQdAeqgWvQ3ZM&#10;QrOzaXbV+O+dQ6G3Gd6b975ZrHrfqCt1sQ5sYTQ0oIiL4GouLXwfN69TUDEhO2wCk4U7RVgtn58W&#10;mLtw4y+6HlKpJIRjjhaqlNpc61hU5DEOQ0ss2jl0HpOsXaldhzcJ941+MybTHmuWhgpbWldU/Bwu&#10;3gJmE/f7eR7vj7tLhrOyN5v3k7F28NJ/zEEl6tO/+e966wR/PBJc+UZG0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L87MYAAADdAAAADwAAAAAAAAAAAAAAAACYAgAAZHJz&#10;L2Rvd25yZXYueG1sUEsFBgAAAAAEAAQA9QAAAIsDAAAAAA==&#10;" stroked="f"/>
                  <v:rect id="Rectangle 555" o:spid="_x0000_s1530" style="position:absolute;left:432;top:1791;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yUcQA&#10;AADdAAAADwAAAGRycy9kb3ducmV2LnhtbESPQWsCMRCF70L/QxjBm2ZVkLo1ihTEHrx0aym9DZtx&#10;s5hMliTV9d83guBthve+N29Wm95ZcaEQW88KppMCBHHtdcuNguPXbvwKIiZkjdYzKbhRhM36ZbDC&#10;Uvsrf9KlSo3IIRxLVGBS6kopY23IYZz4jjhrJx8cpryGRuqA1xzurJwVxUI6bDlfMNjRu6H6XP25&#10;XOPXVsvvA4bdz+xgbLfd7088V2o07LdvIBL16Wl+0B86c/PpEu7f5BH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cclHEAAAA3QAAAA8AAAAAAAAAAAAAAAAAmAIAAGRycy9k&#10;b3ducmV2LnhtbFBLBQYAAAAABAAEAPUAAACJAwAAAAA=&#10;" filled="f" strokeweight=".15pt">
                    <v:stroke endcap="round"/>
                  </v:rect>
                  <v:rect id="Rectangle 556" o:spid="_x0000_s1531" style="position:absolute;left:404;top:1805;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6V8YA&#10;AADdAAAADwAAAGRycy9kb3ducmV2LnhtbESPQWvCQBCF7wX/wzJCb3W3aoNGV5GCULA9VAteh+yY&#10;hGZnY3bV9N93DoK3Gd6b975ZrnvfqCt1sQ5s4XVkQBEXwdVcWvg5bF9moGJCdtgEJgt/FGG9Gjwt&#10;MXfhxt903adSSQjHHC1UKbW51rGoyGMchZZYtFPoPCZZu1K7Dm8S7hs9NibTHmuWhgpbeq+o+N1f&#10;vAXMpu78dZp8HnaXDOdlb7ZvR2Pt87DfLEAl6tPDfL/+cII/GQu/fCMj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g6V8YAAADdAAAADwAAAAAAAAAAAAAAAACYAgAAZHJz&#10;L2Rvd25yZXYueG1sUEsFBgAAAAAEAAQA9QAAAIsDAAAAAA==&#10;" stroked="f"/>
                  <v:rect id="Rectangle 557" o:spid="_x0000_s1532" style="position:absolute;left:405;top:1806;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a06sUA&#10;AADdAAAADwAAAGRycy9kb3ducmV2LnhtbESPQWsCMRCF74X+hzBCbzXrCtKuRpGC2IMXty3F27AZ&#10;N4vJZElS3f57IwjeZnjve/NmsRqcFWcKsfOsYDIuQBA3XnfcKvj+2ry+gYgJWaP1TAr+KcJq+fy0&#10;wEr7C+/pXKdW5BCOFSowKfWVlLEx5DCOfU+ctaMPDlNeQyt1wEsOd1aWRTGTDjvOFwz29GGoOdV/&#10;Ltc42Pr9Z4dh81vujO3X2+2Rp0q9jIb1HESiIT3Md/pTZ25aTuD2TR5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RrTqxQAAAN0AAAAPAAAAAAAAAAAAAAAAAJgCAABkcnMv&#10;ZG93bnJldi54bWxQSwUGAAAAAAQABAD1AAAAigMAAAAA&#10;" filled="f" strokeweight=".15pt">
                    <v:stroke endcap="round"/>
                  </v:rect>
                  <v:rect id="Rectangle 558" o:spid="_x0000_s1533" style="position:absolute;left:431;top:1806;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YBu8MA&#10;AADdAAAADwAAAGRycy9kb3ducmV2LnhtbERPS2sCMRC+F/wPYYTeauLaLrpuFCkIhbYHH+B12Mw+&#10;cDNZN1G3/74pFLzNx/ecfD3YVtyo941jDdOJAkFcONNwpeF42L7MQfiAbLB1TBp+yMN6NXrKMTPu&#10;zju67UMlYgj7DDXUIXSZlL6oyaKfuI44cqXrLYYI+0qaHu8x3LYyUSqVFhuODTV29F5Tcd5frQZM&#10;X83lu5x9HT6vKS6qQW3fTkrr5/GwWYIINISH+N/9YeL8WZLA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YBu8MAAADdAAAADwAAAAAAAAAAAAAAAACYAgAAZHJzL2Rv&#10;d25yZXYueG1sUEsFBgAAAAAEAAQA9QAAAIgDAAAAAA==&#10;" stroked="f"/>
                  <v:rect id="Rectangle 559" o:spid="_x0000_s1534" style="position:absolute;left:432;top:1807;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PBsUA&#10;AADdAAAADwAAAGRycy9kb3ducmV2LnhtbESPQWsCMRCF74X+hzAFbzXbXZB2NYoUxB68uLWU3obN&#10;uFlMJkuS6vrvjVDobYb3vjdvFqvRWXGmEHvPCl6mBQji1uueOwWHz83zK4iYkDVaz6TgShFWy8eH&#10;BdbaX3hP5yZ1IodwrFGBSWmopYytIYdx6gfirB19cJjyGjqpA15yuLOyLIqZdNhzvmBwoHdD7an5&#10;dbnGj23evnYYNt/lzthhvd0euVJq8jSu5yASjenf/Ed/6MxVZQX3b/II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2I8GxQAAAN0AAAAPAAAAAAAAAAAAAAAAAJgCAABkcnMv&#10;ZG93bnJldi54bWxQSwUGAAAAAAQABAD1AAAAigMAAAAA&#10;" filled="f" strokeweight=".15pt">
                    <v:stroke endcap="round"/>
                  </v:rect>
                  <v:rect id="Rectangle 560" o:spid="_x0000_s1535" style="position:absolute;left:491;top:1806;width:2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M8VMQA&#10;AADdAAAADwAAAGRycy9kb3ducmV2LnhtbERPTWvCQBC9F/wPywje6q7Rhpq6hlIICLaHasHrkB2T&#10;0OxszK4x/vtuodDbPN7nbPLRtmKg3jeONSzmCgRx6UzDlYavY/H4DMIHZIOtY9JwJw/5dvKwwcy4&#10;G3/ScAiViCHsM9RQh9BlUvqyJot+7jriyJ1dbzFE2FfS9HiL4baViVKptNhwbKixo7eayu/D1WrA&#10;dGUuH+fl+3F/TXFdjap4OimtZ9Px9QVEoDH8i//cOxPnL5MV/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zPFTEAAAA3QAAAA8AAAAAAAAAAAAAAAAAmAIAAGRycy9k&#10;b3ducmV2LnhtbFBLBQYAAAAABAAEAPUAAACJAwAAAAA=&#10;" stroked="f"/>
                  <v:rect id="Rectangle 561" o:spid="_x0000_s1536" style="position:absolute;left:492;top:1807;width:2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2y6cUA&#10;AADdAAAADwAAAGRycy9kb3ducmV2LnhtbESPQWsCMRCF70L/Q5hCb5rtitKuRpGC2IOXrpbibdiM&#10;m6XJZElS3f77Rih4m+G9782b5XpwVlwoxM6zgudJAYK48brjVsHxsB2/gIgJWaP1TAp+KcJ69TBa&#10;YqX9lT/oUqdW5BCOFSowKfWVlLEx5DBOfE+ctbMPDlNeQyt1wGsOd1aWRTGXDjvOFwz29Gao+a5/&#10;XK5xsvXr5x7D9qvcG9tvdrszT5V6ehw2CxCJhnQ3/9PvOnPTcga3b/II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bLpxQAAAN0AAAAPAAAAAAAAAAAAAAAAAJgCAABkcnMv&#10;ZG93bnJldi54bWxQSwUGAAAAAAQABAD1AAAAigMAAAAA&#10;" filled="f" strokeweight=".15pt">
                    <v:stroke endcap="round"/>
                  </v:rect>
                  <v:rect id="Rectangle 562" o:spid="_x0000_s1537" style="position:absolute;left:520;top:1806;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HuMIA&#10;AADdAAAADwAAAGRycy9kb3ducmV2LnhtbERPS4vCMBC+L/gfwgh7WxN1t2g1iiwIwroHH+B1aMa2&#10;2ExqE7X+eyMI3ubje8503tpKXKnxpWMN/Z4CQZw5U3KuYb9bfo1A+IBssHJMGu7kYT7rfEwxNe7G&#10;G7puQy5iCPsUNRQh1KmUPivIou+5mjhyR9dYDBE2uTQN3mK4reRAqURaLDk2FFjTb0HZaXuxGjD5&#10;Nuf/43C9+7skOM5btfw5KK0/u+1iAiJQG97il3tl4vzhIIH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Qe4wgAAAN0AAAAPAAAAAAAAAAAAAAAAAJgCAABkcnMvZG93&#10;bnJldi54bWxQSwUGAAAAAAQABAD1AAAAhwMAAAAA&#10;" stroked="f"/>
                  <v:rect id="Rectangle 563" o:spid="_x0000_s1538" style="position:absolute;left:521;top:1807;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JBcUA&#10;AADdAAAADwAAAGRycy9kb3ducmV2LnhtbESPQWsCMRCF70L/Q5hCb5rtCtquRpGC2IOXrpbibdiM&#10;m6XJZElS3f77Rih4m+G9782b5XpwVlwoxM6zgudJAYK48brjVsHxsB2/gIgJWaP1TAp+KcJ69TBa&#10;YqX9lT/oUqdW5BCOFSowKfWVlLEx5DBOfE+ctbMPDlNeQyt1wGsOd1aWRTGTDjvOFwz29Gao+a5/&#10;XK5xsvXr5x7D9qvcG9tvdrszT5V6ehw2CxCJhnQ3/9PvOnPTcg63b/II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44kFxQAAAN0AAAAPAAAAAAAAAAAAAAAAAJgCAABkcnMv&#10;ZG93bnJldi54bWxQSwUGAAAAAAQABAD1AAAAigMAAAAA&#10;" filled="f" strokeweight=".15pt">
                    <v:stroke endcap="round"/>
                  </v:rect>
                  <v:rect id="Rectangle 564" o:spid="_x0000_s1539" style="position:absolute;left:403;top:1821;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2UcYA&#10;AADdAAAADwAAAGRycy9kb3ducmV2LnhtbESPQWvCQBCF7wX/wzJCb3W3aoNGV5GCULA9VAteh+yY&#10;hGZnY3bV9N93DoK3Gd6b975ZrnvfqCt1sQ5s4XVkQBEXwdVcWvg5bF9moGJCdtgEJgt/FGG9Gjwt&#10;MXfhxt903adSSQjHHC1UKbW51rGoyGMchZZYtFPoPCZZu1K7Dm8S7hs9NibTHmuWhgpbeq+o+N1f&#10;vAXMpu78dZp8HnaXDOdlb7ZvR2Pt87DfLEAl6tPDfL/+cII/GQuufCMj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2UcYAAADdAAAADwAAAAAAAAAAAAAAAACYAgAAZHJz&#10;L2Rvd25yZXYueG1sUEsFBgAAAAAEAAQA9QAAAIsDAAAAAA==&#10;" stroked="f"/>
                  <v:rect id="Rectangle 565" o:spid="_x0000_s1540" style="position:absolute;left:404;top:1822;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47MUA&#10;AADdAAAADwAAAGRycy9kb3ducmV2LnhtbESPQWsCMRCF74X+hzBCbzXrClJXo0hB7MGL25bS27AZ&#10;N4vJZElS3f57IwjeZnjve/NmuR6cFWcKsfOsYDIuQBA3XnfcKvj63L6+gYgJWaP1TAr+KcJ69fy0&#10;xEr7Cx/oXKdW5BCOFSowKfWVlLEx5DCOfU+ctaMPDlNeQyt1wEsOd1aWRTGTDjvOFwz29G6oOdV/&#10;Ltf4tfX8e49h+1Puje03u92Rp0q9jIbNAkSiIT3Md/pDZ25azuH2TR5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LjsxQAAAN0AAAAPAAAAAAAAAAAAAAAAAJgCAABkcnMv&#10;ZG93bnJldi54bWxQSwUGAAAAAAQABAD1AAAAigMAAAAA&#10;" filled="f" strokeweight=".15pt">
                    <v:stroke endcap="round"/>
                  </v:rect>
                  <v:rect id="Rectangle 566" o:spid="_x0000_s1541" style="position:absolute;left:433;top:1821;width:2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sisYA&#10;AADdAAAADwAAAGRycy9kb3ducmV2LnhtbESPQWvCQBCF74X+h2UKvdXdmjbU6CpSEIS2B7XgdciO&#10;STA7m2ZXjf++cxC8zfDevPfNbDH4Vp2pj01gC68jA4q4DK7hysLvbvXyASomZIdtYLJwpQiL+ePD&#10;DAsXLryh8zZVSkI4FmihTqkrtI5lTR7jKHTEoh1C7zHJ2lfa9XiRcN/qsTG59tiwNNTY0WdN5XF7&#10;8hYwf3N/P4fse/d1ynFSDWb1vjfWPj8NyymoREO6m2/Xayf4WSb88o2Mo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GsisYAAADdAAAADwAAAAAAAAAAAAAAAACYAgAAZHJz&#10;L2Rvd25yZXYueG1sUEsFBgAAAAAEAAQA9QAAAIsDAAAAAA==&#10;" stroked="f"/>
                  <v:rect id="Rectangle 567" o:spid="_x0000_s1542" style="position:absolute;left:434;top:1822;width:1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8iN8UA&#10;AADdAAAADwAAAGRycy9kb3ducmV2LnhtbESPQWsCMRCF74X+hzBCbzWrC9KuRpGC2IMXty3F27AZ&#10;N4vJZElS3f57IwjeZnjve/NmsRqcFWcKsfOsYDIuQBA3XnfcKvj+2ry+gYgJWaP1TAr+KcJq+fy0&#10;wEr7C+/pXKdW5BCOFSowKfWVlLEx5DCOfU+ctaMPDlNeQyt1wEsOd1ZOi2ImHXacLxjs6cNQc6r/&#10;XK5xsPX7zw7D5ne6M7Zfb7dHLpV6GQ3rOYhEQ3qY7/SnzlxZTuD2TR5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yI3xQAAAN0AAAAPAAAAAAAAAAAAAAAAAJgCAABkcnMv&#10;ZG93bnJldi54bWxQSwUGAAAAAAQABAD1AAAAigMAAAAA&#10;" filled="f" strokeweight=".15pt">
                    <v:stroke endcap="round"/>
                  </v:rect>
                  <v:rect id="Rectangle 568" o:spid="_x0000_s1543" style="position:absolute;left:463;top:1821;width:2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XZsMA&#10;AADdAAAADwAAAGRycy9kb3ducmV2LnhtbERPS2sCMRC+F/wPYYTeaqJbl3a7UaQgFKoHH9DrsJl9&#10;4GaybqJu/70pFLzNx/ecfDnYVlyp941jDdOJAkFcONNwpeF4WL+8gfAB2WDrmDT8koflYvSUY2bc&#10;jXd03YdKxBD2GWqoQ+gyKX1Rk0U/cR1x5ErXWwwR9pU0Pd5iuG3lTKlUWmw4NtTY0WdNxWl/sRow&#10;fTXnbZlsDt+XFN+rQa3nP0rr5/Gw+gARaAgP8b/7y8T5STKDv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XZsMAAADdAAAADwAAAAAAAAAAAAAAAACYAgAAZHJzL2Rv&#10;d25yZXYueG1sUEsFBgAAAAAEAAQA9QAAAIgDAAAAAA==&#10;" stroked="f"/>
                  <v:rect id="Rectangle 569" o:spid="_x0000_s1544" style="position:absolute;left:464;top:1822;width:2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EZ28UA&#10;AADdAAAADwAAAGRycy9kb3ducmV2LnhtbESPQWsCMRCF70L/Q5hCb5qtC2JXo0hB7MFLV0vpbdiM&#10;m8VksiSpbv99IwjeZnjve/NmuR6cFRcKsfOs4HVSgCBuvO64VXA8bMdzEDEha7SeScEfRVivnkZL&#10;rLS/8idd6tSKHMKxQgUmpb6SMjaGHMaJ74mzdvLBYcpraKUOeM3hzsppUcykw47zBYM9vRtqzvWv&#10;yzV+bP32tcew/Z7uje03u92JS6VenofNAkSiIT3Md/pDZ64sS7h9k0e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RnbxQAAAN0AAAAPAAAAAAAAAAAAAAAAAJgCAABkcnMv&#10;ZG93bnJldi54bWxQSwUGAAAAAAQABAD1AAAAigMAAAAA&#10;" filled="f" strokeweight=".15pt">
                    <v:stroke endcap="round"/>
                  </v:rect>
                  <v:rect id="Rectangle 570" o:spid="_x0000_s1545" style="position:absolute;left:492;top:1821;width:2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qqicMA&#10;AADdAAAADwAAAGRycy9kb3ducmV2LnhtbERPS2sCMRC+F/ofwhS81aSuLu12oxRBENRDtdDrsJl9&#10;0M1ku4m6/nsjCN7m43tOvhhsK07U+8axhrexAkFcONNwpeHnsHp9B+EDssHWMWm4kIfF/Pkpx8y4&#10;M3/TaR8qEUPYZ6ihDqHLpPRFTRb92HXEkStdbzFE2FfS9HiO4baVE6VSabHh2FBjR8uair/90WrA&#10;dGr+d2WyPWyOKX5Ug1rNfpXWo5fh6xNEoCE8xHf32sT5STKF2zfxB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qqicMAAADdAAAADwAAAAAAAAAAAAAAAACYAgAAZHJzL2Rv&#10;d25yZXYueG1sUEsFBgAAAAAEAAQA9QAAAIgDAAAAAA==&#10;" stroked="f"/>
                  <v:rect id="Rectangle 571" o:spid="_x0000_s1546" style="position:absolute;left:493;top:1822;width:20;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QkNMUA&#10;AADdAAAADwAAAGRycy9kb3ducmV2LnhtbESPQWsCMRCF7wX/Qxiht5qtS4tdjSKC2IOXbivF27AZ&#10;N0uTyZJEXf+9KRR6m+G9782bxWpwVlwoxM6zgudJAYK48brjVsHX5/ZpBiImZI3WMym4UYTVcvSw&#10;wEr7K3/QpU6tyCEcK1RgUuorKWNjyGGc+J44aycfHKa8hlbqgNcc7qycFsWrdNhxvmCwp42h5qc+&#10;u1zjaOu3wx7D9nu6N7Zf73YnLpV6HA/rOYhEQ/o3/9HvOnNl+QK/3+QR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pCQ0xQAAAN0AAAAPAAAAAAAAAAAAAAAAAJgCAABkcnMv&#10;ZG93bnJldi54bWxQSwUGAAAAAAQABAD1AAAAigMAAAAA&#10;" filled="f" strokeweight=".15pt">
                    <v:stroke endcap="round"/>
                  </v:rect>
                  <v:rect id="Rectangle 572" o:spid="_x0000_s1547" style="position:absolute;left:521;top:1821;width:2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RZcMA&#10;AADdAAAADwAAAGRycy9kb3ducmV2LnhtbERPTWvCQBC9F/wPywje6q5NGzS6CUUQhLaHquB1yI5J&#10;MDsbs6vGf98tFHqbx/ucVTHYVtyo941jDbOpAkFcOtNwpeGw3zzPQfiAbLB1TBoe5KHIR08rzIy7&#10;8zfddqESMYR9hhrqELpMSl/WZNFPXUccuZPrLYYI+0qaHu8x3LbyRalUWmw4NtTY0bqm8ry7Wg2Y&#10;vprL1yn53H9cU1xUg9q8HZXWk/HwvgQRaAj/4j/31sT5SZL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SRZcMAAADdAAAADwAAAAAAAAAAAAAAAACYAgAAZHJzL2Rv&#10;d25yZXYueG1sUEsFBgAAAAAEAAQA9QAAAIgDAAAAAA==&#10;" stroked="f"/>
                  <v:rect id="Rectangle 573" o:spid="_x0000_s1548" style="position:absolute;left:522;top:1822;width:20;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f2MUA&#10;AADdAAAADwAAAGRycy9kb3ducmV2LnhtbESPQWsCMRCF7wX/Qxiht5qtC61djSKC2IOXbivF27AZ&#10;N0uTyZJEXf+9KRR6m+G9782bxWpwVlwoxM6zgudJAYK48brjVsHX5/ZpBiImZI3WMym4UYTVcvSw&#10;wEr7K3/QpU6tyCEcK1RgUuorKWNjyGGc+J44aycfHKa8hlbqgNcc7qycFsWLdNhxvmCwp42h5qc+&#10;u1zjaOu3wx7D9nu6N7Zf73YnLpV6HA/rOYhEQ/o3/9HvOnNl+Qq/3+QR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YxQAAAN0AAAAPAAAAAAAAAAAAAAAAAJgCAABkcnMv&#10;ZG93bnJldi54bWxQSwUGAAAAAAQABAD1AAAAigMAAAAA&#10;" filled="f" strokeweight=".15pt">
                    <v:stroke endcap="round"/>
                  </v:rect>
                  <v:rect id="Rectangle 574" o:spid="_x0000_s1549" style="position:absolute;left:259;top:1783;width:84;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SMkA&#10;AADdAAAADwAAAGRycy9kb3ducmV2LnhtbESPT2vCQBDF74V+h2WE3urGWvondZUgLZQeBGMFexuy&#10;0ySanQ27W4399M6h0NsM7817v5ktBtepI4XYejYwGWegiCtvW64NfG7ebp9AxYRssfNMBs4UYTG/&#10;vpphbv2J13QsU60khGOOBpqU+lzrWDXkMI59Tyzatw8Ok6yh1jbgScJdp++y7EE7bFkaGuxp2VB1&#10;KH+cgeXj63NhN4dzcY+/+/IrbD92q4kxN6OheAGVaEj/5r/rdyv406ngyjcygp5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c9SMkAAADdAAAADwAAAAAAAAAAAAAAAACYAgAA&#10;ZHJzL2Rvd25yZXYueG1sUEsFBgAAAAAEAAQA9QAAAI4DAAAAAA==&#10;" fillcolor="#5a5445" stroked="f"/>
                  <v:rect id="Rectangle 575" o:spid="_x0000_s1550" style="position:absolute;left:291;top:1364;width:246;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FF8QA&#10;AADdAAAADwAAAGRycy9kb3ducmV2LnhtbERPTWvCQBC9C/0PyxR6092aGmqajUhBEKqHxkKvQ3ZM&#10;QrOzaXbV+O/dQsHbPN7n5KvRduJMg28da3ieKRDElTMt1xq+DpvpKwgfkA12jknDlTysiodJjplx&#10;F/6kcxlqEUPYZ6ihCaHPpPRVQxb9zPXEkTu6wWKIcKilGfASw20n50ql0mLLsaHBnt4bqn7Kk9WA&#10;6Yv53R+T3eHjlOKyHtVm8a20fnoc128gAo3hLv53b02cnyRL+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rBRfEAAAA3QAAAA8AAAAAAAAAAAAAAAAAmAIAAGRycy9k&#10;b3ducmV2LnhtbFBLBQYAAAAABAAEAPUAAACJAwAAAAA=&#10;" stroked="f"/>
                  <v:rect id="Rectangle 576" o:spid="_x0000_s1551" style="position:absolute;left:292;top:1365;width:244;height: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X00cUA&#10;AADdAAAADwAAAGRycy9kb3ducmV2LnhtbESPQUsDMRCF70L/QxjBm83aiujatJRCqYdeulXE27CZ&#10;bhaTyZLEdv33zqHgbR7zvjdvFqsxeHWmlPvIBh6mFSjiNtqeOwPvx+39M6hckC36yGTglzKslpOb&#10;BdY2XvhA56Z0SkI412jAlTLUWufWUcA8jQOx7E4xBSwiU6dtwouEB69nVfWkA/YsFxwOtHHUfjc/&#10;QWp8+eblY49p+znbOz+sd7sTz425ux3Xr6AKjeXffKXfrHDzR+kv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fTRxQAAAN0AAAAPAAAAAAAAAAAAAAAAAJgCAABkcnMv&#10;ZG93bnJldi54bWxQSwUGAAAAAAQABAD1AAAAigMAAAAA&#10;" filled="f" strokeweight=".15pt">
                    <v:stroke endcap="round"/>
                  </v:rect>
                </v:group>
                <v:rect id="Rectangle 578" o:spid="_x0000_s1552" style="position:absolute;left:82;top:6457;width:5086;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3B5sAA&#10;AADdAAAADwAAAGRycy9kb3ducmV2LnhtbERP24rCMBB9F/yHMIJvmnphkWoUEQR38cXqBwzN9ILJ&#10;pCTRdv9+s7Cwb3M419kdBmvEm3xoHStYzDMQxKXTLdcKHvfzbAMiRGSNxjEp+KYAh/14tMNcu55v&#10;9C5iLVIIhxwVNDF2uZShbMhimLuOOHGV8xZjgr6W2mOfwq2Ryyz7kBZbTg0NdnRqqHwWL6tA3otz&#10;vymMz9zXsrqaz8utIqfUdDIctyAiDfFf/Oe+6DR/tV7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M3B5sAAAADdAAAADwAAAAAAAAAAAAAAAACYAgAAZHJzL2Rvd25y&#10;ZXYueG1sUEsFBgAAAAAEAAQA9QAAAIUDAAAAAA==&#10;" filled="f" stroked="f">
                  <v:textbox style="mso-fit-shape-to-text:t" inset="0,0,0,0">
                    <w:txbxContent>
                      <w:p w:rsidR="0059726E" w:rsidRPr="00523A2C" w:rsidRDefault="0059726E">
                        <w:pPr>
                          <w:rPr>
                            <w:lang w:val="ru-RU"/>
                          </w:rPr>
                        </w:pPr>
                        <w:r>
                          <w:rPr>
                            <w:rFonts w:ascii="Arial" w:hAnsi="Arial" w:cs="Arial"/>
                            <w:b/>
                            <w:bCs/>
                            <w:color w:val="000000"/>
                            <w:sz w:val="16"/>
                            <w:szCs w:val="16"/>
                            <w:lang w:val="ru-RU"/>
                          </w:rPr>
                          <w:t>Телеефон</w:t>
                        </w:r>
                      </w:p>
                    </w:txbxContent>
                  </v:textbox>
                </v:rect>
                <v:rect id="Rectangle 579" o:spid="_x0000_s1553" style="position:absolute;left:1219;top:12152;width:2508;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9fkcAA&#10;AADdAAAADwAAAGRycy9kb3ducmV2LnhtbERP22oCMRB9F/yHMIJvmnUt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9fkcAAAADdAAAADwAAAAAAAAAAAAAAAACYAgAAZHJzL2Rvd25y&#10;ZXYueG1sUEsFBgAAAAAEAAQA9QAAAIUDAAAAAA==&#10;" filled="f" stroked="f">
                  <v:textbox style="mso-fit-shape-to-text:t" inset="0,0,0,0">
                    <w:txbxContent>
                      <w:p w:rsidR="0059726E" w:rsidRPr="00523A2C" w:rsidRDefault="0059726E">
                        <w:pPr>
                          <w:rPr>
                            <w:lang w:val="ru-RU"/>
                          </w:rPr>
                        </w:pPr>
                        <w:r>
                          <w:rPr>
                            <w:rFonts w:ascii="Arial" w:hAnsi="Arial" w:cs="Arial"/>
                            <w:b/>
                            <w:bCs/>
                            <w:color w:val="000000"/>
                            <w:sz w:val="16"/>
                            <w:szCs w:val="16"/>
                            <w:lang w:val="ru-RU"/>
                          </w:rPr>
                          <w:t>Факс</w:t>
                        </w:r>
                      </w:p>
                    </w:txbxContent>
                  </v:textbox>
                </v:rect>
                <v:rect id="Rectangle 580" o:spid="_x0000_s1554" style="position:absolute;left:1816;top:17538;width:1352;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6CsAA&#10;AADdAAAADwAAAGRycy9kb3ducmV2LnhtbERP24rCMBB9F/yHMIJvmnpBpGsUEQRdfLHuBwzN9ILJ&#10;pCRZ2/37zcKCb3M419kdBmvEi3xoHStYzDMQxKXTLdcKvh7n2RZEiMgajWNS8EMBDvvxaIe5dj3f&#10;6VXEWqQQDjkqaGLscilD2ZDFMHcdceIq5y3GBH0ttcc+hVsjl1m2kRZbTg0NdnRqqHwW31aBfBTn&#10;flsYn7nPZXUz18u9IqfUdDIcP0BEGuJb/O++6DR/tV7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1P6CsAAAADdAAAADwAAAAAAAAAAAAAAAACYAgAAZHJzL2Rvd25y&#10;ZXYueG1sUEsFBgAAAAAEAAQA9QAAAIUDAAAAAA==&#10;" filled="f" stroked="f">
                  <v:textbox style="mso-fit-shape-to-text:t" inset="0,0,0,0">
                    <w:txbxContent>
                      <w:p w:rsidR="0059726E" w:rsidRPr="00523A2C" w:rsidRDefault="0059726E">
                        <w:pPr>
                          <w:rPr>
                            <w:lang w:val="ru-RU"/>
                          </w:rPr>
                        </w:pPr>
                        <w:r>
                          <w:rPr>
                            <w:rFonts w:ascii="Arial" w:hAnsi="Arial" w:cs="Arial"/>
                            <w:b/>
                            <w:bCs/>
                            <w:color w:val="000000"/>
                            <w:sz w:val="16"/>
                            <w:szCs w:val="16"/>
                            <w:lang w:val="ru-RU"/>
                          </w:rPr>
                          <w:t>ПК</w:t>
                        </w:r>
                      </w:p>
                    </w:txbxContent>
                  </v:textbox>
                </v:rect>
                <v:rect id="Rectangle 581" o:spid="_x0000_s1555" style="position:absolute;left:1828;top:23475;width:1359;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ifsAA&#10;AADdAAAADwAAAGRycy9kb3ducmV2LnhtbERP24rCMBB9F/yHMMK+aeqFRbpGEUFQ8cW6HzA00wsm&#10;k5JkbffvN4Kwb3M419nsBmvEk3xoHSuYzzIQxKXTLdcKvu/H6RpEiMgajWNS8EsBdtvxaIO5dj3f&#10;6FnEWqQQDjkqaGLscilD2ZDFMHMdceIq5y3GBH0ttcc+hVsjF1n2KS22nBoa7OjQUPkofqwCeS+O&#10;/bowPnOXRXU159OtIqfUx2TYf4GINMR/8dt90mn+crW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pifsAAAADdAAAADwAAAAAAAAAAAAAAAACYAgAAZHJzL2Rvd25y&#10;ZXYueG1sUEsFBgAAAAAEAAQA9QAAAIUDAAAAAA==&#10;" filled="f" stroked="f">
                  <v:textbox style="mso-fit-shape-to-text:t" inset="0,0,0,0">
                    <w:txbxContent>
                      <w:p w:rsidR="0059726E" w:rsidRPr="00523A2C" w:rsidRDefault="0059726E">
                        <w:pPr>
                          <w:rPr>
                            <w:lang w:val="ru-RU"/>
                          </w:rPr>
                        </w:pPr>
                        <w:r>
                          <w:rPr>
                            <w:rFonts w:ascii="Arial" w:hAnsi="Arial" w:cs="Arial"/>
                            <w:b/>
                            <w:bCs/>
                            <w:color w:val="000000"/>
                            <w:sz w:val="16"/>
                            <w:szCs w:val="16"/>
                            <w:lang w:val="ru-RU"/>
                          </w:rPr>
                          <w:t>ТВ</w:t>
                        </w:r>
                      </w:p>
                    </w:txbxContent>
                  </v:textbox>
                </v:rect>
                <v:group id="Group 717" o:spid="_x0000_s1556" style="position:absolute;left:9677;top:7531;width:7004;height:4876" coordorigin="1524,1186" coordsize="1103,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ISR8UAAADdAAAADwAAAGRycy9kb3ducmV2LnhtbERPTWvCQBC9F/wPyxS8&#10;NZtoUyTNKiJVPIRCVSi9DdkxCWZnQ3abxH/fLRR6m8f7nHwzmVYM1LvGsoIkikEQl1Y3XCm4nPdP&#10;KxDOI2tsLZOCOznYrGcPOWbajvxBw8lXIoSwy1BB7X2XSenKmgy6yHbEgbva3qAPsK+k7nEM4aaV&#10;izh+kQYbDg01drSrqbydvo2Cw4jjdpm8DcXturt/ndP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iEkfFAAAA3QAA&#10;AA8AAAAAAAAAAAAAAAAAqgIAAGRycy9kb3ducmV2LnhtbFBLBQYAAAAABAAEAPoAAACcAwAAAAA=&#10;">
                  <v:rect id="Rectangle 582" o:spid="_x0000_s1557" style="position:absolute;left:1738;top:1652;width:70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Ca8QA&#10;AADdAAAADwAAAGRycy9kb3ducmV2LnhtbERP32vCMBB+F/wfwgm+aeocItUoY0OZmwhaxdejubVh&#10;zaU0UTv/+mUw8O0+vp83X7a2EldqvHGsYDRMQBDnThsuFByz1WAKwgdkjZVjUvBDHpaLbmeOqXY3&#10;3tP1EAoRQ9inqKAMoU6l9HlJFv3Q1cSR+3KNxRBhU0jd4C2G20o+JclEWjQcG0qs6bWk/PtwsQpO&#10;tDmbz/txt19l29G9+MjWZvOmVL/XvsxABGrDQ/zvftdx/vh5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vwmvEAAAA3QAAAA8AAAAAAAAAAAAAAAAAmAIAAGRycy9k&#10;b3ducmV2LnhtbFBLBQYAAAAABAAEAPUAAACJAwAAAAA=&#10;" fillcolor="silver" strokeweight=".2pt"/>
                  <v:shape id="Freeform 583" o:spid="_x0000_s1558" style="position:absolute;left:1738;top:1594;width:701;height:56;visibility:visible;mso-wrap-style:square;v-text-anchor:top" coordsize="70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62MQA&#10;AADdAAAADwAAAGRycy9kb3ducmV2LnhtbESPzarCMBCF94LvEEZwI5r6Q5VqFBEFNy7svQ8wNGNb&#10;bCalibX69ObCBXcznDPnO7PZdaYSLTWutKxgOolAEGdWl5wr+P05jVcgnEfWWFkmBS9ysNv2extM&#10;tH3yldrU5yKEsEtQQeF9nUjpsoIMuomtiYN2s41BH9Yml7rBZwg3lZxFUSwNlhwIBdZ0KCi7pw8T&#10;IKNu9KJ7fW3T9ztmHUeX1eGo1HDQ7dcgPHX+a/6/PutQf75Ywt83YQS5/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V+tjEAAAA3QAAAA8AAAAAAAAAAAAAAAAAmAIAAGRycy9k&#10;b3ducmV2LnhtbFBLBQYAAAAABAAEAPUAAACJAwAAAAA=&#10;" path="m,56r701,l635,,75,,,56xe" fillcolor="silver" strokeweight=".2pt">
                    <v:path arrowok="t" o:connecttype="custom" o:connectlocs="0,56;701,56;635,0;75,0;0,56" o:connectangles="0,0,0,0,0"/>
                  </v:shape>
                  <v:line id="Line 584" o:spid="_x0000_s1559" style="position:absolute;visibility:visible;mso-wrap-style:square" from="1751,1640" to="2430,1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7IBckAAADdAAAADwAAAGRycy9kb3ducmV2LnhtbESPT0vDQBDF74LfYRnBS2k3RttK7LZo&#10;QRTaHvpHxNuYHZNgdjbsrm389s6h4G2G9+a938wWvWvVkUJsPBu4GWWgiEtvG64MHPbPw3tQMSFb&#10;bD2TgV+KsJhfXsywsP7EWzruUqUkhGOBBuqUukLrWNbkMI58Ryzalw8Ok6yh0jbgScJdq/Msm2iH&#10;DUtDjR0tayq/dz/OQFatxm/vH/3TYOs+18vwkvJpvjHm+qp/fACVqE//5vP1qxX82zvBlW9kBD3/&#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Z+yAXJAAAA3QAAAA8AAAAA&#10;AAAAAAAAAAAAoQIAAGRycy9kb3ducmV2LnhtbFBLBQYAAAAABAAEAPkAAACXAwAAAAA=&#10;" strokeweight=".2pt"/>
                  <v:rect id="Rectangle 585" o:spid="_x0000_s1560" style="position:absolute;left:1766;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8MyMUA&#10;AADdAAAADwAAAGRycy9kb3ducmV2LnhtbERPTWvCQBC9F/oflin0Vje1tmjMKlUQvBTUetDbJDsm&#10;wexs3F019te7hUJv83ifk00704gLOV9bVvDaS0AQF1bXXCrYfi9ehiB8QNbYWCYFN/IwnTw+ZJhq&#10;e+U1XTahFDGEfYoKqhDaVEpfVGTQ92xLHLmDdQZDhK6U2uE1hptG9pPkQxqsOTZU2NK8ouK4ORsF&#10;s9FwdloN+Otnne9pv8uP732XKPX81H2OQQTqwr/4z73Ucf7bYAS/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7wzIxQAAAN0AAAAPAAAAAAAAAAAAAAAAAJgCAABkcnMv&#10;ZG93bnJldi54bWxQSwUGAAAAAAQABAD1AAAAigMAAAAA&#10;" fillcolor="black" stroked="f"/>
                  <v:rect id="Rectangle 586" o:spid="_x0000_s1561" style="position:absolute;left:1776;top:1789;width:6;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ziMgA&#10;AADdAAAADwAAAGRycy9kb3ducmV2LnhtbESPT2/CMAzF70j7DpEn7Qbp2EBQCGhMmrQL0vhzgJtp&#10;vLaicbokg45PPx8m7WbrPb/383zZuUZdKMTas4HHQQaKuPC25tLAfvfWn4CKCdli45kM/FCE5eKu&#10;N8fc+itv6LJNpZIQjjkaqFJqc61jUZHDOPAtsWifPjhMsoZS24BXCXeNHmbZWDusWRoqbOm1ouK8&#10;/XYGVtPJ6uvjmde3zelIx8PpPBqGzJiH++5lBipRl/7Nf9fvVvCfRsIv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DDOIyAAAAN0AAAAPAAAAAAAAAAAAAAAAAJgCAABk&#10;cnMvZG93bnJldi54bWxQSwUGAAAAAAQABAD1AAAAjQMAAAAA&#10;" fillcolor="black" stroked="f"/>
                  <v:rect id="Rectangle 587" o:spid="_x0000_s1562" style="position:absolute;left:1787;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WE8UA&#10;AADdAAAADwAAAGRycy9kb3ducmV2LnhtbERPS2vCQBC+C/0PyxS86cZXsWlWqYLgRai2h3obs9Mk&#10;JDsbd1eN/fXdQqG3+fieky0704grOV9ZVjAaJiCIc6srLhR8vG8GcxA+IGtsLJOCO3lYLh56Gaba&#10;3nhP10MoRAxhn6KCMoQ2ldLnJRn0Q9sSR+7LOoMhQldI7fAWw00jx0nyJA1WHBtKbGldUl4fLkbB&#10;6nm+Or9Nefe9Px3p+HmqZ2OXKNV/7F5fQATqwr/4z73Vcf5kNoL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JYTxQAAAN0AAAAPAAAAAAAAAAAAAAAAAJgCAABkcnMv&#10;ZG93bnJldi54bWxQSwUGAAAAAAQABAD1AAAAigMAAAAA&#10;" fillcolor="black" stroked="f"/>
                  <v:rect id="Rectangle 588" o:spid="_x0000_s1563" style="position:absolute;left:1798;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IZMUA&#10;AADdAAAADwAAAGRycy9kb3ducmV2LnhtbERPS2sCMRC+F/ofwgjeata1iq5GqQWhl0J9HPQ2bsbd&#10;xc1km0Td9tc3QsHbfHzPmS1aU4srOV9ZVtDvJSCIc6srLhTstquXMQgfkDXWlknBD3lYzJ+fZphp&#10;e+M1XTehEDGEfYYKyhCaTEqfl2TQ92xDHLmTdQZDhK6Q2uEthptapkkykgYrjg0lNvReUn7eXIyC&#10;5WS8/P565c/f9fFAh/3xPExdolS3075NQQRqw0P87/7Qcf5gmML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ghkxQAAAN0AAAAPAAAAAAAAAAAAAAAAAJgCAABkcnMv&#10;ZG93bnJldi54bWxQSwUGAAAAAAQABAD1AAAAigMAAAAA&#10;" fillcolor="black" stroked="f"/>
                  <v:rect id="Rectangle 589" o:spid="_x0000_s1564" style="position:absolute;left:1808;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t/8QA&#10;AADdAAAADwAAAGRycy9kb3ducmV2LnhtbERPTWsCMRC9C/0PYQreNFutRVejqCD0IlTrQW/jZrq7&#10;uJmsSdS1v74RCt7m8T5nMmtMJa7kfGlZwVs3AUGcWV1yrmD3veoMQfiArLGyTAru5GE2fWlNMNX2&#10;xhu6bkMuYgj7FBUUIdSplD4ryKDv2po4cj/WGQwRulxqh7cYbirZS5IPabDk2FBgTcuCstP2YhQs&#10;RsPF+eud17+b44EO++Np0HOJUu3XZj4GEagJT/G/+1PH+f1BHx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rf/EAAAA3QAAAA8AAAAAAAAAAAAAAAAAmAIAAGRycy9k&#10;b3ducmV2LnhtbFBLBQYAAAAABAAEAPUAAACJAwAAAAA=&#10;" fillcolor="black" stroked="f"/>
                  <v:rect id="Rectangle 590" o:spid="_x0000_s1565" style="position:absolute;left:1818;top:1789;width:6;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1i8UA&#10;AADdAAAADwAAAGRycy9kb3ducmV2LnhtbERPS2sCMRC+C/0PYQreNFsfxW6NooLgpaC2h3obN9Pd&#10;xc1kTaJu/fVGELzNx/ec8bQxlTiT86VlBW/dBARxZnXJuYKf72VnBMIHZI2VZVLwTx6mk5fWGFNt&#10;L7yh8zbkIoawT1FBEUKdSumzggz6rq2JI/dnncEQoculdniJ4aaSvSR5lwZLjg0F1rQoKDtsT0bB&#10;/GM0P64H/HXd7He0+90fhj2XKNV+bWafIAI14Sl+uFc6zu8PB3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zWLxQAAAN0AAAAPAAAAAAAAAAAAAAAAAJgCAABkcnMv&#10;ZG93bnJldi54bWxQSwUGAAAAAAQABAD1AAAAigMAAAAA&#10;" fillcolor="black" stroked="f"/>
                  <v:rect id="Rectangle 591" o:spid="_x0000_s1566" style="position:absolute;left:1828;top:1789;width:6;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QEMUA&#10;AADdAAAADwAAAGRycy9kb3ducmV2LnhtbERPS2sCMRC+F/ofwgjealbtiq5GqQWhl0J9HPQ2bsbd&#10;xc1km0Td9tc3QsHbfHzPmS1aU4srOV9ZVtDvJSCIc6srLhTstquXMQgfkDXWlknBD3lYzJ+fZphp&#10;e+M1XTehEDGEfYYKyhCaTEqfl2TQ92xDHLmTdQZDhK6Q2uEthptaDpJkJA1WHBtKbOi9pPy8uRgF&#10;y8l4+f31yp+/6+OBDvvjOR24RKlup32bggjUhof43/2h4/xhmsL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5AQxQAAAN0AAAAPAAAAAAAAAAAAAAAAAJgCAABkcnMv&#10;ZG93bnJldi54bWxQSwUGAAAAAAQABAD1AAAAigMAAAAA&#10;" fillcolor="black" stroked="f"/>
                  <v:rect id="Rectangle 592" o:spid="_x0000_s1567" style="position:absolute;left:1839;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OZ8QA&#10;AADdAAAADwAAAGRycy9kb3ducmV2LnhtbERPTWsCMRC9C/0PYQreNFutYrdGUUHwIqjtod7GzXR3&#10;cTNZk6hbf70RhN7m8T5nPG1MJS7kfGlZwVs3AUGcWV1yruD7a9kZgfABWWNlmRT8kYfp5KU1xlTb&#10;K2/psgu5iCHsU1RQhFCnUvqsIIO+a2viyP1aZzBE6HKpHV5juKlkL0mG0mDJsaHAmhYFZcfd2SiY&#10;f4zmp807r2/bw572P4fjoOcSpdqvzewTRKAm/Iuf7pWO8/uDIT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pDmfEAAAA3QAAAA8AAAAAAAAAAAAAAAAAmAIAAGRycy9k&#10;b3ducmV2LnhtbFBLBQYAAAAABAAEAPUAAACJAwAAAAA=&#10;" fillcolor="black" stroked="f"/>
                  <v:rect id="Rectangle 593" o:spid="_x0000_s1568" style="position:absolute;left:1850;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r/MUA&#10;AADdAAAADwAAAGRycy9kb3ducmV2LnhtbERPTWsCMRC9C/6HMEJvmtVWq6tRtFDoRai2h3obN+Pu&#10;4mayJqmu/vpGKHibx/uc2aIxlTiT86VlBf1eAoI4s7rkXMH313t3DMIHZI2VZVJwJQ+Lebs1w1Tb&#10;C2/ovA25iCHsU1RQhFCnUvqsIIO+Z2viyB2sMxgidLnUDi8x3FRykCQjabDk2FBgTW8FZcftr1Gw&#10;moxXp88XXt82+x3tfvbH4cAlSj11muUURKAmPMT/7g8d5z8PX+H+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5av8xQAAAN0AAAAPAAAAAAAAAAAAAAAAAJgCAABkcnMv&#10;ZG93bnJldi54bWxQSwUGAAAAAAQABAD1AAAAigMAAAAA&#10;" fillcolor="black" stroked="f"/>
                  <v:rect id="Rectangle 594" o:spid="_x0000_s1569" style="position:absolute;left:1860;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o/jsgA&#10;AADdAAAADwAAAGRycy9kb3ducmV2LnhtbESPT2/CMAzF70j7DpEn7Qbp2EBQCGhMmrQL0vhzgJtp&#10;vLaicbokg45PPx8m7WbrPb/383zZuUZdKMTas4HHQQaKuPC25tLAfvfWn4CKCdli45kM/FCE5eKu&#10;N8fc+itv6LJNpZIQjjkaqFJqc61jUZHDOPAtsWifPjhMsoZS24BXCXeNHmbZWDusWRoqbOm1ouK8&#10;/XYGVtPJ6uvjmde3zelIx8PpPBqGzJiH++5lBipRl/7Nf9fvVvCfRoIr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ej+OyAAAAN0AAAAPAAAAAAAAAAAAAAAAAJgCAABk&#10;cnMvZG93bnJldi54bWxQSwUGAAAAAAQABAD1AAAAjQMAAAAA&#10;" fillcolor="black" stroked="f"/>
                  <v:rect id="Rectangle 595" o:spid="_x0000_s1570" style="position:absolute;left:1870;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aaFcUA&#10;AADdAAAADwAAAGRycy9kb3ducmV2LnhtbERPTWvCQBC9C/6HZQq96aZWRdOsokLBi1C1h3qbZKdJ&#10;MDsbd7ca++u7hUJv83ifky0704grOV9bVvA0TEAQF1bXXCp4P74OZiB8QNbYWCYFd/KwXPR7Gaba&#10;3nhP10MoRQxhn6KCKoQ2ldIXFRn0Q9sSR+7TOoMhQldK7fAWw00jR0kylQZrjg0VtrSpqDgfvoyC&#10;9Xy2vryNefe9z090+sjPk5FLlHp86FYvIAJ14V/8597qOP95Mof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poVxQAAAN0AAAAPAAAAAAAAAAAAAAAAAJgCAABkcnMv&#10;ZG93bnJldi54bWxQSwUGAAAAAAQABAD1AAAAigMAAAAA&#10;" fillcolor="black" stroked="f"/>
                  <v:rect id="Rectangle 596" o:spid="_x0000_s1571" style="position:absolute;left:1881;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5NcgA&#10;AADdAAAADwAAAGRycy9kb3ducmV2LnhtbESPQW/CMAyF75P2HyJP4jbSwUDQEdCYhLTLJGA7wM00&#10;XlvROF0SoOPX48Ok3Wy95/c+zxada9SZQqw9G3jqZ6CIC29rLg18fa4eJ6BiQrbYeCYDvxRhMb+/&#10;m2Fu/YU3dN6mUkkIxxwNVCm1udaxqMhh7PuWWLRvHxwmWUOpbcCLhLtGD7JsrB3WLA0VtvRWUXHc&#10;npyB5XSy/Fk/88d1c9jTfnc4jgYhM6b30L2+gErUpX/z3/W7FfzhWPj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YPk1yAAAAN0AAAAPAAAAAAAAAAAAAAAAAJgCAABk&#10;cnMvZG93bnJldi54bWxQSwUGAAAAAAQABAD1AAAAjQMAAAAA&#10;" fillcolor="black" stroked="f"/>
                  <v:rect id="Rectangle 597" o:spid="_x0000_s1572" style="position:absolute;left:1891;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crsUA&#10;AADdAAAADwAAAGRycy9kb3ducmV2LnhtbERPTWvCQBC9F/wPywi91Y3Wik2zihYKXgpVe6i3MTsm&#10;IdnZdHerqb/eFQRv83ifk80704gjOV9ZVjAcJCCIc6srLhR8bz+epiB8QNbYWCYF/+RhPus9ZJhq&#10;e+I1HTehEDGEfYoKyhDaVEqfl2TQD2xLHLmDdQZDhK6Q2uEphptGjpJkIg1WHBtKbOm9pLze/BkF&#10;y9fp8vdrzJ/n9X5Hu599/TJyiVKP/W7xBiJQF+7im3ul4/znyRC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FyuxQAAAN0AAAAPAAAAAAAAAAAAAAAAAJgCAABkcnMv&#10;ZG93bnJldi54bWxQSwUGAAAAAAQABAD1AAAAigMAAAAA&#10;" fillcolor="black" stroked="f"/>
                  <v:rect id="Rectangle 598" o:spid="_x0000_s1573" style="position:absolute;left:1901;top:1789;width:6;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C2cUA&#10;AADdAAAADwAAAGRycy9kb3ducmV2LnhtbERPTWsCMRC9F/wPYQRvNetaRbdG0UKhl4LaHvQ2bqa7&#10;i5vJNkl16683guBtHu9zZovW1OJEzleWFQz6CQji3OqKCwXfX+/PExA+IGusLZOCf/KwmHeeZphp&#10;e+YNnbahEDGEfYYKyhCaTEqfl2TQ921DHLkf6wyGCF0htcNzDDe1TJNkLA1WHBtKbOitpPy4/TMK&#10;VtPJ6nf9wp+XzWFP+93hOEpdolSv2y5fQQRqw0N8d3/oOH84Tu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LZxQAAAN0AAAAPAAAAAAAAAAAAAAAAAJgCAABkcnMv&#10;ZG93bnJldi54bWxQSwUGAAAAAAQABAD1AAAAigMAAAAA&#10;" fillcolor="black" stroked="f"/>
                  <v:rect id="Rectangle 599" o:spid="_x0000_s1574" style="position:absolute;left:1912;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nQsUA&#10;AADdAAAADwAAAGRycy9kb3ducmV2LnhtbERPTWvCQBC9C/0PyxS86aZaxaZZRQWhF0FtD/U2ZqdJ&#10;SHY27q4a++u7hUJv83ifky0604grOV9ZVvA0TEAQ51ZXXCj4eN8MZiB8QNbYWCYFd/KwmD/0Mky1&#10;vfGerodQiBjCPkUFZQhtKqXPSzLoh7YljtyXdQZDhK6Q2uEthptGjpJkKg1WHBtKbGldUl4fLkbB&#10;6mW2Ou+eefu9Px3p+HmqJyOXKNV/7JavIAJ14V/8537Tcf54Oobfb+IJ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mdCxQAAAN0AAAAPAAAAAAAAAAAAAAAAAJgCAABkcnMv&#10;ZG93bnJldi54bWxQSwUGAAAAAAQABAD1AAAAigMAAAAA&#10;" fillcolor="black" stroked="f"/>
                  <v:rect id="Rectangle 600" o:spid="_x0000_s1575" style="position:absolute;left:1922;top:1789;width:5;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NsQA&#10;AADdAAAADwAAAGRycy9kb3ducmV2LnhtbERPS2sCMRC+C/0PYQreNFtf2K1RVBC8FNT2UG/jZrq7&#10;uJmsSdStv94IQm/z8T1nMmtMJS7kfGlZwVs3AUGcWV1yruD7a9UZg/ABWWNlmRT8kYfZ9KU1wVTb&#10;K2/psgu5iCHsU1RQhFCnUvqsIIO+a2viyP1aZzBE6HKpHV5juKlkL0lG0mDJsaHAmpYFZcfd2ShY&#10;vI8Xp82AP2/bw572P4fjsOcSpdqvzfwDRKAm/Iuf7rWO8/ujATy+i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bEAAAA3QAAAA8AAAAAAAAAAAAAAAAAmAIAAGRycy9k&#10;b3ducmV2LnhtbFBLBQYAAAAABAAEAPUAAACJAwAAAAA=&#10;" fillcolor="black" stroked="f"/>
                  <v:rect id="Rectangle 601" o:spid="_x0000_s1576" style="position:absolute;left:1933;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arcQA&#10;AADdAAAADwAAAGRycy9kb3ducmV2LnhtbERPTWsCMRC9C/0PYQreNFutYrdGUUHwIqjtod7GzXR3&#10;cTNZk6hbf70RhN7m8T5nPG1MJS7kfGlZwVs3AUGcWV1yruD7a9kZgfABWWNlmRT8kYfp5KU1xlTb&#10;K2/psgu5iCHsU1RQhFCnUvqsIIO+a2viyP1aZzBE6HKpHV5juKlkL0mG0mDJsaHAmhYFZcfd2SiY&#10;f4zmp807r2/bw572P4fjoOcSpdqvzewTRKAm/Iuf7pWO8/vDAT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XWq3EAAAA3QAAAA8AAAAAAAAAAAAAAAAAmAIAAGRycy9k&#10;b3ducmV2LnhtbFBLBQYAAAAABAAEAPUAAACJAwAAAAA=&#10;" fillcolor="black" stroked="f"/>
                  <v:rect id="Rectangle 602" o:spid="_x0000_s1577" style="position:absolute;left:1943;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E2sUA&#10;AADdAAAADwAAAGRycy9kb3ducmV2LnhtbERPS2sCMRC+F/ofwgjealZtF12NUgtCL4X6OOht3Iy7&#10;i5vJNom67a9vBMHbfHzPmc5bU4sLOV9ZVtDvJSCIc6srLhRsN8uXEQgfkDXWlknBL3mYz56fpphp&#10;e+UVXdahEDGEfYYKyhCaTEqfl2TQ92xDHLmjdQZDhK6Q2uE1hptaDpIklQYrjg0lNvRRUn5an42C&#10;xXi0+Pl+5a+/1WFP+93h9DZwiVLdTvs+ARGoDQ/x3f2p4/xhmsLtm3iC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cTaxQAAAN0AAAAPAAAAAAAAAAAAAAAAAJgCAABkcnMv&#10;ZG93bnJldi54bWxQSwUGAAAAAAQABAD1AAAAigMAAAAA&#10;" fillcolor="black" stroked="f"/>
                  <v:rect id="Rectangle 603" o:spid="_x0000_s1578" style="position:absolute;left:1953;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hQcYA&#10;AADdAAAADwAAAGRycy9kb3ducmV2LnhtbERPS2sCMRC+C/0PYQre3KyPWl2NUgsFLwW1PdTbuBl3&#10;FzeTbZLqtr++EQRv8/E9Z75sTS3O5HxlWUE/SUEQ51ZXXCj4/HjrTUD4gKyxtkwKfsnDcvHQmWOm&#10;7YW3dN6FQsQQ9hkqKENoMil9XpJBn9iGOHJH6wyGCF0htcNLDDe1HKTpWBqsODaU2NBrSflp92MU&#10;rKaT1fdmxO9/28Oe9l+H09PApUp1H9uXGYhAbbiLb+61jvOH42e4fhNP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lhQcYAAADdAAAADwAAAAAAAAAAAAAAAACYAgAAZHJz&#10;L2Rvd25yZXYueG1sUEsFBgAAAAAEAAQA9QAAAIsDAAAAAA==&#10;" fillcolor="black" stroked="f"/>
                  <v:rect id="Rectangle 604" o:spid="_x0000_s1579" style="position:absolute;left:1963;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1M8gA&#10;AADdAAAADwAAAGRycy9kb3ducmV2LnhtbESPQW/CMAyF75P2HyJP4jbSwUDQEdCYhLTLJGA7wM00&#10;XlvROF0SoOPX48Ok3Wy95/c+zxada9SZQqw9G3jqZ6CIC29rLg18fa4eJ6BiQrbYeCYDvxRhMb+/&#10;m2Fu/YU3dN6mUkkIxxwNVCm1udaxqMhh7PuWWLRvHxwmWUOpbcCLhLtGD7JsrB3WLA0VtvRWUXHc&#10;npyB5XSy/Fk/88d1c9jTfnc4jgYhM6b30L2+gErUpX/z3/W7FfzhWHD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FvUzyAAAAN0AAAAPAAAAAAAAAAAAAAAAAJgCAABk&#10;cnMvZG93bnJldi54bWxQSwUGAAAAAAQABAD1AAAAjQMAAAAA&#10;" fillcolor="black" stroked="f"/>
                  <v:rect id="Rectangle 605" o:spid="_x0000_s1580" style="position:absolute;left:1974;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QqMUA&#10;AADdAAAADwAAAGRycy9kb3ducmV2LnhtbERPS2vCQBC+F/oflhG81Y1PNM0qtVDwUlDbQ71NstMk&#10;mJ1Nd7ea+utdQehtPr7nZKvONOJEzteWFQwHCQjiwuqaSwWfH29PcxA+IGtsLJOCP/KwWj4+ZJhq&#10;e+YdnfahFDGEfYoKqhDaVEpfVGTQD2xLHLlv6wyGCF0ptcNzDDeNHCXJTBqsOTZU2NJrRcVx/2sU&#10;rBfz9c92wu+XXX6gw1d+nI5colS/1708gwjUhX/x3b3Rcf54toD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WlCoxQAAAN0AAAAPAAAAAAAAAAAAAAAAAJgCAABkcnMv&#10;ZG93bnJldi54bWxQSwUGAAAAAAQABAD1AAAAigMAAAAA&#10;" fillcolor="black" stroked="f"/>
                  <v:rect id="Rectangle 606" o:spid="_x0000_s1581" style="position:absolute;left:1985;top:1788;width:4;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v6MkA&#10;AADdAAAADwAAAGRycy9kb3ducmV2LnhtbESPT0/DMAzF75P4DpGRuG0pG3+20mxiSEhckNjgsN3c&#10;xrTVGqdLwlb49PiAxM3We37v52I1uE6dKMTWs4HrSQaKuPK25drAx/vzeA4qJmSLnWcy8E0RVsuL&#10;UYG59Wfe0GmbaiUhHHM00KTU51rHqiGHceJ7YtE+fXCYZA21tgHPEu46Pc2yO+2wZWlosKenhqrD&#10;9ssZWC/m6+PbDb/+bMo97Xfl4XYaMmOuLofHB1CJhvRv/rt+sYI/uxd++UZG0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lv6MkAAADdAAAADwAAAAAAAAAAAAAAAACYAgAA&#10;ZHJzL2Rvd25yZXYueG1sUEsFBgAAAAAEAAQA9QAAAI4DAAAAAA==&#10;" fillcolor="black" stroked="f"/>
                  <v:rect id="Rectangle 607" o:spid="_x0000_s1582" style="position:absolute;left:1995;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Kc8UA&#10;AADdAAAADwAAAGRycy9kb3ducmV2LnhtbERPS2sCMRC+F/ofwgi9dbNaW3U1Si0UvBR8HfQ2bsbd&#10;xc1km6S69tebgtDbfHzPmcxaU4szOV9ZVtBNUhDEudUVFwq2m8/nIQgfkDXWlknBlTzMpo8PE8y0&#10;vfCKzutQiBjCPkMFZQhNJqXPSzLoE9sQR+5oncEQoSukdniJ4aaWvTR9kwYrjg0lNvRRUn5a/xgF&#10;89Fw/r3s89fv6rCn/e5weu25VKmnTvs+BhGoDf/iu3uh4/yXQRf+vokn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cpzxQAAAN0AAAAPAAAAAAAAAAAAAAAAAJgCAABkcnMv&#10;ZG93bnJldi54bWxQSwUGAAAAAAQABAD1AAAAigMAAAAA&#10;" fillcolor="black" stroked="f"/>
                  <v:rect id="Rectangle 608" o:spid="_x0000_s1583" style="position:absolute;left:2005;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UBMUA&#10;AADdAAAADwAAAGRycy9kb3ducmV2LnhtbERPTWsCMRC9F/ofwhS81Wy3ttrVKFUQvBTUeqi3cTPu&#10;Lm4m2yTq6q83QqG3ebzPGU1aU4sTOV9ZVvDSTUAQ51ZXXCjYfM+fByB8QNZYWyYFF/IwGT8+jDDT&#10;9swrOq1DIWII+wwVlCE0mZQ+L8mg79qGOHJ76wyGCF0htcNzDDe1TJPkXRqsODaU2NCspPywPhoF&#10;04/B9HfZ46/rarel7c/u8Ja6RKnOU/s5BBGoDf/iP/dCx/mv/RTu38QT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J1QExQAAAN0AAAAPAAAAAAAAAAAAAAAAAJgCAABkcnMv&#10;ZG93bnJldi54bWxQSwUGAAAAAAQABAD1AAAAigMAAAAA&#10;" fillcolor="black" stroked="f"/>
                  <v:rect id="Rectangle 609" o:spid="_x0000_s1584" style="position:absolute;left:2016;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xn8YA&#10;AADdAAAADwAAAGRycy9kb3ducmV2LnhtbERPS2sCMRC+F/ofwhR662bV1sdqlFoo9FLwddDbuBl3&#10;FzeTbZLq1l/fCIK3+fieM5m1phYncr6yrKCTpCCIc6srLhRs1p8vQxA+IGusLZOCP/Iwmz4+TDDT&#10;9sxLOq1CIWII+wwVlCE0mZQ+L8mgT2xDHLmDdQZDhK6Q2uE5hptadtO0Lw1WHBtKbOijpPy4+jUK&#10;5qPh/Gfxyt+X5X5Hu+3++NZ1qVLPT+37GESgNtzFN/eXjvN7gx5cv4kny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vxn8YAAADdAAAADwAAAAAAAAAAAAAAAACYAgAAZHJz&#10;L2Rvd25yZXYueG1sUEsFBgAAAAAEAAQA9QAAAIsDAAAAAA==&#10;" fillcolor="black" stroked="f"/>
                  <v:rect id="Rectangle 610" o:spid="_x0000_s1585" style="position:absolute;left:2026;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p68YA&#10;AADdAAAADwAAAGRycy9kb3ducmV2LnhtbERPS2sCMRC+C/0PYQre3KyPWl2NUgsFLwW1PdTbuBl3&#10;FzeTbZLq2l/fFARv8/E9Z75sTS3O5HxlWUE/SUEQ51ZXXCj4/HjrTUD4gKyxtkwKruRhuXjozDHT&#10;9sJbOu9CIWII+wwVlCE0mZQ+L8mgT2xDHLmjdQZDhK6Q2uElhptaDtJ0LA1WHBtKbOi1pPy0+zEK&#10;VtPJ6nsz4vff7WFP+6/D6WngUqW6j+3LDESgNtzFN/dax/nD5xH8fxN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Jp68YAAADdAAAADwAAAAAAAAAAAAAAAACYAgAAZHJz&#10;L2Rvd25yZXYueG1sUEsFBgAAAAAEAAQA9QAAAIsDAAAAAA==&#10;" fillcolor="black" stroked="f"/>
                  <v:rect id="Rectangle 611" o:spid="_x0000_s1586" style="position:absolute;left:2037;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McMUA&#10;AADdAAAADwAAAGRycy9kb3ducmV2LnhtbERPTWsCMRC9C/6HMEJvmtVWq6tRtFDoRai2h3obN+Pu&#10;4mayJqmu/vpGKHibx/uc2aIxlTiT86VlBf1eAoI4s7rkXMH313t3DMIHZI2VZVJwJQ+Lebs1w1Tb&#10;C2/ovA25iCHsU1RQhFCnUvqsIIO+Z2viyB2sMxgidLnUDi8x3FRykCQjabDk2FBgTW8FZcftr1Gw&#10;moxXp88XXt82+x3tfvbH4cAlSj11muUURKAmPMT/7g8d5z+/DuH+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zsxwxQAAAN0AAAAPAAAAAAAAAAAAAAAAAJgCAABkcnMv&#10;ZG93bnJldi54bWxQSwUGAAAAAAQABAD1AAAAigMAAAAA&#10;" fillcolor="black" stroked="f"/>
                  <v:rect id="Rectangle 612" o:spid="_x0000_s1587" style="position:absolute;left:2047;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SB8YA&#10;AADdAAAADwAAAGRycy9kb3ducmV2LnhtbERPS2sCMRC+C/0PYQre3KyPWl2NUgsFLwW1PdTbuBl3&#10;FzeTbZLqtr++EQRv8/E9Z75sTS3O5HxlWUE/SUEQ51ZXXCj4/HjrTUD4gKyxtkwKfsnDcvHQmWOm&#10;7YW3dN6FQsQQ9hkqKENoMil9XpJBn9iGOHJH6wyGCF0htcNLDDe1HKTpWBqsODaU2NBrSflp92MU&#10;rKaT1fdmxO9/28Oe9l+H09PApUp1H9uXGYhAbbiLb+61jvOHz2O4fhNP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xSB8YAAADdAAAADwAAAAAAAAAAAAAAAACYAgAAZHJz&#10;L2Rvd25yZXYueG1sUEsFBgAAAAAEAAQA9QAAAIsDAAAAAA==&#10;" fillcolor="black" stroked="f"/>
                  <v:rect id="Rectangle 613" o:spid="_x0000_s1588" style="position:absolute;left:2057;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3nMYA&#10;AADdAAAADwAAAGRycy9kb3ducmV2LnhtbERPS2sCMRC+F/ofwhS8dbP1Ue3WKFUQvAhqe6i3cTPd&#10;XdxM1iTq2l9vCkJv8/E9ZzxtTS3O5HxlWcFLkoIgzq2uuFDw9bl4HoHwAVljbZkUXMnDdPL4MMZM&#10;2wtv6LwNhYgh7DNUUIbQZFL6vCSDPrENceR+rDMYInSF1A4vMdzUspumr9JgxbGhxIbmJeWH7cko&#10;mL2NZsd1n1e/m/2Odt/7w6DrUqU6T+3HO4hAbfgX391LHef3hkP4+ya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D3nMYAAADdAAAADwAAAAAAAAAAAAAAAACYAgAAZHJz&#10;L2Rvd25yZXYueG1sUEsFBgAAAAAEAAQA9QAAAIsDAAAAAA==&#10;" fillcolor="black" stroked="f"/>
                  <v:rect id="Rectangle 614" o:spid="_x0000_s1589" style="position:absolute;left:2068;top:1788;width:4;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9j7skA&#10;AADdAAAADwAAAGRycy9kb3ducmV2LnhtbESPT0/DMAzF75P4DpGRuG0pG3+20mxiSEhckNjgsN3c&#10;xrTVGqdLwlb49PiAxM3We37v52I1uE6dKMTWs4HrSQaKuPK25drAx/vzeA4qJmSLnWcy8E0RVsuL&#10;UYG59Wfe0GmbaiUhHHM00KTU51rHqiGHceJ7YtE+fXCYZA21tgHPEu46Pc2yO+2wZWlosKenhqrD&#10;9ssZWC/m6+PbDb/+bMo97Xfl4XYaMmOuLofHB1CJhvRv/rt+sYI/uxdc+UZG0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89j7skAAADdAAAADwAAAAAAAAAAAAAAAACYAgAA&#10;ZHJzL2Rvd25yZXYueG1sUEsFBgAAAAAEAAQA9QAAAI4DAAAAAA==&#10;" fillcolor="black" stroked="f"/>
                  <v:rect id="Rectangle 615" o:spid="_x0000_s1590" style="position:absolute;left:2078;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dcYA&#10;AADdAAAADwAAAGRycy9kb3ducmV2LnhtbERPS2sCMRC+F/ofwhS8dbP10erWKFUQvAhqe6i3cTPd&#10;XdxM1iTq2l9vCkJv8/E9ZzxtTS3O5HxlWcFLkoIgzq2uuFDw9bl4HoLwAVljbZkUXMnDdPL4MMZM&#10;2wtv6LwNhYgh7DNUUIbQZFL6vCSDPrENceR+rDMYInSF1A4vMdzUspumr9JgxbGhxIbmJeWH7cko&#10;mI2Gs+O6z6vfzX5Hu+/9YdB1qVKdp/bjHUSgNvyL7+6ljvN7byP4+ya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GdcYAAADdAAAADwAAAAAAAAAAAAAAAACYAgAAZHJz&#10;L2Rvd25yZXYueG1sUEsFBgAAAAAEAAQA9QAAAIsDAAAAAA==&#10;" fillcolor="black" stroked="f"/>
                  <v:rect id="Rectangle 616" o:spid="_x0000_s1591" style="position:absolute;left:2088;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fz8gA&#10;AADdAAAADwAAAGRycy9kb3ducmV2LnhtbESPQU/CQBCF7yb+h82YeJOtiKYUFiImJlxIBD3AbegO&#10;bUN3tu6uUPz1zoHE20zem/e+mc5716oThdh4NvA4yEARl942XBn4+nx/yEHFhGyx9UwGLhRhPru9&#10;mWJh/ZnXdNqkSkkIxwIN1Cl1hdaxrMlhHPiOWLSDDw6TrKHSNuBZwl2rh1n2oh02LA01dvRWU3nc&#10;/DgDi3G++P4Y8ep3vd/Rbrs/Pg9DZsz9Xf86AZWoT//m6/XSCv5TLvzyjYy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bB/PyAAAAN0AAAAPAAAAAAAAAAAAAAAAAJgCAABk&#10;cnMvZG93bnJldi54bWxQSwUGAAAAAAQABAD1AAAAjQMAAAAA&#10;" fillcolor="black" stroked="f"/>
                  <v:rect id="Rectangle 617" o:spid="_x0000_s1592" style="position:absolute;left:2098;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6VMUA&#10;AADdAAAADwAAAGRycy9kb3ducmV2LnhtbERPTWvCQBC9F/oflil4azZaW2LqKloQvBTU9qC3MTtN&#10;gtnZuLtq7K93hUJv83ifM552phFncr62rKCfpCCIC6trLhV8fy2eMxA+IGtsLJOCK3mYTh4fxphr&#10;e+E1nTehFDGEfY4KqhDaXEpfVGTQJ7YljtyPdQZDhK6U2uElhptGDtL0TRqsOTZU2NJHRcVhczIK&#10;5qNsflwN+fN3vd/Rbrs/vA5cqlTvqZu9gwjUhX/xn3up4/yXrA/3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LpUxQAAAN0AAAAPAAAAAAAAAAAAAAAAAJgCAABkcnMv&#10;ZG93bnJldi54bWxQSwUGAAAAAAQABAD1AAAAigMAAAAA&#10;" fillcolor="black" stroked="f"/>
                  <v:rect id="Rectangle 618" o:spid="_x0000_s1593" style="position:absolute;left:2109;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I8UA&#10;AADdAAAADwAAAGRycy9kb3ducmV2LnhtbERPTWvCQBC9C/0PyxR6043RlhhdpQqCl4LaHuptzI5J&#10;MDub7m419te7hUJv83ifM1t0phEXcr62rGA4SEAQF1bXXCr4eF/3MxA+IGtsLJOCG3lYzB96M8y1&#10;vfKOLvtQihjCPkcFVQhtLqUvKjLoB7YljtzJOoMhQldK7fAaw00j0yR5kQZrjg0VtrSqqDjvv42C&#10;5SRbfm3H/PazOx7o8Hk8P6cuUerpsXudggjUhX/xn3uj4/xRlsLvN/EE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iQjxQAAAN0AAAAPAAAAAAAAAAAAAAAAAJgCAABkcnMv&#10;ZG93bnJldi54bWxQSwUGAAAAAAQABAD1AAAAigMAAAAA&#10;" fillcolor="black" stroked="f"/>
                  <v:rect id="Rectangle 619" o:spid="_x0000_s1594" style="position:absolute;left:2119;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6BuMUA&#10;AADdAAAADwAAAGRycy9kb3ducmV2LnhtbERPTWvCQBC9C/6HZQq9mU3Vlpi6igqFXgpqe9DbmJ0m&#10;wexs3N1q7K93hUJv83ifM513phFncr62rOApSUEQF1bXXCr4+nwbZCB8QNbYWCYFV/Iwn/V7U8y1&#10;vfCGzttQihjCPkcFVQhtLqUvKjLoE9sSR+7bOoMhQldK7fASw00jh2n6Ig3WHBsqbGlVUXHc/hgF&#10;y0m2PK3H/PG7Oexpvzscn4cuVerxoVu8ggjUhX/xn/tdx/mjbAT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oG4xQAAAN0AAAAPAAAAAAAAAAAAAAAAAJgCAABkcnMv&#10;ZG93bnJldi54bWxQSwUGAAAAAAQABAD1AAAAigMAAAAA&#10;" fillcolor="black" stroked="f"/>
                  <v:rect id="Rectangle 620" o:spid="_x0000_s1595" style="position:absolute;left:2129;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cZzMUA&#10;AADdAAAADwAAAGRycy9kb3ducmV2LnhtbERPTWsCMRC9C/6HMEJvmtVqWbdG0ULBS0FtD3obN9Pd&#10;xc1km6S69tcbQehtHu9zZovW1OJMzleWFQwHCQji3OqKCwVfn+/9FIQPyBpry6TgSh4W825nhpm2&#10;F97SeRcKEUPYZ6igDKHJpPR5SQb9wDbEkfu2zmCI0BVSO7zEcFPLUZK8SIMVx4YSG3orKT/tfo2C&#10;1TRd/WzG/PG3PR7osD+eJiOXKPXUa5evIAK14V/8cK91nP+cjuH+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VxnMxQAAAN0AAAAPAAAAAAAAAAAAAAAAAJgCAABkcnMv&#10;ZG93bnJldi54bWxQSwUGAAAAAAQABAD1AAAAigMAAAAA&#10;" fillcolor="black" stroked="f"/>
                  <v:rect id="Rectangle 621" o:spid="_x0000_s1596" style="position:absolute;left:2140;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8V8UA&#10;AADdAAAADwAAAGRycy9kb3ducmV2LnhtbERPTWvCQBC9F/wPywi9NRttlZi6igqFXgrV9qC3MTtN&#10;gtnZuLvV1F/vCgVv83ifM513phEncr62rGCQpCCIC6trLhV8f709ZSB8QNbYWCYFf+RhPus9TDHX&#10;9sxrOm1CKWII+xwVVCG0uZS+qMigT2xLHLkf6wyGCF0ptcNzDDeNHKbpWBqsOTZU2NKqouKw+TUK&#10;lpNsefx84Y/Ler+j3XZ/GA1dqtRjv1u8ggjUhbv43/2u4/znbAS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7xXxQAAAN0AAAAPAAAAAAAAAAAAAAAAAJgCAABkcnMv&#10;ZG93bnJldi54bWxQSwUGAAAAAAQABAD1AAAAigMAAAAA&#10;" fillcolor="black" stroked="f"/>
                  <v:rect id="Rectangle 622" o:spid="_x0000_s1597" style="position:absolute;left:2150;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kiIMUA&#10;AADdAAAADwAAAGRycy9kb3ducmV2LnhtbERPS2sCMRC+F/wPYQq91WytlXU1igoFL4X6OOht3Iy7&#10;i5vJmqS69dcbodDbfHzPGU9bU4sLOV9ZVvDWTUAQ51ZXXCjYbj5fUxA+IGusLZOCX/IwnXSexphp&#10;e+UVXdahEDGEfYYKyhCaTEqfl2TQd21DHLmjdQZDhK6Q2uE1hpta9pJkIA1WHBtKbGhRUn5a/xgF&#10;82E6P3/3+eu2OuxpvzucPnouUerluZ2NQARqw7/4z73Ucf57OoDHN/EE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SIgxQAAAN0AAAAPAAAAAAAAAAAAAAAAAJgCAABkcnMv&#10;ZG93bnJldi54bWxQSwUGAAAAAAQABAD1AAAAigMAAAAA&#10;" fillcolor="black" stroked="f"/>
                  <v:rect id="Rectangle 623" o:spid="_x0000_s1598" style="position:absolute;left:2161;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WHu8UA&#10;AADdAAAADwAAAGRycy9kb3ducmV2LnhtbERPS2sCMRC+F/wPYQq91Wyt1XVrFC0UvBR8HfQ2bqa7&#10;i5vJNkl17a83BcHbfHzPGU9bU4sTOV9ZVvDSTUAQ51ZXXCjYbj6fUxA+IGusLZOCC3mYTjoPY8y0&#10;PfOKTutQiBjCPkMFZQhNJqXPSzLou7Yhjty3dQZDhK6Q2uE5hpta9pJkIA1WHBtKbOijpPy4/jUK&#10;5qN0/rPs89ff6rCn/e5wfOu5RKmnx3b2DiJQG+7im3uh4/zXdAj/38QT5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Ye7xQAAAN0AAAAPAAAAAAAAAAAAAAAAAJgCAABkcnMv&#10;ZG93bnJldi54bWxQSwUGAAAAAAQABAD1AAAAigMAAAAA&#10;" fillcolor="black" stroked="f"/>
                  <v:rect id="Rectangle 624" o:spid="_x0000_s1599" style="position:absolute;left:2171;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TycgA&#10;AADdAAAADwAAAGRycy9kb3ducmV2LnhtbESPQU/CQBCF7yb+h82YeJOtiKYUFiImJlxIBD3AbegO&#10;bUN3tu6uUPz1zoHE20zem/e+mc5716oThdh4NvA4yEARl942XBn4+nx/yEHFhGyx9UwGLhRhPru9&#10;mWJh/ZnXdNqkSkkIxwIN1Cl1hdaxrMlhHPiOWLSDDw6TrKHSNuBZwl2rh1n2oh02LA01dvRWU3nc&#10;/DgDi3G++P4Y8ep3vd/Rbrs/Pg9DZsz9Xf86AZWoT//m6/XSCv5TLrjyjYy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GhPJyAAAAN0AAAAPAAAAAAAAAAAAAAAAAJgCAABk&#10;cnMvZG93bnJldi54bWxQSwUGAAAAAAQABAD1AAAAjQMAAAAA&#10;" fillcolor="black" stroked="f"/>
                  <v:rect id="Rectangle 625" o:spid="_x0000_s1600" style="position:absolute;left:2181;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a2UsUA&#10;AADdAAAADwAAAGRycy9kb3ducmV2LnhtbERPTWsCMRC9F/wPYQRvNVtrZV2NogXBS6HaHvQ2bqa7&#10;i5vJmkRd++sboeBtHu9zpvPW1OJCzleWFbz0ExDEudUVFwq+v1bPKQgfkDXWlknBjTzMZ52nKWba&#10;XnlDl20oRAxhn6GCMoQmk9LnJRn0fdsQR+7HOoMhQldI7fAaw00tB0kykgYrjg0lNvReUn7cno2C&#10;5Thdnj6H/PG7Oexpvzsc3wYuUarXbRcTEIHa8BD/u9c6zn9Nx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rZSxQAAAN0AAAAPAAAAAAAAAAAAAAAAAJgCAABkcnMv&#10;ZG93bnJldi54bWxQSwUGAAAAAAQABAD1AAAAigMAAAAA&#10;" fillcolor="black" stroked="f"/>
                  <v:rect id="Rectangle 626" o:spid="_x0000_s1601" style="position:absolute;left:2192;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WJEsgA&#10;AADdAAAADwAAAGRycy9kb3ducmV2LnhtbESPQW/CMAyF75P2HyJP4jbSwZigENCYhLTLJGA7jJtp&#10;TFvROF0SoOPX48Ok3Wy95/c+zxada9SZQqw9G3jqZ6CIC29rLg18fa4ex6BiQrbYeCYDvxRhMb+/&#10;m2Fu/YU3dN6mUkkIxxwNVCm1udaxqMhh7PuWWLSDDw6TrKHUNuBFwl2jB1n2oh3WLA0VtvRWUXHc&#10;npyB5WS8/Fk/88d1s9/R7nt/HA1CZkzvoXudgkrUpX/z3/W7FfzhRPj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tYkSyAAAAN0AAAAPAAAAAAAAAAAAAAAAAJgCAABk&#10;cnMvZG93bnJldi54bWxQSwUGAAAAAAQABAD1AAAAjQMAAAAA&#10;" fillcolor="black" stroked="f"/>
                  <v:rect id="Rectangle 627" o:spid="_x0000_s1602" style="position:absolute;left:2202;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sicUA&#10;AADdAAAADwAAAGRycy9kb3ducmV2LnhtbERPS2sCMRC+F/wPYQRvNeujolujqCB4Ear2UG/jZrq7&#10;uJmsSdTVX98UCr3Nx/ec6bwxlbiR86VlBb1uAoI4s7rkXMHnYf06BuEDssbKMil4kIf5rPUyxVTb&#10;O+/otg+5iCHsU1RQhFCnUvqsIIO+a2viyH1bZzBE6HKpHd5juKlkP0lG0mDJsaHAmlYFZef91ShY&#10;TsbLy8eQt8/d6UjHr9P5re8SpTrtZvEOIlAT/sV/7o2O8weTHvx+E0+Q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SyJxQAAAN0AAAAPAAAAAAAAAAAAAAAAAJgCAABkcnMv&#10;ZG93bnJldi54bWxQSwUGAAAAAAQABAD1AAAAigMAAAAA&#10;" fillcolor="black" stroked="f"/>
                  <v:rect id="Rectangle 628" o:spid="_x0000_s1603" style="position:absolute;left:2213;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uy/sUA&#10;AADdAAAADwAAAGRycy9kb3ducmV2LnhtbERPTWsCMRC9F/wPYQRvNdutFV2NogXBS6HaHvQ2bqa7&#10;i5vJmkRd++sboeBtHu9zpvPW1OJCzleWFbz0ExDEudUVFwq+v1bPIxA+IGusLZOCG3mYzzpPU8y0&#10;vfKGLttQiBjCPkMFZQhNJqXPSzLo+7YhjtyPdQZDhK6Q2uE1hptapkkylAYrjg0lNvReUn7cno2C&#10;5Xi0PH0O+ON3c9jTfnc4vqUuUarXbRcTEIHa8BD/u9c6zn8dp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7L+xQAAAN0AAAAPAAAAAAAAAAAAAAAAAJgCAABkcnMv&#10;ZG93bnJldi54bWxQSwUGAAAAAAQABAD1AAAAigMAAAAA&#10;" fillcolor="black" stroked="f"/>
                  <v:rect id="Rectangle 629" o:spid="_x0000_s1604" style="position:absolute;left:2223;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XZcQA&#10;AADdAAAADwAAAGRycy9kb3ducmV2LnhtbERPTWsCMRC9C/0PYQreNFutRVej1ILgRajWg97Gzbi7&#10;uJlsk6hbf30jCN7m8T5nMmtMJS7kfGlZwVs3AUGcWV1yrmD7s+gMQfiArLGyTAr+yMNs+tKaYKrt&#10;ldd02YRcxBD2KSooQqhTKX1WkEHftTVx5I7WGQwRulxqh9cYbirZS5IPabDk2FBgTV8FZafN2SiY&#10;j4bz3+93Xt3Whz3td4fToOcSpdqvzecYRKAmPMUP91LH+f1RH+7fxB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nF2XEAAAA3QAAAA8AAAAAAAAAAAAAAAAAmAIAAGRycy9k&#10;b3ducmV2LnhtbFBLBQYAAAAABAAEAPUAAACJAwAAAAA=&#10;" fillcolor="black" stroked="f"/>
                  <v:rect id="Rectangle 630" o:spid="_x0000_s1605" style="position:absolute;left:2233;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6PEcUA&#10;AADdAAAADwAAAGRycy9kb3ducmV2LnhtbERPTWvCQBC9F/oflin0Vje1tmjMKlUQvBTUetDbJDsm&#10;wexs3F019te7hUJv83ifk00704gLOV9bVvDaS0AQF1bXXCrYfi9ehiB8QNbYWCYFN/IwnTw+ZJhq&#10;e+U1XTahFDGEfYoKqhDaVEpfVGTQ92xLHLmDdQZDhK6U2uE1hptG9pPkQxqsOTZU2NK8ouK4ORsF&#10;s9FwdloN+Otnne9pv8uP732XKPX81H2OQQTqwr/4z73Ucf7baAC/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o8RxQAAAN0AAAAPAAAAAAAAAAAAAAAAAJgCAABkcnMv&#10;ZG93bnJldi54bWxQSwUGAAAAAAQABAD1AAAAigMAAAAA&#10;" fillcolor="black" stroked="f"/>
                  <v:rect id="Rectangle 631" o:spid="_x0000_s1606" style="position:absolute;left:2244;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qisUA&#10;AADdAAAADwAAAGRycy9kb3ducmV2LnhtbERPTWvCQBC9C/6HZQq96aZWRdOsokLBi1C1h3qbZKdJ&#10;MDsbd7ca++u7hUJv83ifky0704grOV9bVvA0TEAQF1bXXCp4P74OZiB8QNbYWCYFd/KwXPR7Gaba&#10;3nhP10MoRQxhn6KCKoQ2ldIXFRn0Q9sSR+7TOoMhQldK7fAWw00jR0kylQZrjg0VtrSpqDgfvoyC&#10;9Xy2vryNefe9z090+sjPk5FLlHp86FYvIAJ14V/8597qOP95PoH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iqKxQAAAN0AAAAPAAAAAAAAAAAAAAAAAJgCAABkcnMv&#10;ZG93bnJldi54bWxQSwUGAAAAAAQABAD1AAAAigMAAAAA&#10;" fillcolor="black" stroked="f"/>
                  <v:rect id="Rectangle 632" o:spid="_x0000_s1607" style="position:absolute;left:2254;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0/cUA&#10;AADdAAAADwAAAGRycy9kb3ducmV2LnhtbERPS2vCQBC+F/oflhG81Y1PNM0qtVDwUlDbQ71NstMk&#10;mJ1Nd7ea+utdQehtPr7nZKvONOJEzteWFQwHCQjiwuqaSwWfH29PcxA+IGtsLJOCP/KwWj4+ZJhq&#10;e+YdnfahFDGEfYoKqhDaVEpfVGTQD2xLHLlv6wyGCF0ptcNzDDeNHCXJTBqsOTZU2NJrRcVx/2sU&#10;rBfz9c92wu+XXX6gw1d+nI5colS/1708gwjUhX/x3b3Rcf54MYP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ELT9xQAAAN0AAAAPAAAAAAAAAAAAAAAAAJgCAABkcnMv&#10;ZG93bnJldi54bWxQSwUGAAAAAAQABAD1AAAAigMAAAAA&#10;" fillcolor="black" stroked="f"/>
                  <v:rect id="Rectangle 633" o:spid="_x0000_s1608" style="position:absolute;left:2264;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RZsYA&#10;AADdAAAADwAAAGRycy9kb3ducmV2LnhtbERPS2sCMRC+F/ofwhS8dbP10erWKFUQvAhqe6i3cTPd&#10;XdxM1iTq2l9vCkJv8/E9ZzxtTS3O5HxlWcFLkoIgzq2uuFDw9bl4HoLwAVljbZkUXMnDdPL4MMZM&#10;2wtv6LwNhYgh7DNUUIbQZFL6vCSDPrENceR+rDMYInSF1A4vMdzUspumr9JgxbGhxIbmJeWH7cko&#10;mI2Gs+O6z6vfzX5Hu+/9YdB1qVKdp/bjHUSgNvyL7+6ljvN7ozf4+ya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wRZsYAAADdAAAADwAAAAAAAAAAAAAAAACYAgAAZHJz&#10;L2Rvd25yZXYueG1sUEsFBgAAAAAEAAQA9QAAAIsDAAAAAA==&#10;" fillcolor="black" stroked="f"/>
                  <v:rect id="Rectangle 634" o:spid="_x0000_s1609" style="position:absolute;left:2274;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OFFMgA&#10;AADdAAAADwAAAGRycy9kb3ducmV2LnhtbESPQW/CMAyF75P2HyJP4jbSwZigENCYhLTLJGA7jJtp&#10;TFvROF0SoOPX48Ok3Wy95/c+zxada9SZQqw9G3jqZ6CIC29rLg18fa4ex6BiQrbYeCYDvxRhMb+/&#10;m2Fu/YU3dN6mUkkIxxwNVCm1udaxqMhh7PuWWLSDDw6TrKHUNuBFwl2jB1n2oh3WLA0VtvRWUXHc&#10;npyB5WS8/Fk/88d1s9/R7nt/HA1CZkzvoXudgkrUpX/z3/W7FfzhRHD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w4UUyAAAAN0AAAAPAAAAAAAAAAAAAAAAAJgCAABk&#10;cnMvZG93bnJldi54bWxQSwUGAAAAAAQABAD1AAAAjQMAAAAA&#10;" fillcolor="black" stroked="f"/>
                  <v:rect id="Rectangle 635" o:spid="_x0000_s1610" style="position:absolute;left:2285;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8gj8UA&#10;AADdAAAADwAAAGRycy9kb3ducmV2LnhtbERPS2sCMRC+F/ofwhS81ay2FXc1ihYEL4X6OOht3Iy7&#10;i5vJmkTd9tc3QsHbfHzPGU9bU4srOV9ZVtDrJiCIc6srLhRsN4vXIQgfkDXWlknBD3mYTp6fxphp&#10;e+MVXdehEDGEfYYKyhCaTEqfl2TQd21DHLmjdQZDhK6Q2uEthpta9pNkIA1WHBtKbOizpPy0vhgF&#10;83Q4P3+/89fv6rCn/e5w+ui7RKnOSzsbgQjUhof4373Ucf5bmsL9m3iC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yCPxQAAAN0AAAAPAAAAAAAAAAAAAAAAAJgCAABkcnMv&#10;ZG93bnJldi54bWxQSwUGAAAAAAQABAD1AAAAigMAAAAA&#10;" fillcolor="black" stroked="f"/>
                  <v:rect id="Rectangle 636" o:spid="_x0000_s1611" style="position:absolute;left:2296;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XR8MgA&#10;AADdAAAADwAAAGRycy9kb3ducmV2LnhtbESPT08CMRDF7yZ8h2ZMvEkrQYMLhYCJiRcT+XOQ27Ad&#10;djdsp2tbYfXTOwcTbjN5b977zWzR+1adKaYmsIWHoQFFXAbXcGVht329n4BKGdlhG5gs/FCCxXxw&#10;M8PChQuv6bzJlZIQTgVaqHPuCq1TWZPHNAwdsWjHED1mWWOlXcSLhPtWj4x50h4bloYaO3qpqTxt&#10;vr2F1fNk9fUx5vff9WFP+8/D6XEUjbV3t/1yCipTn6/m/+s3J/hjI/z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FdHwyAAAAN0AAAAPAAAAAAAAAAAAAAAAAJgCAABk&#10;cnMvZG93bnJldi54bWxQSwUGAAAAAAQABAD1AAAAjQMAAAAA&#10;" fillcolor="black" stroked="f"/>
                  <v:rect id="Rectangle 637" o:spid="_x0000_s1612" style="position:absolute;left:2306;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l0a8QA&#10;AADdAAAADwAAAGRycy9kb3ducmV2LnhtbERPTWsCMRC9F/wPYQq91UTRoqtRVCj0IlTtod7GzXR3&#10;cTNZk1RXf31TELzN433OdN7aWpzJh8qxhl5XgSDOnam40PC1e38dgQgR2WDtmDRcKcB81nmaYmbc&#10;hTd03sZCpBAOGWooY2wyKUNeksXQdQ1x4n6ctxgT9IU0Hi8p3Nayr9SbtFhxaiixoVVJ+XH7azUs&#10;x6Pl6XPA69vmsKf99+E47Hul9ctzu5iAiNTGh/ju/jBp/kD14P+bdI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dGvEAAAA3QAAAA8AAAAAAAAAAAAAAAAAmAIAAGRycy9k&#10;b3ducmV2LnhtbFBLBQYAAAAABAAEAPUAAACJAwAAAAA=&#10;" fillcolor="black" stroked="f"/>
                  <v:rect id="Rectangle 638" o:spid="_x0000_s1613" style="position:absolute;left:2316;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qHMQA&#10;AADdAAAADwAAAGRycy9kb3ducmV2LnhtbERPTWsCMRC9F/wPYQq91aSLLboaRYVCLwW1Peht3Iy7&#10;i5vJmqS6+usbodDbPN7nTGadbcSZfKgda3jpKxDEhTM1lxq+v96fhyBCRDbYOCYNVwowm/YeJpgb&#10;d+E1nTexFCmEQ44aqhjbXMpQVGQx9F1LnLiD8xZjgr6UxuMlhdtGZkq9SYs1p4YKW1pWVBw3P1bD&#10;YjRcnFYD/ryt9zvabffH18wrrZ8eu/kYRKQu/ov/3B8mzR+oDO7fpB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L6hzEAAAA3QAAAA8AAAAAAAAAAAAAAAAAmAIAAGRycy9k&#10;b3ducmV2LnhtbFBLBQYAAAAABAAEAPUAAACJAwAAAAA=&#10;" fillcolor="black" stroked="f"/>
                  <v:rect id="Rectangle 639" o:spid="_x0000_s1614" style="position:absolute;left:2327;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dPh8UA&#10;AADdAAAADwAAAGRycy9kb3ducmV2LnhtbERPS2sCMRC+C/0PYYTeNNFa0a1RaqHQi1AfB72Nm+nu&#10;4mayTVLd+usboeBtPr7nzBatrcWZfKgcaxj0FQji3JmKCw277XtvAiJEZIO1Y9LwSwEW84fODDPj&#10;Lrym8yYWIoVwyFBDGWOTSRnykiyGvmuIE/flvMWYoC+k8XhJ4baWQ6XG0mLFqaHEht5Kyk+bH6th&#10;OZ0svz9HvLqujwc67I+n56FXWj9229cXEJHaeBf/uz9Mmj9ST3D7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0+HxQAAAN0AAAAPAAAAAAAAAAAAAAAAAJgCAABkcnMv&#10;ZG93bnJldi54bWxQSwUGAAAAAAQABAD1AAAAigMAAAAA&#10;" fillcolor="black" stroked="f"/>
                  <v:rect id="Rectangle 640" o:spid="_x0000_s1615" style="position:absolute;left:2337;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X88QA&#10;AADdAAAADwAAAGRycy9kb3ducmV2LnhtbERPTWsCMRC9F/wPYQq91aSyLboaRYVCLwW1Peht3Iy7&#10;i5vJmqS6+usbodDbPN7nTGadbcSZfKgda3jpKxDEhTM1lxq+v96fhyBCRDbYOCYNVwowm/YeJpgb&#10;d+E1nTexFCmEQ44aqhjbXMpQVGQx9F1LnLiD8xZjgr6UxuMlhdtGDpR6kxZrTg0VtrSsqDhufqyG&#10;xWi4OK0y/ryt9zvabffH14FXWj89dvMxiEhd/Bf/uT9Mmp+pDO7fpB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u1/PEAAAA3QAAAA8AAAAAAAAAAAAAAAAAmAIAAGRycy9k&#10;b3ducmV2LnhtbFBLBQYAAAAABAAEAPUAAACJAwAAAAA=&#10;" fillcolor="black" stroked="f"/>
                  <v:rect id="Rectangle 641" o:spid="_x0000_s1616" style="position:absolute;left:2348;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JyaMQA&#10;AADdAAAADwAAAGRycy9kb3ducmV2LnhtbERPTWsCMRC9C/0PYQreNKlosVujVEHwIlTtod7GzXR3&#10;cTPZJlFXf31TELzN433OZNbaWpzJh8qxhpe+AkGcO1NxoeFrt+yNQYSIbLB2TBquFGA2fepMMDPu&#10;whs6b2MhUgiHDDWUMTaZlCEvyWLou4Y4cT/OW4wJ+kIaj5cUbms5UOpVWqw4NZTY0KKk/Lg9WQ3z&#10;t/H893PI69vmsKf99+E4Gnildfe5/XgHEamND/HdvTJp/lCN4P+bd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icmjEAAAA3QAAAA8AAAAAAAAAAAAAAAAAmAIAAGRycy9k&#10;b3ducmV2LnhtbFBLBQYAAAAABAAEAPUAAACJAwAAAAA=&#10;" fillcolor="black" stroked="f"/>
                  <v:rect id="Rectangle 642" o:spid="_x0000_s1617" style="position:absolute;left:2358;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DsH8QA&#10;AADdAAAADwAAAGRycy9kb3ducmV2LnhtbERPS2sCMRC+C/0PYQreNKlYsVujVEHwIvjood7GzXR3&#10;cTPZJlG3/fWmIHibj+85k1lra3EhHyrHGl76CgRx7kzFhYbP/bI3BhEissHaMWn4pQCz6VNngplx&#10;V97SZRcLkUI4ZKihjLHJpAx5SRZD3zXEift23mJM0BfSeLymcFvLgVIjabHi1FBiQ4uS8tPubDXM&#10;38bzn82Q13/b44EOX8fT68ArrbvP7cc7iEhtfIjv7pVJ84dqBP/fpB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w7B/EAAAA3QAAAA8AAAAAAAAAAAAAAAAAmAIAAGRycy9k&#10;b3ducmV2LnhtbFBLBQYAAAAABAAEAPUAAACJAwAAAAA=&#10;" fillcolor="black" stroked="f"/>
                  <v:rect id="Rectangle 643" o:spid="_x0000_s1618" style="position:absolute;left:2369;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JhMUA&#10;AADdAAAADwAAAGRycy9kb3ducmV2LnhtbERPTWsCMRC9C/0PYYTeNFHU2q1RakHwIlTbQ72Nm+nu&#10;4mayTVJd/fWNIPQ2j/c5s0Vra3EiHyrHGgZ9BYI4d6biQsPnx6o3BREissHaMWm4UIDF/KEzw8y4&#10;M2/ptIuFSCEcMtRQxthkUoa8JIuh7xrixH07bzEm6AtpPJ5TuK3lUKmJtFhxaiixobeS8uPu12pY&#10;Pk+XP+8j3ly3hz3tvw7H8dArrR+77esLiEht/Bff3WuT5o/UE9y+S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ExQAAAN0AAAAPAAAAAAAAAAAAAAAAAJgCAABkcnMv&#10;ZG93bnJldi54bWxQSwUGAAAAAAQABAD1AAAAigMAAAAA&#10;" fillcolor="black" stroked="f"/>
                  <v:rect id="Rectangle 644" o:spid="_x0000_s1619" style="position:absolute;left:2379;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d9sgA&#10;AADdAAAADwAAAGRycy9kb3ducmV2LnhtbESPT08CMRDF7yZ8h2ZMvEkrQYMLhYCJiRcT+XOQ27Ad&#10;djdsp2tbYfXTOwcTbjN5b977zWzR+1adKaYmsIWHoQFFXAbXcGVht329n4BKGdlhG5gs/FCCxXxw&#10;M8PChQuv6bzJlZIQTgVaqHPuCq1TWZPHNAwdsWjHED1mWWOlXcSLhPtWj4x50h4bloYaO3qpqTxt&#10;vr2F1fNk9fUx5vff9WFP+8/D6XEUjbV3t/1yCipTn6/m/+s3J/hjI7j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Y932yAAAAN0AAAAPAAAAAAAAAAAAAAAAAJgCAABk&#10;cnMvZG93bnJldi54bWxQSwUGAAAAAAQABAD1AAAAjQMAAAAA&#10;" fillcolor="black" stroked="f"/>
                  <v:rect id="Rectangle 645" o:spid="_x0000_s1620" style="position:absolute;left:2390;top:1788;width:4;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94bcQA&#10;AADdAAAADwAAAGRycy9kb3ducmV2LnhtbERPS2sCMRC+F/ofwhR6q0lFi65GqUKhF6E+DnobN+Pu&#10;4mayJqmu/vqmIHibj+8542lra3EmHyrHGt47CgRx7kzFhYbN+uttACJEZIO1Y9JwpQDTyfPTGDPj&#10;Lryk8yoWIoVwyFBDGWOTSRnykiyGjmuIE3dw3mJM0BfSeLykcFvLrlIf0mLFqaHEhuYl5cfVr9Uw&#10;Gw5mp58eL27L/Y522/2x3/VK69eX9nMEIlIbH+K7+9uk+T01hP9v0gly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eG3EAAAA3QAAAA8AAAAAAAAAAAAAAAAAmAIAAGRycy9k&#10;b3ducmV2LnhtbFBLBQYAAAAABAAEAPUAAACJAwAAAAA=&#10;" fillcolor="black" stroked="f"/>
                  <v:rect id="Rectangle 646" o:spid="_x0000_s1621" style="position:absolute;left:2400;top:1788;width:5;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HLccA&#10;AADdAAAADwAAAGRycy9kb3ducmV2LnhtbESPQW/CMAyF70j7D5GRdoMUxBAUAhqTJu0yaTAOcDON&#10;aSsap0sy6Pbr5wPSbrbe83ufl+vONepKIdaeDYyGGSjiwtuaSwP7z9fBDFRMyBYbz2TghyKsVw+9&#10;JebW33hL110qlYRwzNFAlVKbax2LihzGoW+JRTv74DDJGkptA94k3DV6nGVT7bBmaaiwpZeKisvu&#10;2xnYzGebr48Jv/9uT0c6Hk6Xp3HIjHnsd88LUIm69G++X79ZwZ+MhF++kRH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MRy3HAAAA3QAAAA8AAAAAAAAAAAAAAAAAmAIAAGRy&#10;cy9kb3ducmV2LnhtbFBLBQYAAAAABAAEAPUAAACMAwAAAAA=&#10;" fillcolor="black" stroked="f"/>
                  <v:rect id="Rectangle 647" o:spid="_x0000_s1622" style="position:absolute;left:2410;top:1788;width: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DitsQA&#10;AADdAAAADwAAAGRycy9kb3ducmV2LnhtbERPS2sCMRC+C/0PYQq9aXZFi65GqYWCF8HXQW/jZrq7&#10;uJlsk6jb/vpGELzNx/ec6bw1tbiS85VlBWkvAUGcW11xoWC/++qOQPiArLG2TAp+ycN89tKZYqbt&#10;jTd03YZCxBD2GSooQ2gyKX1ekkHfsw1x5L6tMxgidIXUDm8x3NSynyTv0mDFsaHEhj5Lys/bi1Gw&#10;GI8WP+sBr/42pyMdD6fzsO8Spd5e248JiEBteIof7qWO8wdpCv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A4rbEAAAA3QAAAA8AAAAAAAAAAAAAAAAAmAIAAGRycy9k&#10;b3ducmV2LnhtbFBLBQYAAAAABAAEAPUAAACJAwAAAAA=&#10;" fillcolor="black" stroked="f"/>
                  <v:rect id="Rectangle 648" o:spid="_x0000_s1623" style="position:absolute;left:2421;top:1788;width:4;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J8wcQA&#10;AADdAAAADwAAAGRycy9kb3ducmV2LnhtbERPTWsCMRC9C/6HMIXeNOuiRVejaKHgRVDrQW/jZrq7&#10;uJlsk6jb/vpGEHqbx/uc2aI1tbiR85VlBYN+AoI4t7riQsHh86M3BuEDssbaMin4IQ+Lebczw0zb&#10;O+/otg+FiCHsM1RQhtBkUvq8JIO+bxviyH1ZZzBE6AqpHd5juKllmiRv0mDFsaHEht5Lyi/7q1Gw&#10;moxX39shb3535xOdjufLKHWJUq8v7XIKIlAb/sVP91rH+cNBCo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SfMHEAAAA3QAAAA8AAAAAAAAAAAAAAAAAmAIAAGRycy9k&#10;b3ducmV2LnhtbFBLBQYAAAAABAAEAPUAAACJAwAAAAA=&#10;" fillcolor="black" stroked="f"/>
                  <v:rect id="Rectangle 649" o:spid="_x0000_s1624" style="position:absolute;left:1756;top:1666;width:145;height: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GDi8UA&#10;AADdAAAADwAAAGRycy9kb3ducmV2LnhtbERP22rCQBB9L/gPyxT6Vjdpi0jqKqXFUi8IGouvQ3ZM&#10;FrOzIbvV1K93BcG3OZzrjCadrcWRWm8cK0j7CQjiwmnDpYJtPn0egvABWWPtmBT8k4fJuPcwwky7&#10;E6/puAmliCHsM1RQhdBkUvqiIou+7xriyO1dazFE2JZSt3iK4baWL0kykBYNx4YKG/qsqDhs/qyC&#10;X5rtzOK8Xa2n+TI9l/P828y+lHp67D7eQQTqwl18c//oOP8tfYXrN/EEO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YOLxQAAAN0AAAAPAAAAAAAAAAAAAAAAAJgCAABkcnMv&#10;ZG93bnJldi54bWxQSwUGAAAAAAQABAD1AAAAigMAAAAA&#10;" fillcolor="silver" strokeweight=".2pt"/>
                  <v:rect id="Rectangle 650" o:spid="_x0000_s1625" style="position:absolute;left:1901;top:1666;width:204;height: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gb/8QA&#10;AADdAAAADwAAAGRycy9kb3ducmV2LnhtbERP32vCMBB+F/wfwg1807RDxuiMMiYOnSJoHb4ezdmG&#10;NZfSZNr51xth4Nt9fD9vMutsLc7UeuNYQTpKQBAXThsuFRzyxfAVhA/IGmvHpOCPPMym/d4EM+0u&#10;vKPzPpQihrDPUEEVQpNJ6YuKLPqRa4gjd3KtxRBhW0rd4iWG21o+J8mLtGg4NlTY0EdFxc/+1yr4&#10;ptXRrK+H7W6Rb9Jr+ZV/mtVcqcFT9/4GIlAXHuJ/91LH+eN0DPdv4gl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oG//EAAAA3QAAAA8AAAAAAAAAAAAAAAAAmAIAAGRycy9k&#10;b3ducmV2LnhtbFBLBQYAAAAABAAEAPUAAACJAwAAAAA=&#10;" fillcolor="silver" strokeweight=".2pt"/>
                  <v:rect id="Rectangle 651" o:spid="_x0000_s1626" style="position:absolute;left:2106;top:1666;width:220;height: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ZMUA&#10;AADdAAAADwAAAGRycy9kb3ducmV2LnhtbERP22rCQBB9L/gPyxT6VjcprUjqKqXFUi8IGouvQ3ZM&#10;FrOzIbvV1K93BcG3OZzrjCadrcWRWm8cK0j7CQjiwmnDpYJtPn0egvABWWPtmBT8k4fJuPcwwky7&#10;E6/puAmliCHsM1RQhdBkUvqiIou+7xriyO1dazFE2JZSt3iK4baWL0kykBYNx4YKG/qsqDhs/qyC&#10;X5rtzOK8Xa2n+TI9l/P828y+lHp67D7eQQTqwl18c//oOP81fYPrN/EEO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L5kxQAAAN0AAAAPAAAAAAAAAAAAAAAAAJgCAABkcnMv&#10;ZG93bnJldi54bWxQSwUGAAAAAAQABAD1AAAAigMAAAAA&#10;" fillcolor="silver" strokeweight=".2pt"/>
                  <v:rect id="Rectangle 652" o:spid="_x0000_s1627" style="position:absolute;left:2327;top:1666;width:95;height: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E8QA&#10;AADdAAAADwAAAGRycy9kb3ducmV2LnhtbERP32vCMBB+F/wfwgl707RjyKhGEcUx5xhoFV+P5myD&#10;zaU0mXb+9WYw2Nt9fD9vOu9sLa7UeuNYQTpKQBAXThsuFRzy9fAVhA/IGmvHpOCHPMxn/d4UM+1u&#10;vKPrPpQihrDPUEEVQpNJ6YuKLPqRa4gjd3atxRBhW0rd4i2G21o+J8lYWjQcGypsaFlRcdl/WwVH&#10;2pzM9n742q3zz/RefuRvZrNS6mnQLSYgAnXhX/znftdx/ks6ht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2IBPEAAAA3QAAAA8AAAAAAAAAAAAAAAAAmAIAAGRycy9k&#10;b3ducmV2LnhtbFBLBQYAAAAABAAEAPUAAACJAwAAAAA=&#10;" fillcolor="silver" strokeweight=".2pt"/>
                  <v:rect id="Rectangle 653" o:spid="_x0000_s1628" style="position:absolute;left:2366;top:1676;width:36;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RcYA&#10;AADdAAAADwAAAGRycy9kb3ducmV2LnhtbERP22rCQBB9L/Qflin0pdRNSqmSukoICEKh4qVi34bs&#10;mASzszG7JunfdwXBtzmc60zng6lFR62rLCuIRxEI4tzqigsFu+3idQLCeWSNtWVS8EcO5rPHhykm&#10;2va8pm7jCxFC2CWooPS+SaR0eUkG3cg2xIE72tagD7AtpG6xD+Gmlm9R9CENVhwaSmwoKyk/bS5G&#10;Qbb+qQ5+nP4ud6t0/3L+dpfha6LU89OQfoLwNPi7+OZe6jD/PR7D9Ztwgp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uRcYAAADdAAAADwAAAAAAAAAAAAAAAACYAgAAZHJz&#10;L2Rvd25yZXYueG1sUEsFBgAAAAAEAAQA9QAAAIsDAAAAAA==&#10;" fillcolor="black" strokeweight=".2pt"/>
                  <v:rect id="Rectangle 654" o:spid="_x0000_s1629" style="position:absolute;left:2371;top:1691;width:2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UR+sgA&#10;AADdAAAADwAAAGRycy9kb3ducmV2LnhtbESPQWvCQBCF74X+h2UK3uompUhJXUVaLNWWgsbidciO&#10;yWJ2NmRXTf31nUOhtxnem/e+mc4H36oz9dEFNpCPM1DEVbCOawO7cnn/BComZIttYDLwQxHms9ub&#10;KRY2XHhD522qlYRwLNBAk1JXaB2rhjzGceiIRTuE3mOSta+17fEi4b7VD1k20R4dS0ODHb00VB23&#10;J2/gm1Z793HdfW2W5Wd+rdflm1u9GjO6GxbPoBIN6d/8d/1uBf8xF1z5Rk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JRH6yAAAAN0AAAAPAAAAAAAAAAAAAAAAAJgCAABk&#10;cnMvZG93bnJldi54bWxQSwUGAAAAAAQABAD1AAAAjQMAAAAA&#10;" fillcolor="silver" strokeweight=".2pt"/>
                  <v:rect id="Rectangle 655" o:spid="_x0000_s1630" style="position:absolute;left:2337;top:1682;width:1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m0YcUA&#10;AADdAAAADwAAAGRycy9kb3ducmV2LnhtbERP22rCQBB9L/gPyxT6VjcppWjqKqXFUi8IGouvQ3ZM&#10;FrOzIbvV1K93BcG3OZzrjCadrcWRWm8cK0j7CQjiwmnDpYJtPn0egPABWWPtmBT8k4fJuPcwwky7&#10;E6/puAmliCHsM1RQhdBkUvqiIou+7xriyO1dazFE2JZSt3iK4baWL0nyJi0ajg0VNvRZUXHY/FkF&#10;vzTbmcV5u1pP82V6Luf5t5l9KfX02H28gwjUhbv45v7Rcf5rOoTrN/EEO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bRhxQAAAN0AAAAPAAAAAAAAAAAAAAAAAJgCAABkcnMv&#10;ZG93bnJldi54bWxQSwUGAAAAAAQABAD1AAAAigMAAAAA&#10;" fillcolor="silver" strokeweight=".2pt"/>
                  <v:rect id="Rectangle 656" o:spid="_x0000_s1631" style="position:absolute;left:2337;top:1707;width:1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XQccA&#10;AADdAAAADwAAAGRycy9kb3ducmV2LnhtbESPQWvCQBCF70L/wzKF3nSjlFJSV5EWS62loFG8Dtkx&#10;WZqdDdmtRn9951DwNsN7894303nvG3WiLrrABsajDBRxGazjysCuWA6fQcWEbLEJTAYuFGE+uxtM&#10;MbfhzBs6bVOlJIRjjgbqlNpc61jW5DGOQkss2jF0HpOsXaVth2cJ942eZNmT9uhYGmps6bWm8mf7&#10;6w3saXVw6+vue7MsvsbX6rN4d6s3Yx7u+8ULqER9upn/rz+s4D9OhF++kRH0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10HHAAAA3QAAAA8AAAAAAAAAAAAAAAAAmAIAAGRy&#10;cy9kb3ducmV2LnhtbFBLBQYAAAAABAAEAPUAAACMAwAAAAA=&#10;" fillcolor="silver" strokeweight=".2pt"/>
                  <v:rect id="Rectangle 657" o:spid="_x0000_s1632" style="position:absolute;left:1969;top:1679;width:70;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KdZ8QA&#10;AADdAAAADwAAAGRycy9kb3ducmV2LnhtbERPTWsCMRC9C/6HMEJvmihFZWuUUqi2tEVcq+dhM91s&#10;u5ksm1TXf28KQm/zeJ+zWHWuFidqQ+VZw3ikQBAX3lRcavjcPw/nIEJENlh7Jg0XCrBa9nsLzIw/&#10;845OeSxFCuGQoQYbY5NJGQpLDsPIN8SJ+/Ktw5hgW0rT4jmFu1pOlJpKhxWnBosNPVkqfvJfp2Hz&#10;OieXq+nH916596M9zLbV+k3ru0H3+AAiUhf/xTf3i0nz7ydj+Psmn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ynWfEAAAA3QAAAA8AAAAAAAAAAAAAAAAAmAIAAGRycy9k&#10;b3ducmV2LnhtbFBLBQYAAAAABAAEAPUAAACJAwAAAAA=&#10;" fillcolor="gray" strokeweight=".2pt"/>
                  <v:rect id="Rectangle 658" o:spid="_x0000_s1633" style="position:absolute;left:1969;top:1694;width:70;height: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YMUA&#10;AADdAAAADwAAAGRycy9kb3ducmV2LnhtbERP22rCQBB9L/gPyxT6UurGIFViNhKEglBQvBV9G7Jj&#10;EpqdTbOrxr/vFoS+zeFcJ533phFX6lxtWcFoGIEgLqyuuVSw3328TUE4j6yxsUwK7uRgng2eUky0&#10;vfGGrltfihDCLkEFlfdtIqUrKjLohrYlDtzZdgZ9gF0pdYe3EG4aGUfRuzRYc2iosKVFRcX39mIU&#10;LDaH+ugn+Wm5X+dfrz8rd+k/p0q9PPf5DISn3v+LH+6lDvPHcQx/34QT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4dgxQAAAN0AAAAPAAAAAAAAAAAAAAAAAJgCAABkcnMv&#10;ZG93bnJldi54bWxQSwUGAAAAAAQABAD1AAAAigMAAAAA&#10;" fillcolor="black" strokeweight=".2pt"/>
                  <v:rect id="Rectangle 659" o:spid="_x0000_s1634" style="position:absolute;left:1914;top:1694;width:18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IT58UA&#10;AADdAAAADwAAAGRycy9kb3ducmV2LnhtbERPS2sCMRC+F/wPYQRvNetqRVejaKHQS6E+DnobN+Pu&#10;4mayTVLd9tc3QsHbfHzPmS9bU4srOV9ZVjDoJyCIc6srLhTsd2/PExA+IGusLZOCH/KwXHSe5php&#10;e+MNXbehEDGEfYYKyhCaTEqfl2TQ921DHLmzdQZDhK6Q2uEthptapkkylgYrjg0lNvRaUn7ZfhsF&#10;6+lk/fU54o/fzelIx8Pp8pK6RKlet13NQARqw0P8737Xcf4oHcL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hPnxQAAAN0AAAAPAAAAAAAAAAAAAAAAAJgCAABkcnMv&#10;ZG93bnJldi54bWxQSwUGAAAAAAQABAD1AAAAigMAAAAA&#10;" fillcolor="black" stroked="f"/>
                  <v:rect id="Rectangle 660" o:spid="_x0000_s1635" style="position:absolute;left:1909;top:1681;width:1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P8MA&#10;AADdAAAADwAAAGRycy9kb3ducmV2LnhtbERPTWsCMRC9F/wPYQQvRbMVKbIaRSyiSCnUevA4bMZN&#10;cDNZNtHd/femUOhtHu9zluvOVeJBTbCeFbxNMhDEhdeWSwXnn914DiJEZI2VZ1LQU4D1avCyxFz7&#10;lr/pcYqlSCEcclRgYqxzKUNhyGGY+Jo4cVffOIwJNqXUDbYp3FVymmXv0qHl1GCwpq2h4na6OwX2&#10;83LcfRznpm/7O5kvpr11r0qNht1mASJSF//Ff+6DTvNn0xn8fp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wP8MAAADdAAAADwAAAAAAAAAAAAAAAACYAgAAZHJzL2Rv&#10;d25yZXYueG1sUEsFBgAAAAAEAAQA9QAAAIgDAAAAAA==&#10;" fillcolor="green" strokeweight=".2pt"/>
                  <v:rect id="Rectangle 661" o:spid="_x0000_s1636" style="position:absolute;left:2060;top:1725;width:2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FMYA&#10;AADdAAAADwAAAGRycy9kb3ducmV2LnhtbERPTWvCQBC9F/oflin0UnSj2CppNhKEgiBY1Cj2NmSn&#10;SWh2NmZXjf++KxR6m8f7nGTem0ZcqHO1ZQWjYQSCuLC65lJBvvsYzEA4j6yxsUwKbuRgnj4+JBhr&#10;e+UNXba+FCGEXYwKKu/bWEpXVGTQDW1LHLhv2xn0AXal1B1eQ7hp5DiK3qTBmkNDhS0tKip+tmej&#10;YLHZ10c/zb6W+Wd2eDmt3blfzZR6fuqzdxCeev8v/nMvdZg/Gb/C/Ztwgk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fFMYAAADdAAAADwAAAAAAAAAAAAAAAACYAgAAZHJz&#10;L2Rvd25yZXYueG1sUEsFBgAAAAAEAAQA9QAAAIsDAAAAAA==&#10;" fillcolor="black" strokeweight=".2pt"/>
                  <v:rect id="Rectangle 662" o:spid="_x0000_s1637" style="position:absolute;left:1768;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wf8QA&#10;AADdAAAADwAAAGRycy9kb3ducmV2LnhtbERPTWsCMRC9F/ofwhR6q1kXFV2NooLQS6FqD/U2bsbd&#10;xc1kTVJd/fWNIHibx/ucyaw1tTiT85VlBd1OAoI4t7riQsHPdvUxBOEDssbaMim4kofZ9PVlgpm2&#10;F17TeRMKEUPYZ6igDKHJpPR5SQZ9xzbEkTtYZzBE6AqpHV5iuKllmiQDabDi2FBiQ8uS8uPmzyhY&#10;jIaL03ePv27r/Y52v/tjP3WJUu9v7XwMIlAbnuKH+1PH+b10A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FsH/EAAAA3QAAAA8AAAAAAAAAAAAAAAAAmAIAAGRycy9k&#10;b3ducmV2LnhtbFBLBQYAAAAABAAEAPUAAACJAwAAAAA=&#10;" fillcolor="black" stroked="f"/>
                  <v:rect id="Rectangle 663" o:spid="_x0000_s1638" style="position:absolute;left:1776;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V5MUA&#10;AADdAAAADwAAAGRycy9kb3ducmV2LnhtbERPTWvCQBC9C/6HZQq9mU2Dtpq6igqFXgpqe9DbmJ0m&#10;wexs3N1q7K93hUJv83ifM513phFncr62rOApSUEQF1bXXCr4+nwbjEH4gKyxsUwKruRhPuv3pphr&#10;e+ENnbehFDGEfY4KqhDaXEpfVGTQJ7Yljty3dQZDhK6U2uElhptGZmn6LA3WHBsqbGlVUXHc/hgF&#10;y8l4eVoP+eN3c9jTfnc4jjKXKvX40C1eQQTqwr/4z/2u4/xh9gL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SRXkxQAAAN0AAAAPAAAAAAAAAAAAAAAAAJgCAABkcnMv&#10;ZG93bnJldi54bWxQSwUGAAAAAAQABAD1AAAAigMAAAAA&#10;" fillcolor="black" stroked="f"/>
                  <v:rect id="Rectangle 664" o:spid="_x0000_s1639" style="position:absolute;left:1784;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BlsgA&#10;AADdAAAADwAAAGRycy9kb3ducmV2LnhtbESPQW/CMAyF70j7D5En7QbpKkCsI6AxadIuSMB2GDfT&#10;eG1F43RJBt1+PT4gcbP1nt/7PF/2rlUnCrHxbOBxlIEiLr1tuDLw+fE2nIGKCdli65kM/FGE5eJu&#10;MMfC+jNv6bRLlZIQjgUaqFPqCq1jWZPDOPIdsWjfPjhMsoZK24BnCXetzrNsqh02LA01dvRaU3nc&#10;/ToDq6fZ6mcz5vX/9rCn/dfhOMlDZszDff/yDCpRn27m6/W7FfxxLrjyjYy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1oGWyAAAAN0AAAAPAAAAAAAAAAAAAAAAAJgCAABk&#10;cnMvZG93bnJldi54bWxQSwUGAAAAAAQABAD1AAAAjQMAAAAA&#10;" fillcolor="black" stroked="f"/>
                  <v:rect id="Rectangle 665" o:spid="_x0000_s1640" style="position:absolute;left:1791;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okDcUA&#10;AADdAAAADwAAAGRycy9kb3ducmV2LnhtbERPTWvCQBC9F/wPyxR6q5uGVDS6ihEKvRSq9lBvY3ZM&#10;gtnZuLvVtL/eLQje5vE+Z7boTSvO5HxjWcHLMAFBXFrdcKXga/v2PAbhA7LG1jIp+CUPi/ngYYa5&#10;thde03kTKhFD2OeooA6hy6X0ZU0G/dB2xJE7WGcwROgqqR1eYrhpZZokI2mw4dhQY0ermsrj5sco&#10;KCbj4vSZ8cffer+j3ff++Jq6RKmnx345BRGoD3fxzf2u4/wsnc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iQNxQAAAN0AAAAPAAAAAAAAAAAAAAAAAJgCAABkcnMv&#10;ZG93bnJldi54bWxQSwUGAAAAAAQABAD1AAAAigMAAAAA&#10;" fillcolor="black" stroked="f"/>
                  <v:rect id="Rectangle 666" o:spid="_x0000_s1641" style="position:absolute;left:1800;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bTcgA&#10;AADdAAAADwAAAGRycy9kb3ducmV2LnhtbESPT2/CMAzF75P2HSJP2m2kYwxBIaAxadIuk8afA9xM&#10;47UVjdMlGXR8enxA4mbrPb/383TeuUYdKcTas4HnXgaKuPC25tLAZv3xNAIVE7LFxjMZ+KcI89n9&#10;3RRz60+8pOMqlUpCOOZooEqpzbWORUUOY8+3xKL9+OAwyRpKbQOeJNw1up9lQ+2wZmmosKX3iorD&#10;6s8ZWIxHi9/vAX+dl/sd7bb7w2s/ZMY8PnRvE1CJunQzX68/reAPXoR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RtNyAAAAN0AAAAPAAAAAAAAAAAAAAAAAJgCAABk&#10;cnMvZG93bnJldi54bWxQSwUGAAAAAAQABAD1AAAAjQMAAAAA&#10;" fillcolor="black" stroked="f"/>
                  <v:rect id="Rectangle 667" o:spid="_x0000_s1642" style="position:absolute;left:1808;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1sUA&#10;AADdAAAADwAAAGRycy9kb3ducmV2LnhtbERPS2sCMRC+F/wPYQRvNeujoqtRVCj0UvB10Nu4GXcX&#10;N5M1SXXbX28Khd7m43vObNGYStzJ+dKygl43AUGcWV1yruCwf38dg/ABWWNlmRR8k4fFvPUyw1Tb&#10;B2/pvgu5iCHsU1RQhFCnUvqsIIO+a2viyF2sMxgidLnUDh8x3FSynyQjabDk2FBgTeuCsuvuyyhY&#10;Tcar22bInz/b84lOx/P1re8SpTrtZjkFEagJ/+I/94eO84eDHvx+E0+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b7WxQAAAN0AAAAPAAAAAAAAAAAAAAAAAJgCAABkcnMv&#10;ZG93bnJldi54bWxQSwUGAAAAAAQABAD1AAAAigMAAAAA&#10;" fillcolor="black" stroked="f"/>
                  <v:rect id="Rectangle 668" o:spid="_x0000_s1643" style="position:absolute;left:1816;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gocUA&#10;AADdAAAADwAAAGRycy9kb3ducmV2LnhtbERPS2sCMRC+F/wPYQRvNetqRVejaKHQS6E+DnobN+Pu&#10;4mayTVLd9tc3QsHbfHzPmS9bU4srOV9ZVjDoJyCIc6srLhTsd2/PExA+IGusLZOCH/KwXHSe5php&#10;e+MNXbehEDGEfYYKyhCaTEqfl2TQ921DHLmzdQZDhK6Q2uEthptapkkylgYrjg0lNvRaUn7ZfhsF&#10;6+lk/fU54o/fzelIx8Pp8pK6RKlet13NQARqw0P8737Xcf5omML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5yChxQAAAN0AAAAPAAAAAAAAAAAAAAAAAJgCAABkcnMv&#10;ZG93bnJldi54bWxQSwUGAAAAAAQABAD1AAAAigMAAAAA&#10;" fillcolor="black" stroked="f"/>
                  <v:rect id="Rectangle 669" o:spid="_x0000_s1644" style="position:absolute;left:1824;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uFOsUA&#10;AADdAAAADwAAAGRycy9kb3ducmV2LnhtbERPS2sCMRC+C/0PYQreNFsfRVejVEHoRajWg97GzXR3&#10;cTPZJlG3/vpGELzNx/ec6bwxlbiQ86VlBW/dBARxZnXJuYLd96ozAuEDssbKMin4Iw/z2Utriqm2&#10;V97QZRtyEUPYp6igCKFOpfRZQQZ919bEkfuxzmCI0OVSO7zGcFPJXpK8S4Mlx4YCa1oWlJ22Z6Ng&#10;MR4tfr8GvL5tjgc67I+nYc8lSrVfm48JiEBNeIof7k8d5w/6fbh/E0+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4U6xQAAAN0AAAAPAAAAAAAAAAAAAAAAAJgCAABkcnMv&#10;ZG93bnJldi54bWxQSwUGAAAAAAQABAD1AAAAigMAAAAA&#10;" fillcolor="black" stroked="f"/>
                  <v:rect id="Rectangle 670" o:spid="_x0000_s1645" style="position:absolute;left:1832;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IdTsUA&#10;AADdAAAADwAAAGRycy9kb3ducmV2LnhtbERPS2sCMRC+F/wPYQRvNatuRVejaKHQS6E+DnobN+Pu&#10;4mayTVLd9tc3QsHbfHzPmS9bU4srOV9ZVjDoJyCIc6srLhTsd2/PExA+IGusLZOCH/KwXHSe5php&#10;e+MNXbehEDGEfYYKyhCaTEqfl2TQ921DHLmzdQZDhK6Q2uEthptaDpNkLA1WHBtKbOi1pPyy/TYK&#10;1tPJ+usz5Y/fzelIx8Pp8jJ0iVK9bruagQjUhof43/2u4/x0lML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Qh1OxQAAAN0AAAAPAAAAAAAAAAAAAAAAAJgCAABkcnMv&#10;ZG93bnJldi54bWxQSwUGAAAAAAQABAD1AAAAigMAAAAA&#10;" fillcolor="black" stroked="f"/>
                  <v:rect id="Rectangle 671" o:spid="_x0000_s1646" style="position:absolute;left:1839;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641cUA&#10;AADdAAAADwAAAGRycy9kb3ducmV2LnhtbERPS2sCMRC+C/0PYQreNFsfxW6NooLgpaC2h3obN9Pd&#10;xc1kTaJu/fVGELzNx/ec8bQxlTiT86VlBW/dBARxZnXJuYKf72VnBMIHZI2VZVLwTx6mk5fWGFNt&#10;L7yh8zbkIoawT1FBEUKdSumzggz6rq2JI/dnncEQoculdniJ4aaSvSR5lwZLjg0F1rQoKDtsT0bB&#10;/GM0P64H/HXd7He0+90fhj2XKNV+bWafIAI14Sl+uFc6zh/0h3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rjVxQAAAN0AAAAPAAAAAAAAAAAAAAAAAJgCAABkcnMv&#10;ZG93bnJldi54bWxQSwUGAAAAAAQABAD1AAAAigMAAAAA&#10;" fillcolor="black" stroked="f"/>
                  <v:rect id="Rectangle 672" o:spid="_x0000_s1647" style="position:absolute;left:1847;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wmosQA&#10;AADdAAAADwAAAGRycy9kb3ducmV2LnhtbERPS2sCMRC+C/0PYQreNFtf2K1RVBC8FNT2UG/jZrq7&#10;uJmsSdStv94IQm/z8T1nMmtMJS7kfGlZwVs3AUGcWV1yruD7a9UZg/ABWWNlmRT8kYfZ9KU1wVTb&#10;K2/psgu5iCHsU1RQhFCnUvqsIIO+a2viyP1aZzBE6HKpHV5juKlkL0lG0mDJsaHAmpYFZcfd2ShY&#10;vI8Xp82AP2/bw572P4fjsOcSpdqvzfwDRKAm/Iuf7rWO8wf9ETy+i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JqLEAAAA3QAAAA8AAAAAAAAAAAAAAAAAmAIAAGRycy9k&#10;b3ducmV2LnhtbFBLBQYAAAAABAAEAPUAAACJAwAAAAA=&#10;" fillcolor="black" stroked="f"/>
                  <v:rect id="Rectangle 673" o:spid="_x0000_s1648" style="position:absolute;left:1855;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DOcYA&#10;AADdAAAADwAAAGRycy9kb3ducmV2LnhtbERPS2sCMRC+C/0PYQre3KyPWl2NUgsFLwW1PdTbuBl3&#10;FzeTbZLq2l/fFARv8/E9Z75sTS3O5HxlWUE/SUEQ51ZXXCj4/HjrTUD4gKyxtkwKruRhuXjozDHT&#10;9sJbOu9CIWII+wwVlCE0mZQ+L8mgT2xDHLmjdQZDhK6Q2uElhptaDtJ0LA1WHBtKbOi1pPy0+zEK&#10;VtPJ6nsz4vff7WFP+6/D6WngUqW6j+3LDESgNtzFN/dax/mj4TP8fxN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DOcYAAADdAAAADwAAAAAAAAAAAAAAAACYAgAAZHJz&#10;L2Rvd25yZXYueG1sUEsFBgAAAAAEAAQA9QAAAIsDAAAAAA==&#10;" fillcolor="black" stroked="f"/>
                  <v:rect id="Rectangle 674" o:spid="_x0000_s1649" style="position:absolute;left:1863;top:1734;width:3;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8XS8gA&#10;AADdAAAADwAAAGRycy9kb3ducmV2LnhtbESPT2/CMAzF75P2HSJP2m2kYwxBIaAxadIuk8afA9xM&#10;47UVjdMlGXR8enxA4mbrPb/383TeuUYdKcTas4HnXgaKuPC25tLAZv3xNAIVE7LFxjMZ+KcI89n9&#10;3RRz60+8pOMqlUpCOOZooEqpzbWORUUOY8+3xKL9+OAwyRpKbQOeJNw1up9lQ+2wZmmosKX3iorD&#10;6s8ZWIxHi9/vAX+dl/sd7bb7w2s/ZMY8PnRvE1CJunQzX68/reAPXgRX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DxdLyAAAAN0AAAAPAAAAAAAAAAAAAAAAAJgCAABk&#10;cnMvZG93bnJldi54bWxQSwUGAAAAAAQABAD1AAAAjQMAAAAA&#10;" fillcolor="black" stroked="f"/>
                  <v:rect id="Rectangle 675" o:spid="_x0000_s1650" style="position:absolute;left:1870;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y0MUA&#10;AADdAAAADwAAAGRycy9kb3ducmV2LnhtbERPTWvCQBC9F/oflin0Vje1tmjMKlUQvBTUetDbJDsm&#10;wexs3F019te7hUJv83ifk00704gLOV9bVvDaS0AQF1bXXCrYfi9ehiB8QNbYWCYFN/IwnTw+ZJhq&#10;e+U1XTahFDGEfYoKqhDaVEpfVGTQ92xLHLmDdQZDhK6U2uE1hptG9pPkQxqsOTZU2NK8ouK4ORsF&#10;s9FwdloN+Otnne9pv8uP732XKPX81H2OQQTqwr/4z73Ucf7gbQS/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7LQxQAAAN0AAAAPAAAAAAAAAAAAAAAAAJgCAABkcnMv&#10;ZG93bnJldi54bWxQSwUGAAAAAAQABAD1AAAAigMAAAAA&#10;" fillcolor="black" stroked="f"/>
                  <v:rect id="Rectangle 676" o:spid="_x0000_s1651" style="position:absolute;left:1878;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oMMgA&#10;AADdAAAADwAAAGRycy9kb3ducmV2LnhtbESPQW/CMAyF70j7D5GRdoMU1E2sENCYNInLpMF2GDfT&#10;mLaicbokQLdfPx8mcbP1nt/7vFj1rlUXCrHxbGAyzkARl942XBn4/HgdzUDFhGyx9UwGfijCank3&#10;WGBh/ZW3dNmlSkkIxwIN1Cl1hdaxrMlhHPuOWLSjDw6TrKHSNuBVwl2rp1n2qB02LA01dvRSU3na&#10;nZ2B9dNs/f2e89vv9rCn/dfh9DANmTH3w/55DipRn27m/+uNFfw8F375Rk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f2gwyAAAAN0AAAAPAAAAAAAAAAAAAAAAAJgCAABk&#10;cnMvZG93bnJldi54bWxQSwUGAAAAAAQABAD1AAAAjQMAAAAA&#10;" fillcolor="black" stroked="f"/>
                  <v:rect id="Rectangle 677" o:spid="_x0000_s1652" style="position:absolute;left:1886;top:1734;width: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Nq8QA&#10;AADdAAAADwAAAGRycy9kb3ducmV2LnhtbERPTWsCMRC9C/6HMIXeNKusRVejaKHgRVDrQW/jZrq7&#10;uJlsk6jb/vpGEHqbx/uc2aI1tbiR85VlBYN+AoI4t7riQsHh86M3BuEDssbaMin4IQ+Lebczw0zb&#10;O+/otg+FiCHsM1RQhtBkUvq8JIO+bxviyH1ZZzBE6AqpHd5juKnlMEnepMGKY0OJDb2XlF/2V6Ng&#10;NRmvvrcpb3535xOdjufLaOgSpV5f2uUURKA2/Iuf7rWO89N0AI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zzavEAAAA3QAAAA8AAAAAAAAAAAAAAAAAmAIAAGRycy9k&#10;b3ducmV2LnhtbFBLBQYAAAAABAAEAPUAAACJAwAAAAA=&#10;" fillcolor="black" stroked="f"/>
                  <v:shape id="Freeform 678" o:spid="_x0000_s1653" style="position:absolute;left:1757;top:1718;width:666;height:15;visibility:visible;mso-wrap-style:square;v-text-anchor:top" coordsize="66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rWcUA&#10;AADdAAAADwAAAGRycy9kb3ducmV2LnhtbERPTWvCQBC9C/0PyxS8mY1WxKauUkrFIhWsevE2zY6b&#10;kOxszG41/ffdguBtHu9zZovO1uJCrS8dKxgmKQji3OmSjYLDfjmYgvABWWPtmBT8kofF/KE3w0y7&#10;K3/RZReMiCHsM1RQhNBkUvq8IIs+cQ1x5E6utRgibI3ULV5juK3lKE0n0mLJsaHAht4Kyqvdj1Xw&#10;+d2cz4f183tVr59W22lljsuNUar/2L2+gAjUhbv45v7Qcf54PIL/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itZxQAAAN0AAAAPAAAAAAAAAAAAAAAAAJgCAABkcnMv&#10;ZG93bnJldi54bWxQSwUGAAAAAAQABAD1AAAAigMAAAAA&#10;" path="m,11r292,l292,r46,l338,15r328,e" filled="f" strokeweight=".2pt">
                    <v:path arrowok="t" o:connecttype="custom" o:connectlocs="0,11;292,11;292,0;338,0;338,15;666,15" o:connectangles="0,0,0,0,0,0"/>
                  </v:shape>
                  <v:rect id="Rectangle 679" o:spid="_x0000_s1654" style="position:absolute;left:1526;top:1930;width:1101;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slsQA&#10;AADdAAAADwAAAGRycy9kb3ducmV2LnhtbERP32vCMBB+F/wfwgm+aeqUIdUoY0OZmwhaxdejubVh&#10;zaU0UTv/+mUw8O0+vp83X7a2EldqvHGsYDRMQBDnThsuFByz1WAKwgdkjZVjUvBDHpaLbmeOqXY3&#10;3tP1EAoRQ9inqKAMoU6l9HlJFv3Q1cSR+3KNxRBhU0jd4C2G20o+JcmztGg4NpRY02tJ+ffhYhWc&#10;aHM2n/fjbr/KtqN78ZGtzeZNqX6vfZmBCNSGh/jf/a7j/MlkDH/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yrJbEAAAA3QAAAA8AAAAAAAAAAAAAAAAAmAIAAGRycy9k&#10;b3ducmV2LnhtbFBLBQYAAAAABAAEAPUAAACJAwAAAAA=&#10;" fillcolor="silver" strokeweight=".2pt"/>
                  <v:shape id="Freeform 680" o:spid="_x0000_s1655" style="position:absolute;left:1524;top:1822;width:1103;height:108;visibility:visible;mso-wrap-style:square;v-text-anchor:top" coordsize="1103,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qQ4sUA&#10;AADdAAAADwAAAGRycy9kb3ducmV2LnhtbERPS2vCQBC+C/0PyxR6000liE1dQygRitiDsUJ7G7KT&#10;B83Ohuxq4r/vFgre5uN7ziadTCeuNLjWsoLnRQSCuLS65VrB52k3X4NwHlljZ5kU3MhBun2YbTDR&#10;duQjXQtfixDCLkEFjfd9IqUrGzLoFrYnDlxlB4M+wKGWesAxhJtOLqNoJQ22HBoa7OmtofKnuBgF&#10;h3OZxftL0Y/n7yqvxq/sI3+plXp6nLJXEJ4mfxf/u991mB/HMfx9E06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pDixQAAAN0AAAAPAAAAAAAAAAAAAAAAAJgCAABkcnMv&#10;ZG93bnJldi54bWxQSwUGAAAAAAQABAD1AAAAigMAAAAA&#10;" path="m,108r1103,l1039,,80,,,108xe" fillcolor="silver" strokeweight=".2pt">
                    <v:path arrowok="t" o:connecttype="custom" o:connectlocs="0,108;1103,108;1039,0;80,0;0,108" o:connectangles="0,0,0,0,0"/>
                  </v:shape>
                  <v:shape id="Freeform 681" o:spid="_x0000_s1656" style="position:absolute;left:1557;top:1834;width:1033;height:83;visibility:visible;mso-wrap-style:square;v-text-anchor:top" coordsize="10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2ssMA&#10;AADdAAAADwAAAGRycy9kb3ducmV2LnhtbERPTWvCQBC9F/oflil4qxslbSW6SrEoPVREK3gdsmM2&#10;mJkN2VXjv+8WCr3N433ObNFzo67UhdqLgdEwA0VSeltLZeDwvXqegAoRxWLjhQzcKcBi/vgww8L6&#10;m+zouo+VSiESCjTgYmwLrUPpiDEMfUuSuJPvGGOCXaVth7cUzo0eZ9mrZqwlNThsaemoPO8vbGD3&#10;9uU+8uN4HXlSbS/t0m6YN8YMnvr3KahIffwX/7k/bZqf5y/w+006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i2ssMAAADdAAAADwAAAAAAAAAAAAAAAACYAgAAZHJzL2Rv&#10;d25yZXYueG1sUEsFBgAAAAAEAAQA9QAAAIgDAAAAAA==&#10;" path="m59,l,83r1033,l986,e" filled="f" strokeweight=".2pt">
                    <v:path arrowok="t" o:connecttype="custom" o:connectlocs="59,0;0,83;1033,83;986,0" o:connectangles="0,0,0,0"/>
                  </v:shape>
                  <v:shape id="Freeform 682" o:spid="_x0000_s1657" style="position:absolute;left:1646;top:1832;width:35;height:16;visibility:visible;mso-wrap-style:square;v-text-anchor:top" coordsize="3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q+vMMA&#10;AADdAAAADwAAAGRycy9kb3ducmV2LnhtbERP32vCMBB+F/Y/hBv4UjSdVJFqlCEICgOdE3w9mltb&#10;1lxKErX61y+C4Nt9fD9vvuxMIy7kfG1ZwccwBUFcWF1zqeD4sx5MQfiArLGxTApu5GG5eOvNMdf2&#10;yt90OYRSxBD2OSqoQmhzKX1RkUE/tC1x5H6tMxgidKXUDq8x3DRylKYTabDm2FBhS6uKir/D2ShI&#10;3Onuiv1Xl6zGZ791J7vdJZlS/ffucwYiUBde4qd7o+P8LJvA45t4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q+vMMAAADdAAAADwAAAAAAAAAAAAAAAACYAgAAZHJzL2Rv&#10;d25yZXYueG1sUEsFBgAAAAAEAAQA9QAAAIgDAAAAAA==&#10;" path="m10,l35,,26,16,,16,10,xe" fillcolor="gray" strokeweight=".2pt">
                    <v:path arrowok="t" o:connecttype="custom" o:connectlocs="10,0;35,0;26,16;0,16;10,0" o:connectangles="0,0,0,0,0"/>
                  </v:shape>
                  <v:shape id="Freeform 683" o:spid="_x0000_s1658" style="position:absolute;left:1730;top:1832;width:137;height:14;visibility:visible;mso-wrap-style:square;v-text-anchor:top" coordsize="13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qPl8EA&#10;AADdAAAADwAAAGRycy9kb3ducmV2LnhtbERPS4vCMBC+L/gfwgje1kRXrFSjiLK4Vx8g3oZmbIvN&#10;pDSxrf9+s7DgbT6+56w2va1ES40vHWuYjBUI4syZknMNl/P35wKED8gGK8ek4UUeNuvBxwpT4zo+&#10;UnsKuYgh7FPUUIRQp1L6rCCLfuxq4sjdXWMxRNjk0jTYxXBbyalSc2mx5NhQYE27grLH6Wk1lO3t&#10;eTj225dPrleVXLq9wq+91qNhv12CCNSHt/jf/WPi/Nksgb9v4gl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qj5fBAAAA3QAAAA8AAAAAAAAAAAAAAAAAmAIAAGRycy9kb3du&#10;cmV2LnhtbFBLBQYAAAAABAAEAPUAAACGAwAAAAA=&#10;" path="m6,l137,r-5,14l,14,6,xe" fillcolor="gray" strokeweight=".2pt">
                    <v:path arrowok="t" o:connecttype="custom" o:connectlocs="6,0;137,0;132,14;0,14;6,0" o:connectangles="0,0,0,0,0"/>
                  </v:shape>
                  <v:shape id="Freeform 684" o:spid="_x0000_s1659" style="position:absolute;left:1907;top:1832;width:130;height:16;visibility:visible;mso-wrap-style:square;v-text-anchor:top" coordsize="1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JlxMQA&#10;AADdAAAADwAAAGRycy9kb3ducmV2LnhtbESPT4vCQAzF7wt+hyGCt3WqiKzVUUR2wauu/46xE9ti&#10;J1M7o9Zvbw4Le0t4L+/9Mlu0rlIPakLp2cCgn4AizrwtOTew+/35/AIVIrLFyjMZeFGAxbzzMcPU&#10;+idv6LGNuZIQDikaKGKsU61DVpDD0Pc1sWgX3ziMsja5tg0+JdxVepgkY+2wZGkosKZVQdl1e3cG&#10;GI+7W34+Vavssj5PDvfrfjz8NqbXbZdTUJHa+G/+u15bwR+NBFe+kRH0/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ZcTEAAAA3QAAAA8AAAAAAAAAAAAAAAAAmAIAAGRycy9k&#10;b3ducmV2LnhtbFBLBQYAAAAABAAEAPUAAACJAwAAAAA=&#10;" path="m4,l130,r-1,16l,16,4,xe" fillcolor="gray" strokeweight=".2pt">
                    <v:path arrowok="t" o:connecttype="custom" o:connectlocs="4,0;130,0;129,16;0,16;4,0" o:connectangles="0,0,0,0,0"/>
                  </v:shape>
                  <v:shape id="Freeform 685" o:spid="_x0000_s1660" style="position:absolute;left:2063;top:1832;width:133;height:16;visibility:visible;mso-wrap-style:square;v-text-anchor:top" coordsize="1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a6sQA&#10;AADdAAAADwAAAGRycy9kb3ducmV2LnhtbERPS2vCQBC+C/0Pywi9SN1Y1GrMRqQg2B5aaut9yI55&#10;7mzIrib9965Q6G0+vuck28E04kqdKy0rmE0jEMSZ1SXnCn6+908rEM4ja2wsk4JfcrBNH0YJxtr2&#10;/EXXo89FCGEXo4LC+zaW0mUFGXRT2xIH7mw7gz7ALpe6wz6Em0Y+R9FSGiw5NBTY0mtBWX28GAVU&#10;tR8vszezOFX7z6U1u0n/Xk+UehwPuw0IT4P/F/+5DzrMn8/XcP8mnC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12urEAAAA3QAAAA8AAAAAAAAAAAAAAAAAmAIAAGRycy9k&#10;b3ducmV2LnhtbFBLBQYAAAAABAAEAPUAAACJAwAAAAA=&#10;" path="m1,l133,r,16l,16,1,xe" fillcolor="gray" strokeweight=".2pt">
                    <v:path arrowok="t" o:connecttype="custom" o:connectlocs="1,0;133,0;133,16;0,16;1,0" o:connectangles="0,0,0,0,0"/>
                  </v:shape>
                  <v:shape id="Freeform 686" o:spid="_x0000_s1661" style="position:absolute;left:2225;top:1832;width:117;height:17;visibility:visible;mso-wrap-style:square;v-text-anchor:top" coordsize="1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tv8cA&#10;AADdAAAADwAAAGRycy9kb3ducmV2LnhtbESPQWvCQBCF74X+h2UK3uqmaS0SXaUWgt5KrRG8jdkx&#10;CWZnQ3bV9N93DgVvM7w3730zXw6uVVfqQ+PZwMs4AUVcettwZWD3kz9PQYWIbLH1TAZ+KcBy8fgw&#10;x8z6G3/TdRsrJSEcMjRQx9hlWoeyJodh7Dti0U6+dxhl7Stte7xJuGt1miTv2mHD0lBjR581left&#10;xRnoDn7/NVnlhU2Lc7o6vhaHdJ0bM3oaPmagIg3xbv6/3ljBf5sIv3wjI+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K7b/HAAAA3QAAAA8AAAAAAAAAAAAAAAAAmAIAAGRy&#10;cy9kb3ducmV2LnhtbFBLBQYAAAAABAAEAPUAAACMAwAAAAA=&#10;" path="m,l114,r3,17l,17,,xe" fillcolor="gray" strokeweight=".2pt">
                    <v:path arrowok="t" o:connecttype="custom" o:connectlocs="0,0;114,0;117,17;0,17;0,0" o:connectangles="0,0,0,0,0"/>
                  </v:shape>
                  <v:shape id="Freeform 687" o:spid="_x0000_s1662" style="position:absolute;left:2370;top:1841;width:145;height:15;visibility:visible;mso-wrap-style:square;v-text-anchor:top" coordsize="14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IhlsYA&#10;AADdAAAADwAAAGRycy9kb3ducmV2LnhtbESPQUsDMRCF70L/Q5iCF7HZlVpkbVqqKBQ8tVXa47CZ&#10;bhY3M2ET2/XfN4LQ2wzvzfvezJeD79SJ+tgKGygnBSjiWmzLjYHP3fv9E6iYkC12wmTglyIsF6Ob&#10;OVZWzryh0zY1KodwrNCASylUWsfakcc4kUCctaP0HlNe+0bbHs853Hf6oShm2mPLmeAw0Kuj+nv7&#10;4zOk3E93X3K3acLbgV34kNXLUYy5HQ+rZ1CJhnQ1/1+vba4/fSzh75s8gl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IhlsYAAADdAAAADwAAAAAAAAAAAAAAAACYAgAAZHJz&#10;L2Rvd25yZXYueG1sUEsFBgAAAAAEAAQA9QAAAIsDAAAAAA==&#10;" path="m,l132,r13,15l6,15,,xe" fillcolor="gray" strokeweight=".2pt">
                    <v:path arrowok="t" o:connecttype="custom" o:connectlocs="0,0;132,0;145,15;6,15;0,0" o:connectangles="0,0,0,0,0"/>
                  </v:shape>
                  <v:line id="Line 688" o:spid="_x0000_s1663" style="position:absolute;visibility:visible;mso-wrap-style:square" from="1691,1862" to="2119,1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WkV8YAAADdAAAADwAAAGRycy9kb3ducmV2LnhtbERPS2sCMRC+F/wPYQQvpWZdqi2rUVQo&#10;LdgefBTxNm7G3cXNZElS3f77piB4m4/vOZNZa2pxIecrywoG/QQEcW51xYWC3fbt6RWED8gaa8uk&#10;4Jc8zKadhwlm2l55TZdNKEQMYZ+hgjKEJpPS5yUZ9H3bEEfuZJ3BEKErpHZ4jeGmlmmSjKTBimND&#10;iQ0tS8rPmx+jIClWw+/9oV08rs3xc+neQ/qSfinV67bzMYhAbbiLb+4PHec/D1P4/yaeIK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lpFfGAAAA3QAAAA8AAAAAAAAA&#10;AAAAAAAAoQIAAGRycy9kb3ducmV2LnhtbFBLBQYAAAAABAAEAPkAAACUAwAAAAA=&#10;" strokeweight=".2pt"/>
                  <v:line id="Line 689" o:spid="_x0000_s1664" style="position:absolute;visibility:visible;mso-wrap-style:square" from="1709,1875" to="2143,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kBzMcAAADdAAAADwAAAGRycy9kb3ducmV2LnhtbERPTUvDQBC9C/6HZQQvxW4aW5U0m1IL&#10;0kL1kKqIt2l2TILZ2bC7beO/d4WCt3m8z8kXg+nEkZxvLSuYjBMQxJXVLdcK3l6fbh5A+ICssbNM&#10;Cn7Iw6K4vMgx0/bEJR13oRYxhH2GCpoQ+kxKXzVk0I9tTxy5L+sMhghdLbXDUww3nUyT5E4abDk2&#10;NNjTqqHqe3cwCpJ6O3v/+BweR6XZP6/cOqT36YtS11fDcg4i0BD+xWf3Rsf509kt/H0TT5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qQHMxwAAAN0AAAAPAAAAAAAA&#10;AAAAAAAAAKECAABkcnMvZG93bnJldi54bWxQSwUGAAAAAAQABAD5AAAAlQMAAAAA&#10;" strokeweight=".2pt"/>
                  <v:line id="Line 690" o:spid="_x0000_s1665" style="position:absolute;visibility:visible;mso-wrap-style:square" from="1714,1887" to="209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CZuMYAAADdAAAADwAAAGRycy9kb3ducmV2LnhtbERPS2sCMRC+F/ofwhR6KZrtolVWo1ih&#10;KNQefCHexs24u7iZLEmq23/fFAre5uN7znjamlpcyfnKsoLXbgKCOLe64kLBbvvRGYLwAVljbZkU&#10;/JCH6eTxYYyZtjde03UTChFD2GeooAyhyaT0eUkGfdc2xJE7W2cwROgKqR3eYripZZokb9JgxbGh&#10;xIbmJeWXzbdRkBSf/f3h2L6/rM1pNXeLkA7SL6Wen9rZCESgNtzF/+6ljvN7/R78fRNPkJ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AmbjGAAAA3QAAAA8AAAAAAAAA&#10;AAAAAAAAoQIAAGRycy9kb3ducmV2LnhtbFBLBQYAAAAABAAEAPkAAACUAwAAAAA=&#10;" strokeweight=".2pt"/>
                  <v:line id="Line 691" o:spid="_x0000_s1666" style="position:absolute;visibility:visible;mso-wrap-style:square" from="1723,1900" to="1774,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w8I8YAAADdAAAADwAAAGRycy9kb3ducmV2LnhtbERPS0vDQBC+C/6HZYRepN0YTCuxm2AL&#10;RUE99CGltzE7JsHsbNjdtvHfu4LQ23x8z5mXg+nEiZxvLSu4myQgiCurW64V7Lar8QMIH5A1dpZJ&#10;wQ95KIvrqznm2p55TadNqEUMYZ+jgiaEPpfSVw0Z9BPbE0fuyzqDIUJXS+3wHMNNJ9MkmUqDLceG&#10;BntaNlR9b45GQVK/Zh/7w7C4XZvPt6V7DuksfVdqdDM8PYIINISL+N/9ouP8+yyDv2/iCb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MPCPGAAAA3QAAAA8AAAAAAAAA&#10;AAAAAAAAoQIAAGRycy9kb3ducmV2LnhtbFBLBQYAAAAABAAEAPkAAACUAwAAAAA=&#10;" strokeweight=".2pt"/>
                  <v:line id="Line 692" o:spid="_x0000_s1667" style="position:absolute;visibility:visible;mso-wrap-style:square" from="1631,1868" to="1675,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6iVMYAAADdAAAADwAAAGRycy9kb3ducmV2LnhtbERPS2sCMRC+F/ofwhR6KZrt4ovVKFYo&#10;FmoPvhBv42bcXdxMliTV7b9vCgVv8/E9ZzJrTS2u5HxlWcFrNwFBnFtdcaFgt33vjED4gKyxtkwK&#10;fsjDbPr4MMFM2xuv6boJhYgh7DNUUIbQZFL6vCSDvmsb4sidrTMYInSF1A5vMdzUMk2SgTRYcWwo&#10;saFFSfll820UJMVnf384tm8va3NaLdwypMP0S6nnp3Y+BhGoDXfxv/tDx/m9/gD+vokny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eolTGAAAA3QAAAA8AAAAAAAAA&#10;AAAAAAAAoQIAAGRycy9kb3ducmV2LnhtbFBLBQYAAAAABAAEAPkAAACUAwAAAAA=&#10;" strokeweight=".2pt"/>
                  <v:line id="Line 693" o:spid="_x0000_s1668" style="position:absolute;visibility:visible;mso-wrap-style:square" from="1624,1880" to="1665,1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IHz8YAAADdAAAADwAAAGRycy9kb3ducmV2LnhtbERPS2sCMRC+C/0PYQq9iGZdfJStUaxQ&#10;FKoHH6X0Nt1Md5duJkuS6vrvjVDwNh/fc6bz1tTiRM5XlhUM+gkI4tzqigsFx8Nb7xmED8gaa8uk&#10;4EIe5rOHzhQzbc+8o9M+FCKGsM9QQRlCk0np85IM+r5tiCP3Y53BEKErpHZ4juGmlmmSjKXBimND&#10;iQ0tS8p/939GQVK8jz4+v9rX7s58b5ZuFdJJulXq6bFdvIAI1Ia7+N+91nH+cDSB2zfxBD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SB8/GAAAA3QAAAA8AAAAAAAAA&#10;AAAAAAAAoQIAAGRycy9kb3ducmV2LnhtbFBLBQYAAAAABAAEAPkAAACUAwAAAAA=&#10;" strokeweight=".2pt"/>
                  <v:line id="Line 694" o:spid="_x0000_s1669" style="position:absolute;visibility:visible;mso-wrap-style:square" from="1613,1892" to="1688,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2TvckAAADdAAAADwAAAGRycy9kb3ducmV2LnhtbESPQUvDQBCF7wX/wzKCl2I3BqsSuy1a&#10;KArWQ9qKeBuzYxLMzobdbRv/vXMo9DbDe/PeN7PF4Dp1oBBbzwZuJhko4srblmsDu+3q+gFUTMgW&#10;O89k4I8iLOYXoxkW1h+5pMMm1UpCOBZooEmpL7SOVUMO48T3xKL9+OAwyRpqbQMeJdx1Os+yO+2w&#10;ZWlosKdlQ9XvZu8MZPXb9OPza3gel+57vQwvKb/P3425uhyeHkElGtLZfLp+tYJ/OxVc+UZG0PN/&#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MNk73JAAAA3QAAAA8AAAAA&#10;AAAAAAAAAAAAoQIAAGRycy9kb3ducmV2LnhtbFBLBQYAAAAABAAEAPkAAACXAwAAAAA=&#10;" strokeweight=".2pt"/>
                  <v:line id="Line 695" o:spid="_x0000_s1670" style="position:absolute;visibility:visible;mso-wrap-style:square" from="1788,1900" to="2046,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E2JscAAADdAAAADwAAAGRycy9kb3ducmV2LnhtbERPS0vDQBC+C/6HZYReit00WB8xm9IW&#10;pIXqIVURb2N2TILZ2bC7beO/dwsFb/PxPSefD6YTB3K+taxgOklAEFdWt1wreHt9ur4H4QOyxs4y&#10;KfglD/Pi8iLHTNsjl3TYhVrEEPYZKmhC6DMpfdWQQT+xPXHkvq0zGCJ0tdQOjzHcdDJNkltpsOXY&#10;0GBPq4aqn93eKEjq7ez943NYjkvz9bxy65DepS9Kja6GxSOIQEP4F5/dGx3n38we4PRNPEE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QTYmxwAAAN0AAAAPAAAAAAAA&#10;AAAAAAAAAKECAABkcnMvZG93bnJldi54bWxQSwUGAAAAAAQABAD5AAAAlQMAAAAA&#10;" strokeweight=".2pt"/>
                  <v:line id="Line 696" o:spid="_x0000_s1671" style="position:absolute;visibility:visible;mso-wrap-style:square" from="2140,1860" to="2199,1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dVBskAAADdAAAADwAAAGRycy9kb3ducmV2LnhtbESPQUvDQBCF7wX/wzKCl2I3Blsldlu0&#10;UBSsh7QV8TZmxySYnQ272zb+e+dQ8DbDe/PeN/Pl4Dp1pBBbzwZuJhko4srblmsD+936+h5UTMgW&#10;O89k4JciLBcXozkW1p+4pOM21UpCOBZooEmpL7SOVUMO48T3xKJ9++AwyRpqbQOeJNx1Os+ymXbY&#10;sjQ02NOqoepne3AGsvp1+v7xOTyNS/e1WYXnlN/lb8ZcXQ6PD6ASDenffL5+sYJ/OxN++UZG0I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MXVQbJAAAA3QAAAA8AAAAA&#10;AAAAAAAAAAAAoQIAAGRycy9kb3ducmV2LnhtbFBLBQYAAAAABAAEAPkAAACXAwAAAAA=&#10;" strokeweight=".2pt"/>
                  <v:line id="Line 697" o:spid="_x0000_s1672" style="position:absolute;visibility:visible;mso-wrap-style:square" from="2155,1875" to="2203,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vwncYAAADdAAAADwAAAGRycy9kb3ducmV2LnhtbERPTWsCMRC9C/0PYQq9SM26WC2rUaxQ&#10;FKoHbUW8TTfT3cXNZElS3f57UxC8zeN9zmTWmlqcyfnKsoJ+LwFBnFtdcaHg6/P9+RWED8gaa8uk&#10;4I88zKYPnQlm2l54S+ddKEQMYZ+hgjKEJpPS5yUZ9D3bEEfuxzqDIUJXSO3wEsNNLdMkGUqDFceG&#10;EhtalJSfdr9GQVJ8vOwPx/atuzXf64VbhnSUbpR6emznYxCB2nAX39wrHecPhn34/yaeIK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b8J3GAAAA3QAAAA8AAAAAAAAA&#10;AAAAAAAAoQIAAGRycy9kb3ducmV2LnhtbFBLBQYAAAAABAAEAPkAAACUAwAAAAA=&#10;" strokeweight=".2pt"/>
                  <v:line id="Line 698" o:spid="_x0000_s1673" style="position:absolute;visibility:visible;mso-wrap-style:square" from="2122,1887" to="220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lu6sYAAADdAAAADwAAAGRycy9kb3ducmV2LnhtbERPS2sCMRC+F/wPYQQvpWZdqi2rUVQo&#10;LVgPPop4Gzfj7uJmsiSpbv99Uyh4m4/vOZNZa2pxJecrywoG/QQEcW51xYWC/e7t6RWED8gaa8uk&#10;4Ic8zKadhwlm2t54Q9dtKEQMYZ+hgjKEJpPS5yUZ9H3bEEfubJ3BEKErpHZ4i+GmlmmSjKTBimND&#10;iQ0tS8ov22+jIClWw6/DsV08bszpc+neQ/qSrpXqddv5GESgNtzF/+4PHec/j1L4+yaeIK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JburGAAAA3QAAAA8AAAAAAAAA&#10;AAAAAAAAoQIAAGRycy9kb3ducmV2LnhtbFBLBQYAAAAABAAEAPkAAACUAwAAAAA=&#10;" strokeweight=".2pt"/>
                  <v:line id="Line 699" o:spid="_x0000_s1674" style="position:absolute;visibility:visible;mso-wrap-style:square" from="2057,1900" to="2098,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XLcccAAADdAAAADwAAAGRycy9kb3ducmV2LnhtbERPTUvDQBC9F/wPywheit001ippNqUW&#10;xEL1kKqIt2l2TILZ2bC7tvHfu4WCt3m8z8mXg+nEgZxvLSuYThIQxJXVLdcK3l4fr+9B+ICssbNM&#10;Cn7Jw7K4GOWYaXvkkg67UIsYwj5DBU0IfSalrxoy6Ce2J47cl3UGQ4SultrhMYabTqZJMpcGW44N&#10;Dfa0bqj63v0YBUm9vX3/+BwexqXZP6/dU0jv0helri6H1QJEoCH8i8/ujY7zZ/MbOH0TT5D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xctxxwAAAN0AAAAPAAAAAAAA&#10;AAAAAAAAAKECAABkcnMvZG93bnJldi54bWxQSwUGAAAAAAQABAD5AAAAlQMAAAAA&#10;" strokeweight=".2pt"/>
                  <v:line id="Line 700" o:spid="_x0000_s1675" style="position:absolute;visibility:visible;mso-wrap-style:square" from="2110,1901" to="2199,1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xTBcYAAADdAAAADwAAAGRycy9kb3ducmV2LnhtbERPS2sCMRC+C/0PYQq9iGa7WJXVKFYo&#10;LdQefCHexs24u7iZLEmq23/fFAre5uN7znTemlpcyfnKsoLnfgKCOLe64kLBbvvWG4PwAVljbZkU&#10;/JCH+eyhM8VM2xuv6boJhYgh7DNUUIbQZFL6vCSDvm8b4sidrTMYInSF1A5vMdzUMk2SoTRYcWwo&#10;saFlSfll820UJMXny/5wbF+7a3NaLd17SEfpl1JPj+1iAiJQG+7if/eHjvMHwwH8fRNPk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sUwXGAAAA3QAAAA8AAAAAAAAA&#10;AAAAAAAAoQIAAGRycy9kb3ducmV2LnhtbFBLBQYAAAAABAAEAPkAAACUAwAAAAA=&#10;" strokeweight=".2pt"/>
                  <v:line id="Line 701" o:spid="_x0000_s1676" style="position:absolute;visibility:visible;mso-wrap-style:square" from="2223,1868" to="2344,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D2nsYAAADdAAAADwAAAGRycy9kb3ducmV2LnhtbERPS2sCMRC+F/ofwhR6KZrt4ovVKFYo&#10;FmoPvhBv42bcXdxMliTV7b9vCgVv8/E9ZzJrTS2u5HxlWcFrNwFBnFtdcaFgt33vjED4gKyxtkwK&#10;fsjDbPr4MMFM2xuv6boJhYgh7DNUUIbQZFL6vCSDvmsb4sidrTMYInSF1A5vMdzUMk2SgTRYcWwo&#10;saFFSfll820UJMVnf384tm8va3NaLdwypMP0S6nnp3Y+BhGoDXfxv/tDx/m9QR/+vokny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g9p7GAAAA3QAAAA8AAAAAAAAA&#10;AAAAAAAAoQIAAGRycy9kb3ducmV2LnhtbFBLBQYAAAAABAAEAPkAAACUAwAAAAA=&#10;" strokeweight=".2pt"/>
                  <v:line id="Line 702" o:spid="_x0000_s1677" style="position:absolute;visibility:visible;mso-wrap-style:square" from="2240,1883" to="2346,1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Jo6cYAAADdAAAADwAAAGRycy9kb3ducmV2LnhtbERPS0vDQBC+C/6HZYRepN0YNJXYTbCF&#10;oqA99CGltzE7JsHsbNjdtvHfu4LQ23x8z5mVg+nEiZxvLSu4myQgiCurW64V7LbL8SMIH5A1dpZJ&#10;wQ95KIvrqxnm2p55TadNqEUMYZ+jgiaEPpfSVw0Z9BPbE0fuyzqDIUJXS+3wHMNNJ9MkyaTBlmND&#10;gz0tGqq+N0ejIKnfHj72h2F+uzaf7wv3EtJpulJqdDM8P4EINISL+N/9quP8+yyDv2/iCb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yaOnGAAAA3QAAAA8AAAAAAAAA&#10;AAAAAAAAoQIAAGRycy9kb3ducmV2LnhtbFBLBQYAAAAABAAEAPkAAACUAwAAAAA=&#10;" strokeweight=".2pt"/>
                  <v:line id="Line 703" o:spid="_x0000_s1678" style="position:absolute;visibility:visible;mso-wrap-style:square" from="2242,1902" to="2352,1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7NcsYAAADdAAAADwAAAGRycy9kb3ducmV2LnhtbERPS2sCMRC+C/0PYQq9iGZdrJatUaxQ&#10;FKoHH6X0Nt1Md5duJkuS6vrvjSB4m4/vOZNZa2pxJOcrywoG/QQEcW51xYWCw/699wLCB2SNtWVS&#10;cCYPs+lDZ4KZtife0nEXChFD2GeooAyhyaT0eUkGfd82xJH7tc5giNAVUjs8xXBTyzRJRtJgxbGh&#10;xIYWJeV/u3+jICk+nj+/vtu37tb8rBduGdJxulHq6bGdv4II1Ia7+OZe6Th/OBrD9Zt4gpx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zXLGAAAA3QAAAA8AAAAAAAAA&#10;AAAAAAAAoQIAAGRycy9kb3ducmV2LnhtbFBLBQYAAAAABAAEAPkAAACUAwAAAAA=&#10;" strokeweight=".2pt"/>
                  <v:line id="Line 704" o:spid="_x0000_s1679" style="position:absolute;visibility:visible;mso-wrap-style:square" from="2385,1868" to="2501,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FZAMkAAADdAAAADwAAAGRycy9kb3ducmV2LnhtbESPQUvDQBCF7wX/wzKCl2I3Blsldlu0&#10;UBSsh7QV8TZmxySYnQ272zb+e+dQ8DbDe/PeN/Pl4Dp1pBBbzwZuJhko4srblmsD+936+h5UTMgW&#10;O89k4JciLBcXozkW1p+4pOM21UpCOBZooEmpL7SOVUMO48T3xKJ9++AwyRpqbQOeJNx1Os+ymXbY&#10;sjQ02NOqoepne3AGsvp1+v7xOTyNS/e1WYXnlN/lb8ZcXQ6PD6ASDenffL5+sYJ/OxNc+UZG0I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1hWQDJAAAA3QAAAA8AAAAA&#10;AAAAAAAAAAAAoQIAAGRycy9kb3ducmV2LnhtbFBLBQYAAAAABAAEAPkAAACXAwAAAAA=&#10;" strokeweight=".2pt"/>
                  <v:line id="Line 705" o:spid="_x0000_s1680" style="position:absolute;visibility:visible;mso-wrap-style:square" from="2374,1881" to="2468,1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38m8cAAADdAAAADwAAAGRycy9kb3ducmV2LnhtbERPTUvDQBC9C/6HZQQvxW4abNU0m1IL&#10;0kL1kKqIt2l2TILZ2bC7beO/d4WCt3m8z8kXg+nEkZxvLSuYjBMQxJXVLdcK3l6fbu5B+ICssbNM&#10;Cn7Iw6K4vMgx0/bEJR13oRYxhH2GCpoQ+kxKXzVk0I9tTxy5L+sMhghdLbXDUww3nUyTZCYNthwb&#10;Guxp1VD1vTsYBUm9nb5/fA6Po9Lsn1duHdK79EWp66thOQcRaAj/4rN7o+P829kD/H0TT5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LfybxwAAAN0AAAAPAAAAAAAA&#10;AAAAAAAAAKECAABkcnMvZG93bnJldi54bWxQSwUGAAAAAAQABAD5AAAAlQMAAAAA&#10;" strokeweight=".2pt"/>
                  <v:line id="Line 706" o:spid="_x0000_s1681" style="position:absolute;visibility:visible;mso-wrap-style:square" from="2385,1892" to="2473,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7D28kAAADdAAAADwAAAGRycy9kb3ducmV2LnhtbESPQU/CQBCF7yb+h82YcDGytVEglYUg&#10;CdFEOIAY423oDm1Dd7bZXaH+e+dg4m0m781730znvWvVmUJsPBu4H2agiEtvG64M7N9XdxNQMSFb&#10;bD2TgR+KMJ9dX02xsP7CWzrvUqUkhGOBBuqUukLrWNbkMA59Ryza0QeHSdZQaRvwIuGu1XmWjbTD&#10;hqWhxo6WNZWn3bczkFVvjx+fX/3z7dYd1svwkvJxvjFmcNMvnkAl6tO/+e/61Qr+w1j45RsZQc9+&#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bOw9vJAAAA3QAAAA8AAAAA&#10;AAAAAAAAAAAAoQIAAGRycy9kb3ducmV2LnhtbFBLBQYAAAAABAAEAPkAAACXAwAAAAA=&#10;" strokeweight=".2pt"/>
                  <v:line id="Line 707" o:spid="_x0000_s1682" style="position:absolute;visibility:visible;mso-wrap-style:square" from="2382,1904" to="2490,1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JmQMYAAADdAAAADwAAAGRycy9kb3ducmV2LnhtbERPTWsCMRC9C/6HMIVepGZdapXVKCqU&#10;CrUHbUW8jZvp7uJmsiSprv++KQi9zeN9znTemlpcyPnKsoJBPwFBnFtdcaHg6/P1aQzCB2SNtWVS&#10;cCMP81m3M8VM2ytv6bILhYgh7DNUUIbQZFL6vCSDvm8b4sh9W2cwROgKqR1eY7ipZZokL9JgxbGh&#10;xIZWJeXn3Y9RkBTvw/3h2C57W3ParNxbSEfph1KPD+1iAiJQG/7Fd/dax/nPowH8fRNPk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CZkDGAAAA3QAAAA8AAAAAAAAA&#10;AAAAAAAAoQIAAGRycy9kb3ducmV2LnhtbFBLBQYAAAAABAAEAPkAAACUAwAAAAA=&#10;" strokeweight=".2pt"/>
                  <v:line id="Line 708" o:spid="_x0000_s1683" style="position:absolute;visibility:visible;mso-wrap-style:square" from="2487,1882" to="2518,1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D4N8YAAADdAAAADwAAAGRycy9kb3ducmV2LnhtbERPS2sCMRC+F/wPYQQvpWa71Adbo1hB&#10;LFQPWkV6m26mu4ubyZJE3f77piB4m4/vOZNZa2pxIecrywqe+wkI4tzqigsF+8/l0xiED8gaa8uk&#10;4Jc8zKadhwlm2l55S5ddKEQMYZ+hgjKEJpPS5yUZ9H3bEEfuxzqDIUJXSO3wGsNNLdMkGUqDFceG&#10;EhtalJSfdmejICk+BofjV/v2uDXf64VbhXSUbpTqddv5K4hAbbiLb+53Hee/jFL4/yaeIK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Q+DfGAAAA3QAAAA8AAAAAAAAA&#10;AAAAAAAAoQIAAGRycy9kb3ducmV2LnhtbFBLBQYAAAAABAAEAPkAAACUAwAAAAA=&#10;" strokeweight=".2pt"/>
                  <v:line id="Line 709" o:spid="_x0000_s1684" style="position:absolute;visibility:visible;mso-wrap-style:square" from="2498,1898" to="2526,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xdrMYAAADdAAAADwAAAGRycy9kb3ducmV2LnhtbERPTWsCMRC9C/0PYQpeSs261VpWo6gg&#10;LWgP2pbS23Qz7i5uJksSdfvvjVDwNo/3OZNZa2pxIucrywr6vQQEcW51xYWCz4/V4wsIH5A11pZJ&#10;wR95mE3vOhPMtD3zlk67UIgYwj5DBWUITSalz0sy6Hu2IY7c3jqDIUJXSO3wHMNNLdMkeZYGK44N&#10;JTa0LCk/7I5GQVKsh1/fP+3iYWt+N0v3GtJR+q5U976dj0EEasNN/O9+03H+YPQE12/iCXJ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cXazGAAAA3QAAAA8AAAAAAAAA&#10;AAAAAAAAoQIAAGRycy9kb3ducmV2LnhtbFBLBQYAAAAABAAEAPkAAACUAwAAAAA=&#10;" strokeweight=".2pt"/>
                  <v:shape id="Freeform 710" o:spid="_x0000_s1685" style="position:absolute;left:1850;top:1577;width:479;height:30;visibility:visible;mso-wrap-style:square;v-text-anchor:top" coordsize="4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cST8UA&#10;AADdAAAADwAAAGRycy9kb3ducmV2LnhtbERPS2vCQBC+C/6HZYReRDe2om10FbUUPRV8QHscsmMS&#10;zM7G7Bqjv94tCL3Nx/ec6bwxhaipcrllBYN+BII4sTrnVMFh/9V7B+E8ssbCMim4kYP5rN2aYqzt&#10;lbdU73wqQgi7GBVk3pexlC7JyKDr25I4cEdbGfQBVqnUFV5DuCnkaxSNpMGcQ0OGJa0ySk67i1HQ&#10;/fkYjX+/m3XXnJNlel8d3z5trdRLp1lMQHhq/L/46d7oMH84HsL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FxJPxQAAAN0AAAAPAAAAAAAAAAAAAAAAAJgCAABkcnMv&#10;ZG93bnJldi54bWxQSwUGAAAAAAQABAD1AAAAigMAAAAA&#10;" path="m,30r479,l451,,28,,,30xe" fillcolor="silver" strokeweight=".2pt">
                    <v:path arrowok="t" o:connecttype="custom" o:connectlocs="0,30;479,30;451,0;28,0;0,30" o:connectangles="0,0,0,0,0"/>
                  </v:shape>
                  <v:rect id="Rectangle 711" o:spid="_x0000_s1686" style="position:absolute;left:1850;top:1608;width:478;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tbxMUA&#10;AADdAAAADwAAAGRycy9kb3ducmV2LnhtbERP32vCMBB+H/g/hBN8m6lDN+mMMjaUqWOgVfZ6NGcb&#10;bC6liVr96xdhsLf7+H7eZNbaSpyp8caxgkE/AUGcO224ULDL5o9jED4ga6wck4IreZhNOw8TTLW7&#10;8IbO21CIGMI+RQVlCHUqpc9Lsuj7riaO3ME1FkOETSF1g5cYbiv5lCTP0qLh2FBiTe8l5cftySrY&#10;0/LHrG+77808+xrcilW2MMsPpXrd9u0VRKA2/Iv/3J86zh++jOD+TTxBT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ExQAAAN0AAAAPAAAAAAAAAAAAAAAAAJgCAABkcnMv&#10;ZG93bnJldi54bWxQSwUGAAAAAAQABAD1AAAAigMAAAAA&#10;" fillcolor="silver" strokeweight=".2pt"/>
                  <v:shape id="Freeform 712" o:spid="_x0000_s1687" style="position:absolute;left:1960;top:1551;width:255;height:55;visibility:visible;mso-wrap-style:square;v-text-anchor:top" coordsize="25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aoi8QA&#10;AADdAAAADwAAAGRycy9kb3ducmV2LnhtbERPTWvCQBC9F/wPywi9NRulpJK6iigFoaVgbGiPQ3ZM&#10;gtnZkF2T1F/fFQre5vE+Z7keTSN66lxtWcEsikEQF1bXXCr4Or49LUA4j6yxsUwKfsnBejV5WGKq&#10;7cAH6jNfihDCLkUFlfdtKqUrKjLoItsSB+5kO4M+wK6UusMhhJtGzuM4kQZrDg0VtrStqDhnF6Pg&#10;J/8sh52/DPR93ebvH1dLJtsr9TgdN68gPI3+Lv5373WY//ySwO2bc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2qIvEAAAA3QAAAA8AAAAAAAAAAAAAAAAAmAIAAGRycy9k&#10;b3ducmV2LnhtbFBLBQYAAAAABAAEAPUAAACJAwAAAAA=&#10;" path="m,31l,,255,r,32l254,35r-2,2l247,40r-6,2l234,45r-6,2l219,48r-10,2l201,51r-13,2l177,53r-11,2l153,55r-14,l121,55r-16,l89,55,75,53,63,52,54,51,42,49,33,47,24,45,16,43,11,41,7,39,4,36,2,34,,31xe" fillcolor="silver" strokeweight=".2pt">
                    <v:path arrowok="t" o:connecttype="custom" o:connectlocs="0,31;0,0;255,0;255,32;254,35;252,37;247,40;241,42;234,45;228,47;219,48;209,50;201,51;188,53;177,53;166,55;153,55;139,55;121,55;105,55;89,55;75,53;63,52;54,51;42,49;33,47;24,45;16,43;11,41;7,39;4,36;2,34;0,31" o:connectangles="0,0,0,0,0,0,0,0,0,0,0,0,0,0,0,0,0,0,0,0,0,0,0,0,0,0,0,0,0,0,0,0,0"/>
                  </v:shape>
                  <v:roundrect id="AutoShape 713" o:spid="_x0000_s1688" style="position:absolute;left:1791;top:1186;width:595;height:375;visibility:visible;mso-wrap-style:square;v-text-anchor:top" arcsize="80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JkFMEA&#10;AADdAAAADwAAAGRycy9kb3ducmV2LnhtbERPS4vCMBC+C/6HMII3TZV1K9UoIiyIsOLr4HFoxrba&#10;TEqTavffG2HB23x8z5kvW1OKB9WusKxgNIxAEKdWF5wpOJ9+BlMQziNrLC2Tgj9ysFx0O3NMtH3y&#10;gR5Hn4kQwi5BBbn3VSKlS3My6Ia2Ig7c1dYGfYB1JnWNzxBuSjmOom9psODQkGNF65zS+7ExCmiy&#10;Z1nu48tKXrc7xFuz+R03SvV77WoGwlPrP+J/90aH+V9xDO9vwgl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CZBTBAAAA3QAAAA8AAAAAAAAAAAAAAAAAmAIAAGRycy9kb3du&#10;cmV2LnhtbFBLBQYAAAAABAAEAPUAAACGAwAAAAA=&#10;" fillcolor="silver" strokeweight=".2pt"/>
                  <v:roundrect id="AutoShape 714" o:spid="_x0000_s1689" style="position:absolute;left:1858;top:1227;width:461;height:293;visibility:visible;mso-wrap-style:square;v-text-anchor:top" arcsize="80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YMQA&#10;AADdAAAADwAAAGRycy9kb3ducmV2LnhtbESPT2vDMAzF74N+B6PCbqvTMtaQ1Q2jENhuXdfetVj5&#10;w2w5xG6TffvpUNhN4j2999OunL1TNxpjH9jAepWBIq6D7bk1cP6qnnJQMSFbdIHJwC9FKPeLhx0W&#10;Nkz8SbdTapWEcCzQQJfSUGgd6448xlUYiEVrwugxyTq22o44Sbh3epNlL9pjz9LQ4UCHjuqf09Ub&#10;OFLqPxqXs8unJq/O2fYyNd/GPC7nt1dQieb0b75fv1vBf94Krn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WlWDEAAAA3QAAAA8AAAAAAAAAAAAAAAAAmAIAAGRycy9k&#10;b3ducmV2LnhtbFBLBQYAAAAABAAEAPUAAACJAwAAAAA=&#10;" fillcolor="gray" strokeweight=".2pt"/>
                  <v:roundrect id="AutoShape 715" o:spid="_x0000_s1690" style="position:absolute;left:1884;top:1244;width:409;height:260;visibility:visible;mso-wrap-style:square;v-text-anchor:top" arcsize="801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bLV8UA&#10;AADdAAAADwAAAGRycy9kb3ducmV2LnhtbESPQWvCQBCF7wX/wzJCb3WjFK2pq0ihoPSi1t6n2WkS&#10;ujsbsqOJ/fWuIPQ2w3vfmzeLVe+dOlMb68AGxqMMFHERbM2lgePn+9MLqCjIFl1gMnChCKvl4GGB&#10;uQ0d7+l8kFKlEI45GqhEmlzrWFTkMY5CQ5y0n9B6lLS2pbYtdincOz3Jsqn2WHO6UGFDbxUVv4eT&#10;TzW2/m/+vd/J5Nhl8tW42c7xhzGPw379Ckqol3/znd7YxD3P5nD7Jo2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tXxQAAAN0AAAAPAAAAAAAAAAAAAAAAAJgCAABkcnMv&#10;ZG93bnJldi54bWxQSwUGAAAAAAQABAD1AAAAigMAAAAA&#10;" fillcolor="green" strokeweight=".2pt"/>
                  <v:rect id="Rectangle 716" o:spid="_x0000_s1691" style="position:absolute;left:2289;top:1541;width:1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0pBsYA&#10;AADdAAAADwAAAGRycy9kb3ducmV2LnhtbESPT0vDQBDF70K/wzIFL9JuFJEQuy2iFKWI0D+HHofs&#10;mF3Mzobstkm+vXMQvM3w3rz3m9VmDK26Up98ZAP3ywIUcR2t58bA6bhdlKBSRrbYRiYDEyXYrGc3&#10;K6xsHHhP10NulIRwqtCAy7mrtE61o4BpGTti0b5jHzDL2jfa9jhIeGj1Q1E86YCepcFhR6+O6p/D&#10;JRjwn+fd9m1XummYLuS+mN59uDPmdj6+PIPKNOZ/89/1hxX8x1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0pBsYAAADdAAAADwAAAAAAAAAAAAAAAACYAgAAZHJz&#10;L2Rvd25yZXYueG1sUEsFBgAAAAAEAAQA9QAAAIsDAAAAAA==&#10;" fillcolor="green" strokeweight=".2pt"/>
                </v:group>
                <v:group id="Group 853" o:spid="_x0000_s1692" style="position:absolute;left:8636;top:15697;width:10058;height:7277" coordorigin="1360,2472" coordsize="1584,1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pju8MAAADdAAAADwAAAGRycy9kb3ducmV2LnhtbERPTYvCMBC9C/sfwgh7&#10;07S7ukg1ioi7eBBBXRBvQzO2xWZSmtjWf28Ewds83ufMFp0pRUO1KywriIcRCOLU6oIzBf/H38EE&#10;hPPIGkvLpOBODhbzj94ME21b3lNz8JkIIewSVJB7XyVSujQng25oK+LAXWxt0AdYZ1LX2IZwU8qv&#10;KPqRBgsODTlWtMopvR5uRsFfi+3yO1432+tldT8fx7vTNialPvvdcgrCU+ff4pd7o8P80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imO7wwAAAN0AAAAP&#10;AAAAAAAAAAAAAAAAAKoCAABkcnMvZG93bnJldi54bWxQSwUGAAAAAAQABAD6AAAAmgMAAAAA&#10;">
                  <v:rect id="Rectangle 718" o:spid="_x0000_s1693" style="position:absolute;left:1666;top:3165;width:1008;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iasIA&#10;AADdAAAADwAAAGRycy9kb3ducmV2LnhtbERPTWvCQBC9F/oflil4KXWjiITUTWgFQY+xYq/T7DQJ&#10;zc6G7Kixv74rCL3N433Oqhhdp840hNazgdk0AUVcedtybeDwsXlJQQVBtth5JgNXClDkjw8rzKy/&#10;cEnnvdQqhnDI0EAj0mdah6ohh2Hqe+LIffvBoUQ41NoOeInhrtPzJFlqhy3HhgZ7WjdU/exPzsDv&#10;14KuvTx/jkexdSe7crt8L42ZPI1vr6CERvkX391bG+cv0jncvokn6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qmJqwgAAAN0AAAAPAAAAAAAAAAAAAAAAAJgCAABkcnMvZG93&#10;bnJldi54bWxQSwUGAAAAAAQABAD1AAAAhwMAAAAA&#10;" fillcolor="silver" strokeweight=".25pt"/>
                  <v:shape id="Freeform 719" o:spid="_x0000_s1694" style="position:absolute;left:1667;top:3080;width:1007;height:83;visibility:visible;mso-wrap-style:square;v-text-anchor:top" coordsize="10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wJasQA&#10;AADdAAAADwAAAGRycy9kb3ducmV2LnhtbERPTWvCQBC9F/wPywje6iamlBBdQxALtj3ViuchOybB&#10;7GzMbpPUX98tFHqbx/ucTT6ZVgzUu8aygngZgSAurW64UnD6fHlMQTiPrLG1TAq+yUG+nT1sMNN2&#10;5A8ajr4SIYRdhgpq77tMSlfWZNAtbUccuIvtDfoA+0rqHscQblq5iqJnabDh0FBjR7uayuvxyyiI&#10;LtW9uL+l78XZvO7TVZzc9gkrtZhPxRqEp8n/i//cBx3mP6UJ/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MCWrEAAAA3QAAAA8AAAAAAAAAAAAAAAAAmAIAAGRycy9k&#10;b3ducmV2LnhtbFBLBQYAAAAABAAEAPUAAACJAwAAAAA=&#10;" path="m,83r1007,l912,,107,,,83xe" fillcolor="silver" strokeweight=".25pt">
                    <v:path arrowok="t" o:connecttype="custom" o:connectlocs="0,83;1007,83;912,0;107,0;0,83" o:connectangles="0,0,0,0,0"/>
                  </v:shape>
                  <v:line id="Line 720" o:spid="_x0000_s1695" style="position:absolute;visibility:visible;mso-wrap-style:square" from="1685,3150" to="266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mrt8MAAADdAAAADwAAAGRycy9kb3ducmV2LnhtbERPTWsCMRC9F/wPYYTearZ2EdkapYiC&#10;9FBY7aG9DZtxs7iZrElct/++EQRv83ifs1gNthU9+dA4VvA6yUAQV043XCv4Pmxf5iBCRNbYOiYF&#10;fxRgtRw9LbDQ7sol9ftYixTCoUAFJsaukDJUhiyGieuIE3d03mJM0NdSe7ymcNvKaZbNpMWGU4PB&#10;jtaGqtP+YhX43xh+yvPbZ5/Xm/PXyZsDHUulnsfDxzuISEN8iO/unU7z83kOt2/S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Zq7fDAAAA3QAAAA8AAAAAAAAAAAAA&#10;AAAAoQIAAGRycy9kb3ducmV2LnhtbFBLBQYAAAAABAAEAPkAAACRAwAAAAA=&#10;" strokeweight=".25pt"/>
                  <v:rect id="Rectangle 721" o:spid="_x0000_s1696" style="position:absolute;left:1707;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FxMsUA&#10;AADdAAAADwAAAGRycy9kb3ducmV2LnhtbERPS2sCMRC+C/0PYQq9aVZRWVejaKHQS8FHD/U2bsbd&#10;xc1kTVLd9tcbQfA2H99zZovW1OJCzleWFfR7CQji3OqKCwXfu49uCsIHZI21ZVLwRx4W85fODDNt&#10;r7yhyzYUIoawz1BBGUKTSenzkgz6nm2II3e0zmCI0BVSO7zGcFPLQZKMpcGKY0OJDb2XlJ+2v0bB&#10;apKuzushf/1vDnva/xxOo4FLlHp7bZdTEIHa8BQ/3J86zh+mI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XEyxQAAAN0AAAAPAAAAAAAAAAAAAAAAAJgCAABkcnMv&#10;ZG93bnJldi54bWxQSwUGAAAAAAQABAD1AAAAigMAAAAA&#10;" fillcolor="black" stroked="f"/>
                  <v:rect id="Rectangle 722" o:spid="_x0000_s1697" style="position:absolute;left:1722;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PvRcQA&#10;AADdAAAADwAAAGRycy9kb3ducmV2LnhtbERPTWsCMRC9C/0PYQq9aVZRWVejaKHQS6FqD/U2bsbd&#10;xc1kTVJd/fWNIHibx/uc2aI1tTiT85VlBf1eAoI4t7riQsHP9qObgvABWWNtmRRcycNi/tKZYabt&#10;hdd03oRCxBD2GSooQ2gyKX1ekkHfsw1x5A7WGQwRukJqh5cYbmo5SJKxNFhxbCixofeS8uPmzyhY&#10;TdLV6XvIX7f1fke73/1xNHCJUm+v7XIKIlAbnuKH+1PH+cN0D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j70XEAAAA3QAAAA8AAAAAAAAAAAAAAAAAmAIAAGRycy9k&#10;b3ducmV2LnhtbFBLBQYAAAAABAAEAPUAAACJAwAAAAA=&#10;" fillcolor="black" stroked="f"/>
                  <v:rect id="Rectangle 723" o:spid="_x0000_s1698" style="position:absolute;left:1737;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9K3sUA&#10;AADdAAAADwAAAGRycy9kb3ducmV2LnhtbERPTWvCQBC9C/6HZQq9mU1F25i6igqFXgpqe9DbmJ0m&#10;wexs3N1q7K93hUJv83ifM513phFncr62rOApSUEQF1bXXCr4+nwbZCB8QNbYWCYFV/Iwn/V7U8y1&#10;vfCGzttQihjCPkcFVQhtLqUvKjLoE9sSR+7bOoMhQldK7fASw00jh2n6LA3WHBsqbGlVUXHc/hgF&#10;y0m2PK1H/PG7Oexpvzscx0OXKvX40C1eQQTqwr/4z/2u4/xR9gL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0rexQAAAN0AAAAPAAAAAAAAAAAAAAAAAJgCAABkcnMv&#10;ZG93bnJldi54bWxQSwUGAAAAAAQABAD1AAAAigMAAAAA&#10;" fillcolor="black" stroked="f"/>
                  <v:rect id="Rectangle 724" o:spid="_x0000_s1699" style="position:absolute;left:1752;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DerMgA&#10;AADdAAAADwAAAGRycy9kb3ducmV2LnhtbESPQW/CMAyF75P2HyIjcRspiE1dIaAxCYnLpMF2GDfT&#10;mLaicbokQLdfPx8mcbP1nt/7PF/2rlUXCrHxbGA8ykARl942XBn4/Fg/5KBiQrbYeiYDPxRhubi/&#10;m2Nh/ZW3dNmlSkkIxwIN1Cl1hdaxrMlhHPmOWLSjDw6TrKHSNuBVwl2rJ1n2pB02LA01dvRaU3na&#10;nZ2B1XO++n6f8tvv9rCn/dfh9DgJmTHDQf8yA5WoTzfz//XGCv40F1z5Rk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sN6syAAAAN0AAAAPAAAAAAAAAAAAAAAAAJgCAABk&#10;cnMvZG93bnJldi54bWxQSwUGAAAAAAQABAD1AAAAjQMAAAAA&#10;" fillcolor="black" stroked="f"/>
                  <v:rect id="Rectangle 725" o:spid="_x0000_s1700" style="position:absolute;left:1767;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7N8UA&#10;AADdAAAADwAAAGRycy9kb3ducmV2LnhtbERPTWvCQBC9F/wPyxR6q5sGKzG6ihEKvRSq9lBvY3ZM&#10;gtnZuLvVtL/eLQje5vE+Z7boTSvO5HxjWcHLMAFBXFrdcKXga/v2nIHwAVlja5kU/JKHxXzwMMNc&#10;2wuv6bwJlYgh7HNUUIfQ5VL6siaDfmg74sgdrDMYInSV1A4vMdy0Mk2SsTTYcGyosaNVTeVx82MU&#10;FJOsOH2O+ONvvd/R7nt/fE1dotTTY7+cggjUh7v45n7Xcf4om8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s3xQAAAN0AAAAPAAAAAAAAAAAAAAAAAJgCAABkcnMv&#10;ZG93bnJldi54bWxQSwUGAAAAAAQABAD1AAAAigMAAAAA&#10;" fillcolor="black" stroked="f"/>
                  <v:rect id="Rectangle 726" o:spid="_x0000_s1701" style="position:absolute;left:1782;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9Ed8cA&#10;AADdAAAADwAAAGRycy9kb3ducmV2LnhtbESPQW/CMAyF70j7D5GRdoMUxBAUAhqTJu0yaTAOcDON&#10;aSsap0sy6Pbr5wPSbrbe83ufl+vONepKIdaeDYyGGSjiwtuaSwP7z9fBDFRMyBYbz2TghyKsVw+9&#10;JebW33hL110qlYRwzNFAlVKbax2LihzGoW+JRTv74DDJGkptA94k3DV6nGVT7bBmaaiwpZeKisvu&#10;2xnYzGebr48Jv/9uT0c6Hk6Xp3HIjHnsd88LUIm69G++X79ZwZ/MhV++kRH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fRHfHAAAA3QAAAA8AAAAAAAAAAAAAAAAAmAIAAGRy&#10;cy9kb3ducmV2LnhtbFBLBQYAAAAABAAEAPUAAACMAwAAAAA=&#10;" fillcolor="black" stroked="f"/>
                  <v:rect id="Rectangle 727" o:spid="_x0000_s1702" style="position:absolute;left:1797;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Ph7MUA&#10;AADdAAAADwAAAGRycy9kb3ducmV2LnhtbERPS2sCMRC+F/wPYQRv3ayiRVejaEHoRaiPg97Gzbi7&#10;uJlsk1RXf31TKPQ2H99zZovW1OJGzleWFfSTFARxbnXFhYLDfv06BuEDssbaMil4kIfFvPMyw0zb&#10;O2/ptguFiCHsM1RQhtBkUvq8JIM+sQ1x5C7WGQwRukJqh/cYbmo5SNM3abDi2FBiQ+8l5dfdt1Gw&#10;moxXX59D3jy35xOdjufraOBSpXrddjkFEagN/+I/94eO84eTPv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HsxQAAAN0AAAAPAAAAAAAAAAAAAAAAAJgCAABkcnMv&#10;ZG93bnJldi54bWxQSwUGAAAAAAQABAD1AAAAigMAAAAA&#10;" fillcolor="black" stroked="f"/>
                  <v:rect id="Rectangle 728" o:spid="_x0000_s1703" style="position:absolute;left:1812;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F/m8UA&#10;AADdAAAADwAAAGRycy9kb3ducmV2LnhtbERPTWvCQBC9F/wPyxR6q5uGVDS6ihEKvRSq9lBvY3ZM&#10;gtnZuLvVtL/eLQje5vE+Z7boTSvO5HxjWcHLMAFBXFrdcKXga/v2PAbhA7LG1jIp+CUPi/ngYYa5&#10;thde03kTKhFD2OeooA6hy6X0ZU0G/dB2xJE7WGcwROgqqR1eYrhpZZokI2mw4dhQY0ermsrj5sco&#10;KCbj4vSZ8cffer+j3ff++Jq6RKmnx345BRGoD3fxzf2u4/xsksL/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X+bxQAAAN0AAAAPAAAAAAAAAAAAAAAAAJgCAABkcnMv&#10;ZG93bnJldi54bWxQSwUGAAAAAAQABAD1AAAAigMAAAAA&#10;" fillcolor="black" stroked="f"/>
                  <v:rect id="Rectangle 729" o:spid="_x0000_s1704" style="position:absolute;left:1827;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3aAMUA&#10;AADdAAAADwAAAGRycy9kb3ducmV2LnhtbERPTWvCQBC9F/oflin0Vje1tmjMKlUQvBTUetDbJDsm&#10;wexs3F019te7hUJv83ifk00704gLOV9bVvDaS0AQF1bXXCrYfi9ehiB8QNbYWCYFN/IwnTw+ZJhq&#10;e+U1XTahFDGEfYoKqhDaVEpfVGTQ92xLHLmDdQZDhK6U2uE1hptG9pPkQxqsOTZU2NK8ouK4ORsF&#10;s9FwdloN+Otnne9pv8uP732XKPX81H2OQQTqwr/4z73Ucf5g9Aa/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doAxQAAAN0AAAAPAAAAAAAAAAAAAAAAAJgCAABkcnMv&#10;ZG93bnJldi54bWxQSwUGAAAAAAQABAD1AAAAigMAAAAA&#10;" fillcolor="black" stroked="f"/>
                  <v:rect id="Rectangle 730" o:spid="_x0000_s1705" style="position:absolute;left:1842;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CdMUA&#10;AADdAAAADwAAAGRycy9kb3ducmV2LnhtbERPTWvCQBC9F/wPyxR6q5uGVDS6ihEKvRSq9lBvY3ZM&#10;gtnZuLvVtL/eLQje5vE+Z7boTSvO5HxjWcHLMAFBXFrdcKXga/v2PAbhA7LG1jIp+CUPi/ngYYa5&#10;thde03kTKhFD2OeooA6hy6X0ZU0G/dB2xJE7WGcwROgqqR1eYrhpZZokI2mw4dhQY0ermsrj5sco&#10;KCbj4vSZ8cffer+j3ff++Jq6RKmnx345BRGoD3fxzf2u4/xsksH/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JEJ0xQAAAN0AAAAPAAAAAAAAAAAAAAAAAJgCAABkcnMv&#10;ZG93bnJldi54bWxQSwUGAAAAAAQABAD1AAAAigMAAAAA&#10;" fillcolor="black" stroked="f"/>
                  <v:rect id="Rectangle 731" o:spid="_x0000_s1706" style="position:absolute;left:1857;top:3371;width:7;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n78QA&#10;AADdAAAADwAAAGRycy9kb3ducmV2LnhtbERPTWsCMRC9C/6HMEJvblZR0a1RqiD0UlDbQ72Nm3F3&#10;cTPZJqlu++uNIHibx/uc+bI1tbiQ85VlBYMkBUGcW11xoeDrc9OfgvABWWNtmRT8kYflotuZY6bt&#10;lXd02YdCxBD2GSooQ2gyKX1ekkGf2IY4cifrDIYIXSG1w2sMN7UcpulEGqw4NpTY0Lqk/Lz/NQpW&#10;s+nqZzvij//d8UCH7+N5PHSpUi+99u0VRKA2PMUP97uO80ezM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o5+/EAAAA3QAAAA8AAAAAAAAAAAAAAAAAmAIAAGRycy9k&#10;b3ducmV2LnhtbFBLBQYAAAAABAAEAPUAAACJAwAAAAA=&#10;" fillcolor="black" stroked="f"/>
                  <v:rect id="Rectangle 732" o:spid="_x0000_s1707" style="position:absolute;left:1871;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5mMQA&#10;AADdAAAADwAAAGRycy9kb3ducmV2LnhtbERPTWsCMRC9C/6HMEJvblZR0a1RqiD0Uqi2h3obN+Pu&#10;4mayTVJd/fWNIHibx/uc+bI1tTiT85VlBYMkBUGcW11xoeD7a9OfgvABWWNtmRRcycNy0e3MMdP2&#10;wls670IhYgj7DBWUITSZlD4vyaBPbEMcuaN1BkOErpDa4SWGm1oO03QiDVYcG0psaF1Sftr9GQWr&#10;2XT1+znij9v2sKf9z+E0HrpUqZde+/YKIlAbnuKH+13H+aPZBO7fxB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6eZjEAAAA3QAAAA8AAAAAAAAAAAAAAAAAmAIAAGRycy9k&#10;b3ducmV2LnhtbFBLBQYAAAAABAAEAPUAAACJAwAAAAA=&#10;" fillcolor="black" stroked="f"/>
                  <v:rect id="Rectangle 733" o:spid="_x0000_s1708" style="position:absolute;left:1886;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cA8QA&#10;AADdAAAADwAAAGRycy9kb3ducmV2LnhtbERPTWsCMRC9C/0PYQreNFuxVlej1ILgRajWg97Gzbi7&#10;uJlsk6hbf30jCN7m8T5nMmtMJS7kfGlZwVs3AUGcWV1yrmD7s+gMQfiArLGyTAr+yMNs+tKaYKrt&#10;ldd02YRcxBD2KSooQqhTKX1WkEHftTVx5I7WGQwRulxqh9cYbirZS5KBNFhybCiwpq+CstPmbBTM&#10;R8P573efV7f1YU/73eH03nOJUu3X5nMMIlATnuKHe6nj/P7oA+7fxB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23APEAAAA3QAAAA8AAAAAAAAAAAAAAAAAmAIAAGRycy9k&#10;b3ducmV2LnhtbFBLBQYAAAAABAAEAPUAAACJAwAAAAA=&#10;" fillcolor="black" stroked="f"/>
                  <v:rect id="Rectangle 734" o:spid="_x0000_s1709" style="position:absolute;left:1901;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lIcccA&#10;AADdAAAADwAAAGRycy9kb3ducmV2LnhtbESPQW/CMAyF70j7D5GRdoMUxBAUAhqTJu0yaTAOcDON&#10;aSsap0sy6Pbr5wPSbrbe83ufl+vONepKIdaeDYyGGSjiwtuaSwP7z9fBDFRMyBYbz2TghyKsVw+9&#10;JebW33hL110qlYRwzNFAlVKbax2LihzGoW+JRTv74DDJGkptA94k3DV6nGVT7bBmaaiwpZeKisvu&#10;2xnYzGebr48Jv/9uT0c6Hk6Xp3HIjHnsd88LUIm69G++X79ZwZ/MBVe+kRH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pSHHHAAAA3QAAAA8AAAAAAAAAAAAAAAAAmAIAAGRy&#10;cy9kb3ducmV2LnhtbFBLBQYAAAAABAAEAPUAAACMAwAAAAA=&#10;" fillcolor="black" stroked="f"/>
                  <v:rect id="Rectangle 735" o:spid="_x0000_s1710" style="position:absolute;left:1916;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Xt6sUA&#10;AADdAAAADwAAAGRycy9kb3ducmV2LnhtbERPS2sCMRC+F/wPYQRvNavY4q5G0YLQS6E+DnobN+Pu&#10;4mayTVJd/fVNQfA2H99zpvPW1OJCzleWFQz6CQji3OqKCwW77ep1DMIHZI21ZVJwIw/zWedlipm2&#10;V17TZRMKEUPYZ6igDKHJpPR5SQZ93zbEkTtZZzBE6AqpHV5juKnlMEnepcGKY0OJDX2UlJ83v0bB&#10;Mh0vf75H/HVfHw902B/Pb0OXKNXrtosJiEBteIof7k8d54/SFP6/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e3qxQAAAN0AAAAPAAAAAAAAAAAAAAAAAJgCAABkcnMv&#10;ZG93bnJldi54bWxQSwUGAAAAAAQABAD1AAAAigMAAAAA&#10;" fillcolor="black" stroked="f"/>
                  <v:rect id="Rectangle 736" o:spid="_x0000_s1711" style="position:absolute;left:1931;top:3371;width:8;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bcgA&#10;AADdAAAADwAAAGRycy9kb3ducmV2LnhtbESPT08CMRDF7yZ8h2ZMvEkrEYMLhYCJiRcT+XOQ27Ad&#10;djdsp2tbYfXTOwcTbjN5b977zWzR+1adKaYmsIWHoQFFXAbXcGVht329n4BKGdlhG5gs/FCCxXxw&#10;M8PChQuv6bzJlZIQTgVaqHPuCq1TWZPHNAwdsWjHED1mWWOlXcSLhPtWj4x50h4bloYaO3qpqTxt&#10;vr2F1fNk9fXxyO+/68Oe9p+H03gUjbV3t/1yCipTn6/m/+s3J/hjI/z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9N5tyAAAAN0AAAAPAAAAAAAAAAAAAAAAAJgCAABk&#10;cnMvZG93bnJldi54bWxQSwUGAAAAAAQABAD1AAAAjQMAAAAA&#10;" fillcolor="black" stroked="f"/>
                  <v:rect id="Rectangle 737" o:spid="_x0000_s1712" style="position:absolute;left:1946;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79sUA&#10;AADdAAAADwAAAGRycy9kb3ducmV2LnhtbERPTWsCMRC9C/6HMIXe3ESpYrdGUaHQS6HaHupt3Ex3&#10;FzeTNUl19debgtDbPN7nzBadbcSJfKgdaxhmCgRx4UzNpYavz9fBFESIyAYbx6ThQgEW835vhrlx&#10;Z97QaRtLkUI45KihirHNpQxFRRZD5lrixP04bzEm6EtpPJ5TuG3kSKmJtFhzaqiwpXVFxWH7azWs&#10;nqer48cTv183+x3tvveH8cgrrR8fuuULiEhd/Bff3W8mzR+rIfx9k0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uHv2xQAAAN0AAAAPAAAAAAAAAAAAAAAAAJgCAABkcnMv&#10;ZG93bnJldi54bWxQSwUGAAAAAAQABAD1AAAAigMAAAAA&#10;" fillcolor="black" stroked="f"/>
                  <v:rect id="Rectangle 738" o:spid="_x0000_s1713" style="position:absolute;left:1961;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lgcUA&#10;AADdAAAADwAAAGRycy9kb3ducmV2LnhtbERPS2sCMRC+C/6HMIXeNOlSi65GUaHQS6E+DnobN+Pu&#10;4mayJqlu++ubQqG3+fieM1t0thE38qF2rOFpqEAQF87UXGrY714HYxAhIhtsHJOGLwqwmPd7M8yN&#10;u/OGbttYihTCIUcNVYxtLmUoKrIYhq4lTtzZeYsxQV9K4/Gewm0jM6VepMWaU0OFLa0rKi7bT6th&#10;NRmvrh/P/P69OR3peDhdRplXWj8+dMspiEhd/Bf/ud9Mmj9SGfx+k06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uWBxQAAAN0AAAAPAAAAAAAAAAAAAAAAAJgCAABkcnMv&#10;ZG93bnJldi54bWxQSwUGAAAAAAQABAD1AAAAigMAAAAA&#10;" fillcolor="black" stroked="f"/>
                  <v:rect id="Rectangle 739" o:spid="_x0000_s1714" style="position:absolute;left:1976;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AGsUA&#10;AADdAAAADwAAAGRycy9kb3ducmV2LnhtbERPTWsCMRC9C/0PYYTeNNHWYrdGqQWhF0FtD/U2bqa7&#10;i5vJNom6+uuNIPQ2j/c5k1lra3EkHyrHGgZ9BYI4d6biQsP316I3BhEissHaMWk4U4DZ9KEzwcy4&#10;E6/puImFSCEcMtRQxthkUoa8JIuh7xrixP06bzEm6AtpPJ5SuK3lUKkXabHi1FBiQx8l5fvNwWqY&#10;v47nf6tnXl7Wuy1tf3b70dArrR+77fsbiEht/Bff3Z8mzR+pJ7h9k06Q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JkAaxQAAAN0AAAAPAAAAAAAAAAAAAAAAAJgCAABkcnMv&#10;ZG93bnJldi54bWxQSwUGAAAAAAQABAD1AAAAigMAAAAA&#10;" fillcolor="black" stroked="f"/>
                  <v:rect id="Rectangle 740" o:spid="_x0000_s1715" style="position:absolute;left:1990;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bsQA&#10;AADdAAAADwAAAGRycy9kb3ducmV2LnhtbERPTWsCMRC9C/0PYQreNKlosVujVEHwIlTtod7GzXR3&#10;cTPZJlFXf31TELzN433OZNbaWpzJh8qxhpe+AkGcO1NxoeFrt+yNQYSIbLB2TBquFGA2fepMMDPu&#10;whs6b2MhUgiHDDWUMTaZlCEvyWLou4Y4cT/OW4wJ+kIaj5cUbms5UOpVWqw4NZTY0KKk/Lg9WQ3z&#10;t/H893PI69vmsKf99+E4Gnildfe5/XgHEamND/HdvTJp/kgN4f+bd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P2G7EAAAA3QAAAA8AAAAAAAAAAAAAAAAAmAIAAGRycy9k&#10;b3ducmV2LnhtbFBLBQYAAAAABAAEAPUAAACJAwAAAAA=&#10;" fillcolor="black" stroked="f"/>
                  <v:rect id="Rectangle 741" o:spid="_x0000_s1716" style="position:absolute;left:2006;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99cUA&#10;AADdAAAADwAAAGRycy9kb3ducmV2LnhtbERPS2sCMRC+C/6HMIXeNKl0i90aRYWCF6E+DvU2bqa7&#10;i5vJmqS6+uubQqG3+fieM5l1thEX8qF2rOFpqEAQF87UXGrY794HYxAhIhtsHJOGGwWYTfu9CebG&#10;XXlDl20sRQrhkKOGKsY2lzIUFVkMQ9cSJ+7LeYsxQV9K4/Gawm0jR0q9SIs1p4YKW1pWVJy231bD&#10;4nW8OH888/q+OR7o8Hk8ZSOvtH586OZvICJ18V/8516ZND9TGfx+k06Q0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331xQAAAN0AAAAPAAAAAAAAAAAAAAAAAJgCAABkcnMv&#10;ZG93bnJldi54bWxQSwUGAAAAAAQABAD1AAAAigMAAAAA&#10;" fillcolor="black" stroked="f"/>
                  <v:rect id="Rectangle 742" o:spid="_x0000_s1717" style="position:absolute;left:2021;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HjgsUA&#10;AADdAAAADwAAAGRycy9kb3ducmV2LnhtbERPS2sCMRC+C/0PYQre3KSiYrdGqYLQS6E+DnobN9Pd&#10;xc1km6S67a9vCoK3+fieM1t0thEX8qF2rOEpUyCIC2dqLjXsd+vBFESIyAYbx6ThhwIs5g+9GebG&#10;XXlDl20sRQrhkKOGKsY2lzIUFVkMmWuJE/fpvMWYoC+l8XhN4baRQ6Um0mLNqaHCllYVFeftt9Ww&#10;fJ4uvz5G/P67OR3peDidx0OvtO4/dq8vICJ18S6+ud9Mmj9WE/j/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UeOCxQAAAN0AAAAPAAAAAAAAAAAAAAAAAJgCAABkcnMv&#10;ZG93bnJldi54bWxQSwUGAAAAAAQABAD1AAAAigMAAAAA&#10;" fillcolor="black" stroked="f"/>
                  <v:rect id="Rectangle 743" o:spid="_x0000_s1718" style="position:absolute;left:2035;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1GGcUA&#10;AADdAAAADwAAAGRycy9kb3ducmV2LnhtbERPS2sCMRC+C/0PYYTeNFFq1a1RaqHQi1AfB72Nm+nu&#10;4mayTVLd+usboeBtPr7nzBatrcWZfKgcaxj0FQji3JmKCw277XtvAiJEZIO1Y9LwSwEW84fODDPj&#10;Lrym8yYWIoVwyFBDGWOTSRnykiyGvmuIE/flvMWYoC+k8XhJ4baWQ6WepcWKU0OJDb2VlJ82P1bD&#10;cjpZfn8+8eq6Ph7osD+eRkOvtH7stq8vICK18S7+d3+YNH+kxnD7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UYZxQAAAN0AAAAPAAAAAAAAAAAAAAAAAJgCAABkcnMv&#10;ZG93bnJldi54bWxQSwUGAAAAAAQABAD1AAAAigMAAAAA&#10;" fillcolor="black" stroked="f"/>
                  <v:rect id="Rectangle 744" o:spid="_x0000_s1719" style="position:absolute;left:2051;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Sa8gA&#10;AADdAAAADwAAAGRycy9kb3ducmV2LnhtbESPT08CMRDF7yZ8h2ZMvEkrEYMLhYCJiRcT+XOQ27Ad&#10;djdsp2tbYfXTOwcTbjN5b977zWzR+1adKaYmsIWHoQFFXAbXcGVht329n4BKGdlhG5gs/FCCxXxw&#10;M8PChQuv6bzJlZIQTgVaqHPuCq1TWZPHNAwdsWjHED1mWWOlXcSLhPtWj4x50h4bloYaO3qpqTxt&#10;vr2F1fNk9fXxyO+/68Oe9p+H03gUjbV3t/1yCipTn6/m/+s3J/hjI7j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gtJryAAAAN0AAAAPAAAAAAAAAAAAAAAAAJgCAABk&#10;cnMvZG93bnJldi54bWxQSwUGAAAAAAQABAD1AAAAjQMAAAAA&#10;" fillcolor="black" stroked="f"/>
                  <v:rect id="Rectangle 745" o:spid="_x0000_s1720" style="position:absolute;left:2065;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38MUA&#10;AADdAAAADwAAAGRycy9kb3ducmV2LnhtbERPTWsCMRC9C/6HMIXe3KRSRbdGUaHQS6FqD/U2bqa7&#10;i5vJmqS67a83BcHbPN7nzBadbcSZfKgda3jKFAjiwpmaSw2fu9fBBESIyAYbx6ThlwIs5v3eDHPj&#10;Lryh8zaWIoVwyFFDFWObSxmKiiyGzLXEift23mJM0JfSeLykcNvIoVJjabHm1FBhS+uKiuP2x2pY&#10;TSer08czv/9tDnvafx2Oo6FXWj8+dMsXEJG6eBff3G8mzR+pKfx/k06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nfwxQAAAN0AAAAPAAAAAAAAAAAAAAAAAJgCAABkcnMv&#10;ZG93bnJldi54bWxQSwUGAAAAAAQABAD1AAAAigMAAAAA&#10;" fillcolor="black" stroked="f"/>
                  <v:rect id="Rectangle 746" o:spid="_x0000_s1721" style="position:absolute;left:2080;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1IsMcA&#10;AADdAAAADwAAAGRycy9kb3ducmV2LnhtbESPQW/CMAyF75P2HyJP4jZS0EBQCGggTeKCNNgO42Ya&#10;r61onJIE6Pbr5wPSbrbe83uf58vONepKIdaeDQz6GSjiwtuaSwOfH2/PE1AxIVtsPJOBH4qwXDw+&#10;zDG3/sY7uu5TqSSEY44GqpTaXOtYVOQw9n1LLNq3Dw6TrKHUNuBNwl2jh1k21g5rloYKW1pXVJz2&#10;F2dgNZ2szu8vvP3dHQ90+DqeRsOQGdN76l5noBJ16d98v95YwR8NhF++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tSLDHAAAA3QAAAA8AAAAAAAAAAAAAAAAAmAIAAGRy&#10;cy9kb3ducmV2LnhtbFBLBQYAAAAABAAEAPUAAACMAwAAAAA=&#10;" fillcolor="black" stroked="f"/>
                  <v:rect id="Rectangle 747" o:spid="_x0000_s1722" style="position:absolute;left:2096;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tK8UA&#10;AADdAAAADwAAAGRycy9kb3ducmV2LnhtbERPS2sCMRC+C/6HMEJvml2pRVejaKHgRfDRQ72Nm3F3&#10;cTPZJqlu++sbQfA2H99zZovW1OJKzleWFaSDBARxbnXFhYLPw0d/DMIHZI21ZVLwSx4W825nhpm2&#10;N97RdR8KEUPYZ6igDKHJpPR5SQb9wDbEkTtbZzBE6AqpHd5iuKnlMEnepMGKY0OJDb2XlF/2P0bB&#10;ajJefW9fefO3Ox3p+HW6jIYuUeql1y6nIAK14Sl+uNc6zh+lK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e0rxQAAAN0AAAAPAAAAAAAAAAAAAAAAAJgCAABkcnMv&#10;ZG93bnJldi54bWxQSwUGAAAAAAQABAD1AAAAigMAAAAA&#10;" fillcolor="black" stroked="f"/>
                  <v:rect id="Rectangle 748" o:spid="_x0000_s1723" style="position:absolute;left:2110;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NzXMUA&#10;AADdAAAADwAAAGRycy9kb3ducmV2LnhtbERPS2sCMRC+C/6HMEJvmnWpRVejaKHgRfDRQ72Nm3F3&#10;cTPZJqlu++sbQfA2H99zZovW1OJKzleWFQwHCQji3OqKCwWfh4/+GIQPyBpry6Tglzws5t3ODDNt&#10;b7yj6z4UIoawz1BBGUKTSenzkgz6gW2II3e2zmCI0BVSO7zFcFPLNEnepMGKY0OJDb2XlF/2P0bB&#10;ajJefW9fefO3Ox3p+HW6jFKXKPXSa5dTEIHa8BQ/3Gsd54+GK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3NcxQAAAN0AAAAPAAAAAAAAAAAAAAAAAJgCAABkcnMv&#10;ZG93bnJldi54bWxQSwUGAAAAAAQABAD1AAAAigMAAAAA&#10;" fillcolor="black" stroked="f"/>
                  <v:rect id="Rectangle 749" o:spid="_x0000_s1724" style="position:absolute;left:2125;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x8UA&#10;AADdAAAADwAAAGRycy9kb3ducmV2LnhtbERPS2vCQBC+C/0PyxS86cZXsWlWqYLgRai2h3obs9Mk&#10;JDsbd1eN/fXdQqG3+fieky0704grOV9ZVjAaJiCIc6srLhR8vG8GcxA+IGtsLJOCO3lYLh56Gaba&#10;3nhP10MoRAxhn6KCMoQ2ldLnJRn0Q9sSR+7LOoMhQldI7fAWw00jx0nyJA1WHBtKbGldUl4fLkbB&#10;6nm+Or9Nefe9Px3p+HmqZ2OXKNV/7F5fQATqwr/4z73Vcf5sNIH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9bHxQAAAN0AAAAPAAAAAAAAAAAAAAAAAJgCAABkcnMv&#10;ZG93bnJldi54bWxQSwUGAAAAAAQABAD1AAAAigMAAAAA&#10;" fillcolor="black" stroked="f"/>
                  <v:rect id="Rectangle 750" o:spid="_x0000_s1725" style="position:absolute;left:2140;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Os8UA&#10;AADdAAAADwAAAGRycy9kb3ducmV2LnhtbERPTWvCQBC9C/0PyxS86UZRsWk2UgXBi1BtD/U2ZqdJ&#10;MDub7q4a/fVuodDbPN7nZIvONOJCzteWFYyGCQjiwuqaSwWfH+vBHIQPyBoby6TgRh4W+VMvw1Tb&#10;K+/osg+liCHsU1RQhdCmUvqiIoN+aFviyH1bZzBE6EqpHV5juGnkOElm0mDNsaHCllYVFaf92ShY&#10;vsyXP+8T3t53xwMdvo6n6dglSvWfu7dXEIG68C/+c290nD8dTeD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Fk6zxQAAAN0AAAAPAAAAAAAAAAAAAAAAAJgCAABkcnMv&#10;ZG93bnJldi54bWxQSwUGAAAAAAQABAD1AAAAigMAAAAA&#10;" fillcolor="black" stroked="f"/>
                  <v:rect id="Rectangle 751" o:spid="_x0000_s1726" style="position:absolute;left:2154;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rrKMQA&#10;AADdAAAADwAAAGRycy9kb3ducmV2LnhtbERPTWsCMRC9C/0PYQreNKu4RVej1ILgRajaQ72Nm+nu&#10;4mayTaKu/vqmIHibx/uc2aI1tbiQ85VlBYN+AoI4t7riQsHXftUbg/ABWWNtmRTcyMNi/tKZYabt&#10;lbd02YVCxBD2GSooQ2gyKX1ekkHftw1x5H6sMxgidIXUDq8x3NRymCRv0mDFsaHEhj5Kyk+7s1Gw&#10;nIyXv58j3ty3xwMdvo+ndOgSpbqv7fsURKA2PMUP91rH+ekghf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a6yjEAAAA3QAAAA8AAAAAAAAAAAAAAAAAmAIAAGRycy9k&#10;b3ducmV2LnhtbFBLBQYAAAAABAAEAPUAAACJAwAAAAA=&#10;" fillcolor="black" stroked="f"/>
                  <v:rect id="Rectangle 752" o:spid="_x0000_s1727" style="position:absolute;left:2170;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1X8UA&#10;AADdAAAADwAAAGRycy9kb3ducmV2LnhtbERPS2vCQBC+F/oflin0VjdKFRuzERWEXgq+DvU2Zsck&#10;mJ2Nu1tN/fWuUOhtPr7nZNPONOJCzteWFfR7CQjiwuqaSwW77fJtDMIHZI2NZVLwSx6m+fNThqm2&#10;V17TZRNKEUPYp6igCqFNpfRFRQZ9z7bEkTtaZzBE6EqpHV5juGnkIElG0mDNsaHClhYVFafNj1Ew&#10;/xjPz6t3/rqtD3vafx9Ow4FLlHp96WYTEIG68C/+c3/qOH/YH8Hjm3iC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HVfxQAAAN0AAAAPAAAAAAAAAAAAAAAAAJgCAABkcnMv&#10;ZG93bnJldi54bWxQSwUGAAAAAAQABAD1AAAAigMAAAAA&#10;" fillcolor="black" stroked="f"/>
                  <v:rect id="Rectangle 753" o:spid="_x0000_s1728" style="position:absolute;left:2184;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QxMQA&#10;AADdAAAADwAAAGRycy9kb3ducmV2LnhtbERPS2sCMRC+F/wPYQRvNato1dUoKhR6Kfg66G3cjLuL&#10;m8mapLrtrzeFQm/z8T1ntmhMJe7kfGlZQa+bgCDOrC45V3DYv7+OQfiArLGyTAq+ycNi3nqZYart&#10;g7d034VcxBD2KSooQqhTKX1WkEHftTVx5C7WGQwRulxqh48YbirZT5I3abDk2FBgTeuCsuvuyyhY&#10;Tcar22bAnz/b84lOx/N12HeJUp12s5yCCNSEf/Gf+0PH+cPeCH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E0MTEAAAA3QAAAA8AAAAAAAAAAAAAAAAAmAIAAGRycy9k&#10;b3ducmV2LnhtbFBLBQYAAAAABAAEAPUAAACJAwAAAAA=&#10;" fillcolor="black" stroked="f"/>
                  <v:rect id="Rectangle 754" o:spid="_x0000_s1729" style="position:absolute;left:2199;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EtscA&#10;AADdAAAADwAAAGRycy9kb3ducmV2LnhtbESPQW/CMAyF75P2HyJP4jZS0EBQCGggTeKCNNgO42Ya&#10;r61onJIE6Pbr5wPSbrbe83uf58vONepKIdaeDQz6GSjiwtuaSwOfH2/PE1AxIVtsPJOBH4qwXDw+&#10;zDG3/sY7uu5TqSSEY44GqpTaXOtYVOQw9n1LLNq3Dw6TrKHUNuBNwl2jh1k21g5rloYKW1pXVJz2&#10;F2dgNZ2szu8vvP3dHQ90+DqeRsOQGdN76l5noBJ16d98v95YwR8NBFe+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bRLbHAAAA3QAAAA8AAAAAAAAAAAAAAAAAmAIAAGRy&#10;cy9kb3ducmV2LnhtbFBLBQYAAAAABAAEAPUAAACMAwAAAAA=&#10;" fillcolor="black" stroked="f"/>
                  <v:rect id="Rectangle 755" o:spid="_x0000_s1730" style="position:absolute;left:2214;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hLcQA&#10;AADdAAAADwAAAGRycy9kb3ducmV2LnhtbERPS2sCMRC+F/wPYYTealapoqtRVCj0UvB10Nu4GXcX&#10;N5M1SXX11xuh0Nt8fM+ZzBpTiSs5X1pW0O0kIIgzq0vOFey2Xx9DED4ga6wsk4I7eZhNW28TTLW9&#10;8Zqum5CLGMI+RQVFCHUqpc8KMug7tiaO3Mk6gyFCl0vt8BbDTSV7STKQBkuODQXWtCwoO29+jYLF&#10;aLi4rD7557E+HuiwP577PZco9d5u5mMQgZrwL/5zf+s4v98dweube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4S3EAAAA3QAAAA8AAAAAAAAAAAAAAAAAmAIAAGRycy9k&#10;b3ducmV2LnhtbFBLBQYAAAAABAAEAPUAAACJAwAAAAA=&#10;" fillcolor="black" stroked="f"/>
                  <v:rect id="Rectangle 756" o:spid="_x0000_s1731" style="position:absolute;left:2229;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CDcgA&#10;AADdAAAADwAAAGRycy9kb3ducmV2LnhtbESPQW/CMAyF70j7D5EncYN01UCsI6AxaRIXpMF2GDfT&#10;eG1F43RJgG6/fj4gcbP1nt/7PF/2rlVnCrHxbOBhnIEiLr1tuDLw+fE2moGKCdli65kM/FKE5eJu&#10;MMfC+gtv6bxLlZIQjgUaqFPqCq1jWZPDOPYdsWjfPjhMsoZK24AXCXetzrNsqh02LA01dvRaU3nc&#10;nZyB1dNs9fP+yJu/7WFP+6/DcZKHzJjhff/yDCpRn27m6/XaCv4kF37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QYINyAAAAN0AAAAPAAAAAAAAAAAAAAAAAJgCAABk&#10;cnMvZG93bnJldi54bWxQSwUGAAAAAAQABAD1AAAAjQMAAAAA&#10;" fillcolor="black" stroked="f"/>
                  <v:rect id="Rectangle 757" o:spid="_x0000_s1732" style="position:absolute;left:2244;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0nlsUA&#10;AADdAAAADwAAAGRycy9kb3ducmV2LnhtbERPS2sCMRC+C/6HMEJvmnWpRVejaKHgRfDRQ72Nm3F3&#10;cTPZJqlu++sbQfA2H99zZovW1OJKzleWFQwHCQji3OqKCwWfh4/+GIQPyBpry6Tglzws5t3ODDNt&#10;b7yj6z4UIoawz1BBGUKTSenzkgz6gW2II3e2zmCI0BVSO7zFcFPLNEnepMGKY0OJDb2XlF/2P0bB&#10;ajJefW9fefO3Ox3p+HW6jFKXKPXSa5dTEIHa8BQ/3Gsd54/SI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SeWxQAAAN0AAAAPAAAAAAAAAAAAAAAAAJgCAABkcnMv&#10;ZG93bnJldi54bWxQSwUGAAAAAAQABAD1AAAAigMAAAAA&#10;" fillcolor="black" stroked="f"/>
                  <v:rect id="Rectangle 758" o:spid="_x0000_s1733" style="position:absolute;left:2259;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54cUA&#10;AADdAAAADwAAAGRycy9kb3ducmV2LnhtbERPS2vCQBC+F/wPyxS81U2DFpu6ES0IXoT6ONTbmJ0m&#10;IdnZdHfV6K/vFgq9zcf3nNm8N624kPO1ZQXPowQEcWF1zaWCw371NAXhA7LG1jIpuJGHeT54mGGm&#10;7ZW3dNmFUsQQ9hkqqELoMil9UZFBP7IdceS+rDMYInSl1A6vMdy0Mk2SF2mw5thQYUfvFRXN7mwU&#10;LF+ny++PMW/u29ORjp+nZpK6RKnhY794AxGoD//iP/dax/mTNIXfb+IJ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37nhxQAAAN0AAAAPAAAAAAAAAAAAAAAAAJgCAABkcnMv&#10;ZG93bnJldi54bWxQSwUGAAAAAAQABAD1AAAAigMAAAAA&#10;" fillcolor="black" stroked="f"/>
                  <v:rect id="Rectangle 759" o:spid="_x0000_s1734" style="position:absolute;left:2274;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cesUA&#10;AADdAAAADwAAAGRycy9kb3ducmV2LnhtbERPS2sCMRC+F/ofwgjeata1iq5GqQWhl0J9HPQ2bsbd&#10;xc1km0Td9tc3QsHbfHzPmS1aU4srOV9ZVtDvJSCIc6srLhTstquXMQgfkDXWlknBD3lYzJ+fZphp&#10;e+M1XTehEDGEfYYKyhCaTEqfl2TQ92xDHLmTdQZDhK6Q2uEthptapkkykgYrjg0lNvReUn7eXIyC&#10;5WS8/P565c/f9fFAh/3xPExdolS3075NQQRqw0P87/7Qcf4wHcD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kxx6xQAAAN0AAAAPAAAAAAAAAAAAAAAAAJgCAABkcnMv&#10;ZG93bnJldi54bWxQSwUGAAAAAAQABAD1AAAAigMAAAAA&#10;" fillcolor="black" stroked="f"/>
                  <v:rect id="Rectangle 760" o:spid="_x0000_s1735" style="position:absolute;left:2288;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EDsUA&#10;AADdAAAADwAAAGRycy9kb3ducmV2LnhtbERPS2sCMRC+F/ofwhR6q1kXFV2NooLQS8FHD/U2bsbd&#10;xc1kTVLd9tcbQfA2H99zJrPW1OJCzleWFXQ7CQji3OqKCwXfu9XHEIQPyBpry6TgjzzMpq8vE8y0&#10;vfKGLttQiBjCPkMFZQhNJqXPSzLoO7YhjtzROoMhQldI7fAaw00t0yQZSIMVx4YSG1qWlJ+2v0bB&#10;YjRcnNc9/vrfHPa0/zmc+qlLlHp/a+djEIHa8BQ/3J86zu+nPb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eoQOxQAAAN0AAAAPAAAAAAAAAAAAAAAAAJgCAABkcnMv&#10;ZG93bnJldi54bWxQSwUGAAAAAAQABAD1AAAAigMAAAAA&#10;" fillcolor="black" stroked="f"/>
                  <v:rect id="Rectangle 761" o:spid="_x0000_s1736" style="position:absolute;left:2303;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YhlcUA&#10;AADdAAAADwAAAGRycy9kb3ducmV2LnhtbERPTWvCQBC9C/6HZQq96abBiI2uooLQS6HaHuptzI5J&#10;MDsbd7ca/fVuodDbPN7nzBadacSFnK8tK3gZJiCIC6trLhV8fW4GExA+IGtsLJOCG3lYzPu9Geba&#10;XnlLl10oRQxhn6OCKoQ2l9IXFRn0Q9sSR+5oncEQoSuldniN4aaRaZKMpcGaY0OFLa0rKk67H6Ng&#10;9TpZnT9G/H7fHva0/z6cstQlSj0/dcspiEBd+Bf/ud90nJ+lGfx+E0+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iGVxQAAAN0AAAAPAAAAAAAAAAAAAAAAAJgCAABkcnMv&#10;ZG93bnJldi54bWxQSwUGAAAAAAQABAD1AAAAigMAAAAA&#10;" fillcolor="black" stroked="f"/>
                  <v:rect id="Rectangle 762" o:spid="_x0000_s1737" style="position:absolute;left:2318;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S/4sUA&#10;AADdAAAADwAAAGRycy9kb3ducmV2LnhtbERPS2sCMRC+F/ofwhS81WwXFV2NooVCL4KPHupt3Ex3&#10;FzeTNUl19dcbQfA2H99zJrPW1OJEzleWFXx0ExDEudUVFwp+tl/vQxA+IGusLZOCC3mYTV9fJphp&#10;e+Y1nTahEDGEfYYKyhCaTEqfl2TQd21DHLk/6wyGCF0htcNzDDe1TJNkIA1WHBtKbOizpPyw+TcK&#10;FqPh4rjq8fK63u9o97s/9FOXKNV5a+djEIHa8BQ/3N86zu+nA7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L/ixQAAAN0AAAAPAAAAAAAAAAAAAAAAAJgCAABkcnMv&#10;ZG93bnJldi54bWxQSwUGAAAAAAQABAD1AAAAigMAAAAA&#10;" fillcolor="black" stroked="f"/>
                  <v:rect id="Rectangle 763" o:spid="_x0000_s1738" style="position:absolute;left:2333;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gaecUA&#10;AADdAAAADwAAAGRycy9kb3ducmV2LnhtbERPS2sCMRC+F/wPYQRvNeuiVVejaKHQS6E+DnobN+Pu&#10;4mayTVLd9tc3QsHbfHzPmS9bU4srOV9ZVjDoJyCIc6srLhTsd2/PExA+IGusLZOCH/KwXHSe5php&#10;e+MNXbehEDGEfYYKyhCaTEqfl2TQ921DHLmzdQZDhK6Q2uEthptapknyIg1WHBtKbOi1pPyy/TYK&#10;1tPJ+utzyB+/m9ORjofTZZS6RKlet13NQARqw0P8737Xcf4oHcP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Bp5xQAAAN0AAAAPAAAAAAAAAAAAAAAAAJgCAABkcnMv&#10;ZG93bnJldi54bWxQSwUGAAAAAAQABAD1AAAAigMAAAAA&#10;" fillcolor="black" stroked="f"/>
                  <v:rect id="Rectangle 764" o:spid="_x0000_s1739" style="position:absolute;left:2348;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OC8gA&#10;AADdAAAADwAAAGRycy9kb3ducmV2LnhtbESPQW/CMAyF70j7D5EncYN01UCsI6AxaRIXpMF2GDfT&#10;eG1F43RJgG6/fj4gcbP1nt/7PF/2rlVnCrHxbOBhnIEiLr1tuDLw+fE2moGKCdli65kM/FKE5eJu&#10;MMfC+gtv6bxLlZIQjgUaqFPqCq1jWZPDOPYdsWjfPjhMsoZK24AXCXetzrNsqh02LA01dvRaU3nc&#10;nZyB1dNs9fP+yJu/7WFP+6/DcZKHzJjhff/yDCpRn27m6/XaCv4kF1z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44LyAAAAN0AAAAPAAAAAAAAAAAAAAAAAJgCAABk&#10;cnMvZG93bnJldi54bWxQSwUGAAAAAAQABAD1AAAAjQMAAAAA&#10;" fillcolor="black" stroked="f"/>
                  <v:rect id="Rectangle 765" o:spid="_x0000_s1740" style="position:absolute;left:2363;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srkMQA&#10;AADdAAAADwAAAGRycy9kb3ducmV2LnhtbERPS2sCMRC+C/0PYQq9abZLLboapRYKXgRfB72Nm3F3&#10;cTPZJqmu/vpGELzNx/ec8bQ1tTiT85VlBe+9BARxbnXFhYLt5qc7AOEDssbaMim4kofp5KUzxkzb&#10;C6/ovA6FiCHsM1RQhtBkUvq8JIO+ZxviyB2tMxgidIXUDi8x3NQyTZJPabDi2FBiQ98l5af1n1Ew&#10;Gw5mv8sPXtxWhz3td4dTP3WJUm+v7dcIRKA2PMUP91zH+f10CPdv4gly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7K5DEAAAA3QAAAA8AAAAAAAAAAAAAAAAAmAIAAGRycy9k&#10;b3ducmV2LnhtbFBLBQYAAAAABAAEAPUAAACJAwAAAAA=&#10;" fillcolor="black" stroked="f"/>
                  <v:rect id="Rectangle 766" o:spid="_x0000_s1741" style="position:absolute;left:2378;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U0MgA&#10;AADdAAAADwAAAGRycy9kb3ducmV2LnhtbESPT2/CMAzF70j7DpEn7Qbp2EBQCGhMmrQL0vhzgJtp&#10;vLaicbokg45PPx8m7WbrPb/383zZuUZdKMTas4HHQQaKuPC25tLAfvfWn4CKCdli45kM/FCE5eKu&#10;N8fc+itv6LJNpZIQjjkaqFJqc61jUZHDOPAtsWifPjhMsoZS24BXCXeNHmbZWDusWRoqbOm1ouK8&#10;/XYGVtPJ6uvjmde3zelIx8PpPBqGzJiH++5lBipRl/7Nf9fvVvBHT8Iv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mBTQyAAAAN0AAAAPAAAAAAAAAAAAAAAAAJgCAABk&#10;cnMvZG93bnJldi54bWxQSwUGAAAAAAQABAD1AAAAjQMAAAAA&#10;" fillcolor="black" stroked="f"/>
                  <v:rect id="Rectangle 767" o:spid="_x0000_s1742" style="position:absolute;left:2393;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xS8UA&#10;AADdAAAADwAAAGRycy9kb3ducmV2LnhtbERPS2vCQBC+C/0PyxS86cZXsWlWqYLgRai2h3obs9Mk&#10;JDsbd1eN/fXdQqG3+fieky0704grOV9ZVjAaJiCIc6srLhR8vG8GcxA+IGtsLJOCO3lYLh56Gaba&#10;3nhP10MoRAxhn6KCMoQ2ldLnJRn0Q9sSR+7LOoMhQldI7fAWw00jx0nyJA1WHBtKbGldUl4fLkbB&#10;6nm+Or9Nefe9Px3p+HmqZ2OXKNV/7F5fQATqwr/4z73Vcf5sMoL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LFLxQAAAN0AAAAPAAAAAAAAAAAAAAAAAJgCAABkcnMv&#10;ZG93bnJldi54bWxQSwUGAAAAAAQABAD1AAAAigMAAAAA&#10;" fillcolor="black" stroked="f"/>
                  <v:rect id="Rectangle 768" o:spid="_x0000_s1743" style="position:absolute;left:2408;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YvPMUA&#10;AADdAAAADwAAAGRycy9kb3ducmV2LnhtbERPS2sCMRC+F/ofwgjeata1iq5GqQWhl0J9HPQ2bsbd&#10;xc1km0Td9tc3QsHbfHzPmS1aU4srOV9ZVtDvJSCIc6srLhTstquXMQgfkDXWlknBD3lYzJ+fZphp&#10;e+M1XTehEDGEfYYKyhCaTEqfl2TQ92xDHLmTdQZDhK6Q2uEthptapkkykgYrjg0lNvReUn7eXIyC&#10;5WS8/P565c/f9fFAh/3xPExdolS3075NQQRqw0P87/7Qcf5wkML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i88xQAAAN0AAAAPAAAAAAAAAAAAAAAAAJgCAABkcnMv&#10;ZG93bnJldi54bWxQSwUGAAAAAAQABAD1AAAAigMAAAAA&#10;" fillcolor="black" stroked="f"/>
                  <v:rect id="Rectangle 769" o:spid="_x0000_s1744" style="position:absolute;left:2422;top:3370;width:9;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Kp8QA&#10;AADdAAAADwAAAGRycy9kb3ducmV2LnhtbERPTWsCMRC9C/0PYQreNFutRVejqCD0IlTrQW/jZrq7&#10;uJmsSdS1v74RCt7m8T5nMmtMJa7kfGlZwVs3AUGcWV1yrmD3veoMQfiArLGyTAru5GE2fWlNMNX2&#10;xhu6bkMuYgj7FBUUIdSplD4ryKDv2po4cj/WGQwRulxqh7cYbirZS5IPabDk2FBgTcuCstP2YhQs&#10;RsPF+eud17+b44EO++Np0HOJUu3XZj4GEagJT/G/+1PH+YN+Hx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KiqfEAAAA3QAAAA8AAAAAAAAAAAAAAAAAmAIAAGRycy9k&#10;b3ducmV2LnhtbFBLBQYAAAAABAAEAPUAAACJAwAAAAA=&#10;" fillcolor="black" stroked="f"/>
                  <v:rect id="Rectangle 770" o:spid="_x0000_s1745" style="position:absolute;left:2437;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S08UA&#10;AADdAAAADwAAAGRycy9kb3ducmV2LnhtbERPS2sCMRC+C/0PYQreNFsfxW6NooLgpaC2h3obN9Pd&#10;xc1kTaJu/fVGELzNx/ec8bQxlTiT86VlBW/dBARxZnXJuYKf72VnBMIHZI2VZVLwTx6mk5fWGFNt&#10;L7yh8zbkIoawT1FBEUKdSumzggz6rq2JI/dnncEQoculdniJ4aaSvSR5lwZLjg0F1rQoKDtsT0bB&#10;/GM0P64H/HXd7He0+90fhj2XKNV+bWafIAI14Sl+uFc6zh/2B3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oxLTxQAAAN0AAAAPAAAAAAAAAAAAAAAAAJgCAABkcnMv&#10;ZG93bnJldi54bWxQSwUGAAAAAAQABAD1AAAAigMAAAAA&#10;" fillcolor="black" stroked="f"/>
                  <v:rect id="Rectangle 771" o:spid="_x0000_s1746" style="position:absolute;left:2453;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3SMUA&#10;AADdAAAADwAAAGRycy9kb3ducmV2LnhtbERPS2sCMRC+F/ofwgjealbtiq5GqQWhl0J9HPQ2bsbd&#10;xc1km0Td9tc3QsHbfHzPmS1aU4srOV9ZVtDvJSCIc6srLhTstquXMQgfkDXWlknBD3lYzJ+fZphp&#10;e+M1XTehEDGEfYYKyhCaTEqfl2TQ92xDHLmTdQZDhK6Q2uEthptaDpJkJA1WHBtKbOi9pPy8uRgF&#10;y8l4+f31yp+/6+OBDvvjOR24RKlup32bggjUhof43/2h4/x0mML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77dIxQAAAN0AAAAPAAAAAAAAAAAAAAAAAJgCAABkcnMv&#10;ZG93bnJldi54bWxQSwUGAAAAAAQABAD1AAAAigMAAAAA&#10;" fillcolor="black" stroked="f"/>
                  <v:rect id="Rectangle 772" o:spid="_x0000_s1747" style="position:absolute;left:2467;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pP8QA&#10;AADdAAAADwAAAGRycy9kb3ducmV2LnhtbERPTWsCMRC9C/0PYQreNFutYrdGUUHwIqjtod7GzXR3&#10;cTNZk6hbf70RhN7m8T5nPG1MJS7kfGlZwVs3AUGcWV1yruD7a9kZgfABWWNlmRT8kYfp5KU1xlTb&#10;K2/psgu5iCHsU1RQhFCnUvqsIIO+a2viyP1aZzBE6HKpHV5juKlkL0mG0mDJsaHAmhYFZcfd2SiY&#10;f4zmp807r2/bw572P4fjoOcSpdqvzewTRKAm/Iuf7pWO8wf9IT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9KT/EAAAA3QAAAA8AAAAAAAAAAAAAAAAAmAIAAGRycy9k&#10;b3ducmV2LnhtbFBLBQYAAAAABAAEAPUAAACJAwAAAAA=&#10;" fillcolor="black" stroked="f"/>
                  <v:rect id="Rectangle 773" o:spid="_x0000_s1748" style="position:absolute;left:2483;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GMpMUA&#10;AADdAAAADwAAAGRycy9kb3ducmV2LnhtbERPTWsCMRC9C/6HMEJvmtVWq6tRtFDoRai2h3obN+Pu&#10;4mayJqmu/vpGKHibx/uc2aIxlTiT86VlBf1eAoI4s7rkXMH313t3DMIHZI2VZVJwJQ+Lebs1w1Tb&#10;C2/ovA25iCHsU1RQhFCnUvqsIIO+Z2viyB2sMxgidLnUDi8x3FRykCQjabDk2FBgTW8FZcftr1Gw&#10;moxXp88XXt82+x3tfvbH4cAlSj11muUURKAmPMT/7g8d5w+fX+H+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YykxQAAAN0AAAAPAAAAAAAAAAAAAAAAAJgCAABkcnMv&#10;ZG93bnJldi54bWxQSwUGAAAAAAQABAD1AAAAigMAAAAA&#10;" fillcolor="black" stroked="f"/>
                  <v:rect id="Rectangle 774" o:spid="_x0000_s1749" style="position:absolute;left:2497;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Y1sgA&#10;AADdAAAADwAAAGRycy9kb3ducmV2LnhtbESPT2/CMAzF70j7DpEn7Qbp2EBQCGhMmrQL0vhzgJtp&#10;vLaicbokg45PPx8m7WbrPb/383zZuUZdKMTas4HHQQaKuPC25tLAfvfWn4CKCdli45kM/FCE5eKu&#10;N8fc+itv6LJNpZIQjjkaqFJqc61jUZHDOPAtsWifPjhMsoZS24BXCXeNHmbZWDusWRoqbOm1ouK8&#10;/XYGVtPJ6uvjmde3zelIx8PpPBqGzJiH++5lBipRl/7Nf9fvVvBHT4Ir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7hjWyAAAAN0AAAAPAAAAAAAAAAAAAAAAAJgCAABk&#10;cnMvZG93bnJldi54bWxQSwUGAAAAAAQABAD1AAAAjQMAAAAA&#10;" fillcolor="black" stroked="f"/>
                  <v:rect id="Rectangle 775" o:spid="_x0000_s1750" style="position:absolute;left:2512;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9TcUA&#10;AADdAAAADwAAAGRycy9kb3ducmV2LnhtbERPTWvCQBC9C/6HZQq96aZWRdOsokLBi1C1h3qbZKdJ&#10;MDsbd7ca++u7hUJv83ifky0704grOV9bVvA0TEAQF1bXXCp4P74OZiB8QNbYWCYFd/KwXPR7Gaba&#10;3nhP10MoRQxhn6KCKoQ2ldIXFRn0Q9sSR+7TOoMhQldK7fAWw00jR0kylQZrjg0VtrSpqDgfvoyC&#10;9Xy2vryNefe9z090+sjPk5FLlHp86FYvIAJ14V/8597qOH/yPIf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r1NxQAAAN0AAAAPAAAAAAAAAAAAAAAAAJgCAABkcnMv&#10;ZG93bnJldi54bWxQSwUGAAAAAAQABAD1AAAAigMAAAAA&#10;" fillcolor="black" stroked="f"/>
                  <v:rect id="Rectangle 776" o:spid="_x0000_s1751" style="position:absolute;left:2527;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5nrccA&#10;AADdAAAADwAAAGRycy9kb3ducmV2LnhtbESPQW/CMAyF75P2HyJP4jbSIUBQCGggIe0yabAdxs00&#10;XlvROF0SoPDr5wPSbrbe83uf58vONepMIdaeDbz0M1DEhbc1lwa+PjfPE1AxIVtsPJOBK0VYLh4f&#10;5phbf+EtnXepVBLCMUcDVUptrnUsKnIY+74lFu3HB4dJ1lBqG/Ai4a7Rgywba4c1S0OFLa0rKo67&#10;kzOwmk5Wvx9Dfr9tD3vafx+Oo0HIjOk9da8zUIm69G++X79ZwR8NhV++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eZ63HAAAA3QAAAA8AAAAAAAAAAAAAAAAAmAIAAGRy&#10;cy9kb3ducmV2LnhtbFBLBQYAAAAABAAEAPUAAACMAwAAAAA=&#10;" fillcolor="black" stroked="f"/>
                  <v:rect id="Rectangle 777" o:spid="_x0000_s1752" style="position:absolute;left:2542;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LCNsUA&#10;AADdAAAADwAAAGRycy9kb3ducmV2LnhtbERPTWvCQBC9C/0PyxS86UZRsWk2UgXBi1BtD/U2ZqdJ&#10;MDub7q4a/fVuodDbPN7nZIvONOJCzteWFYyGCQjiwuqaSwWfH+vBHIQPyBoby6TgRh4W+VMvw1Tb&#10;K+/osg+liCHsU1RQhdCmUvqiIoN+aFviyH1bZzBE6EqpHV5juGnkOElm0mDNsaHCllYVFaf92ShY&#10;vsyXP+8T3t53xwMdvo6n6dglSvWfu7dXEIG68C/+c290nD+djOD3m3iC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I2xQAAAN0AAAAPAAAAAAAAAAAAAAAAAJgCAABkcnMv&#10;ZG93bnJldi54bWxQSwUGAAAAAAQABAD1AAAAigMAAAAA&#10;" fillcolor="black" stroked="f"/>
                  <v:rect id="Rectangle 778" o:spid="_x0000_s1753" style="position:absolute;left:2557;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cQcUA&#10;AADdAAAADwAAAGRycy9kb3ducmV2LnhtbERPS2sCMRC+F/ofwhR6q1kXFV2NooLQS8FHD/U2bsbd&#10;xc1kTVLd9tcbQfA2H99zJrPW1OJCzleWFXQ7CQji3OqKCwXfu9XHEIQPyBpry6TgjzzMpq8vE8y0&#10;vfKGLttQiBjCPkMFZQhNJqXPSzLoO7YhjtzROoMhQldI7fAaw00t0yQZSIMVx4YSG1qWlJ+2v0bB&#10;YjRcnNc9/vrfHPa0/zmc+qlLlHp/a+djEIHa8BQ/3J86zu/3Ur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FxBxQAAAN0AAAAPAAAAAAAAAAAAAAAAAJgCAABkcnMv&#10;ZG93bnJldi54bWxQSwUGAAAAAAQABAD1AAAAigMAAAAA&#10;" fillcolor="black" stroked="f"/>
                  <v:rect id="Rectangle 779" o:spid="_x0000_s1754" style="position:absolute;left:2572;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z52sUA&#10;AADdAAAADwAAAGRycy9kb3ducmV2LnhtbERPS2sCMRC+C/0PYQreNFsfxW6NooLgpaC2h3obN9Pd&#10;xc1kTaJu/fVGELzNx/ec8bQxlTiT86VlBW/dBARxZnXJuYKf72VnBMIHZI2VZVLwTx6mk5fWGFNt&#10;L7yh8zbkIoawT1FBEUKdSumzggz6rq2JI/dnncEQoculdniJ4aaSvSR5lwZLjg0F1rQoKDtsT0bB&#10;/GM0P64H/HXd7He0+90fhj2XKNV+bWafIAI14Sl+uFc6zh8O+n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PnaxQAAAN0AAAAPAAAAAAAAAAAAAAAAAJgCAABkcnMv&#10;ZG93bnJldi54bWxQSwUGAAAAAAQABAD1AAAAigMAAAAA&#10;" fillcolor="black" stroked="f"/>
                  <v:rect id="Rectangle 780" o:spid="_x0000_s1755" style="position:absolute;left:2587;top:3370;width:8;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hrsUA&#10;AADdAAAADwAAAGRycy9kb3ducmV2LnhtbERPS2sCMRC+F/ofwhS81ayyiq5G0UKhl4KPHupt3Iy7&#10;i5vJmkTd9tcbQfA2H99zpvPW1OJCzleWFfS6CQji3OqKCwU/28/3EQgfkDXWlknBH3mYz15fpphp&#10;e+U1XTahEDGEfYYKyhCaTEqfl2TQd21DHLmDdQZDhK6Q2uE1hpta9pNkKA1WHBtKbOijpPy4ORsF&#10;y/FoeVql/P2/3u9o97s/DvouUarz1i4mIAK14Sl+uL90nD9IU7h/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WGuxQAAAN0AAAAPAAAAAAAAAAAAAAAAAJgCAABkcnMv&#10;ZG93bnJldi54bWxQSwUGAAAAAAQABAD1AAAAigMAAAAA&#10;" fillcolor="black" stroked="f"/>
                  <v:rect id="Rectangle 781" o:spid="_x0000_s1756" style="position:absolute;left:2602;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nENcQA&#10;AADdAAAADwAAAGRycy9kb3ducmV2LnhtbERPTWsCMRC9F/wPYQRvNau4RVejqCD0UlDbQ72Nm3F3&#10;cTNZk6jb/vpGEHqbx/uc2aI1tbiR85VlBYN+AoI4t7riQsHX5+Z1DMIHZI21ZVLwQx4W887LDDNt&#10;77yj2z4UIoawz1BBGUKTSenzkgz6vm2II3eyzmCI0BVSO7zHcFPLYZK8SYMVx4YSG1qXlJ/3V6Ng&#10;NRmvLtsRf/zujgc6fB/P6dAlSvW67XIKIlAb/sVP97uO89NRCo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pxDXEAAAA3QAAAA8AAAAAAAAAAAAAAAAAmAIAAGRycy9k&#10;b3ducmV2LnhtbFBLBQYAAAAABAAEAPUAAACJAwAAAAA=&#10;" fillcolor="black" stroked="f"/>
                  <v:rect id="Rectangle 782" o:spid="_x0000_s1757" style="position:absolute;left:2617;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taQsUA&#10;AADdAAAADwAAAGRycy9kb3ducmV2LnhtbERPTWvCQBC9F/wPyxS8NZuKik2zERWEXoRqe6i3MTtN&#10;gtnZuLvV2F/fLQje5vE+J5/3phVncr6xrOA5SUEQl1Y3XCn4/Fg/zUD4gKyxtUwKruRhXgwecsy0&#10;vfCWzrtQiRjCPkMFdQhdJqUvazLoE9sRR+7bOoMhQldJ7fASw00rR2k6lQYbjg01drSqqTzufoyC&#10;5ctseXof8+Z3e9jT/utwnIxcqtTwsV+8ggjUh7v45n7Tcf5kPIX/b+IJ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1pCxQAAAN0AAAAPAAAAAAAAAAAAAAAAAJgCAABkcnMv&#10;ZG93bnJldi54bWxQSwUGAAAAAAQABAD1AAAAigMAAAAA&#10;" fillcolor="black" stroked="f"/>
                  <v:rect id="Rectangle 783" o:spid="_x0000_s1758" style="position:absolute;left:2631;top:3370;width:9;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2cQA&#10;AADdAAAADwAAAGRycy9kb3ducmV2LnhtbERPTWsCMRC9C/0PYQreNFtRq6tRqiD0IlTrQW/jZrq7&#10;uJlsk6hbf30jCN7m8T5nOm9MJS7kfGlZwVs3AUGcWV1yrmD3veqMQPiArLGyTAr+yMN89tKaYqrt&#10;lTd02YZcxBD2KSooQqhTKX1WkEHftTVx5H6sMxgidLnUDq8x3FSylyRDabDk2FBgTcuCstP2bBQs&#10;xqPF71ef17fN8UCH/fE06LlEqfZr8zEBEagJT/HD/anj/EH/He7fx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3/9nEAAAA3QAAAA8AAAAAAAAAAAAAAAAAmAIAAGRycy9k&#10;b3ducmV2LnhtbFBLBQYAAAAABAAEAPUAAACJAwAAAAA=&#10;" fillcolor="black" stroked="f"/>
                  <v:rect id="Rectangle 784" o:spid="_x0000_s1759" style="position:absolute;left:2647;top:3370;width:7;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rq8cA&#10;AADdAAAADwAAAGRycy9kb3ducmV2LnhtbESPQW/CMAyF75P2HyJP4jbSIUBQCGggIe0yabAdxs00&#10;XlvROF0SoPDr5wPSbrbe83uf58vONepMIdaeDbz0M1DEhbc1lwa+PjfPE1AxIVtsPJOBK0VYLh4f&#10;5phbf+EtnXepVBLCMUcDVUptrnUsKnIY+74lFu3HB4dJ1lBqG/Ai4a7Rgywba4c1S0OFLa0rKo67&#10;kzOwmk5Wvx9Dfr9tD3vafx+Oo0HIjOk9da8zUIm69G++X79ZwR8NBVe+kRH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a6vHAAAA3QAAAA8AAAAAAAAAAAAAAAAAmAIAAGRy&#10;cy9kb3ducmV2LnhtbFBLBQYAAAAABAAEAPUAAACMAwAAAAA=&#10;" fillcolor="black" stroked="f"/>
                  <v:rect id="Rectangle 785" o:spid="_x0000_s1760" style="position:absolute;left:1692;top:3187;width:209;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FHMMA&#10;AADdAAAADwAAAGRycy9kb3ducmV2LnhtbERPTWvCQBC9F/wPywi9FN20aNDoKm2hYI+xotcxOybB&#10;7GzITjX213cLQm/zeJ+zXPeuURfqQu3ZwPM4AUVceFtzaWD39TGagQqCbLHxTAZuFGC9GjwsMbP+&#10;yjldtlKqGMIhQwOVSJtpHYqKHIaxb4kjd/KdQ4mwK7Xt8BrDXaNfkiTVDmuODRW29F5Rcd5+OwM/&#10;xwndWnk69HuxZSOf+SZ9y415HPavC1BCvfyL7+6NjfOnkzn8fRNP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ZFHMMAAADdAAAADwAAAAAAAAAAAAAAAACYAgAAZHJzL2Rv&#10;d25yZXYueG1sUEsFBgAAAAAEAAQA9QAAAIgDAAAAAA==&#10;" fillcolor="silver" strokeweight=".25pt"/>
                  <v:rect id="Rectangle 786" o:spid="_x0000_s1761" style="position:absolute;left:1901;top:3187;width:293;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6XMUA&#10;AADdAAAADwAAAGRycy9kb3ducmV2LnhtbESPQUvDQBCF74L/YRnBi7QbxYYSuwkqCPWYtuh1zI5J&#10;MDsbsmOb+uudg+BthvfmvW821RwGc6Qp9ZEd3C4zMMRN9D23Dg77l8UaTBJkj0NkcnCmBFV5ebHB&#10;wscT13TcSWs0hFOBDjqRsbA2NR0FTMs4Eqv2GaeAouvUWj/hScPDYO+yLLcBe9aGDkd67qj52n0H&#10;Bz8f93Qe5eZ9fhPfDvJab/On2rnrq/nxAYzQLP/mv+utV/zVSvn1Gx3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XpcxQAAAN0AAAAPAAAAAAAAAAAAAAAAAJgCAABkcnMv&#10;ZG93bnJldi54bWxQSwUGAAAAAAQABAD1AAAAigMAAAAA&#10;" fillcolor="silver" strokeweight=".25pt"/>
                  <v:rect id="Rectangle 787" o:spid="_x0000_s1762" style="position:absolute;left:2194;top:3187;width:31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nfx8MA&#10;AADdAAAADwAAAGRycy9kb3ducmV2LnhtbERPTWvCQBC9F/wPywhepG6UKiXNKloQ7DG26HWanSah&#10;2dmQnZror+8WhN7m8T4n2wyuURfqQu3ZwHyWgCIuvK25NPDxvn98BhUE2WLjmQxcKcBmPXrIMLW+&#10;55wuRylVDOGQooFKpE21DkVFDsPMt8SR+/KdQ4mwK7XtsI/hrtGLJFlphzXHhgpbeq2o+D7+OAO3&#10;zye6tjI9DyexZSNv+WG1y42ZjIftCyihQf7Fd/fBxvnL5Rz+vo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nfx8MAAADdAAAADwAAAAAAAAAAAAAAAACYAgAAZHJzL2Rv&#10;d25yZXYueG1sUEsFBgAAAAAEAAQA9QAAAIgDAAAAAA==&#10;" fillcolor="silver" strokeweight=".25pt"/>
                  <v:rect id="Rectangle 788" o:spid="_x0000_s1763" style="position:absolute;left:2511;top:3187;width:13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tBsMIA&#10;AADdAAAADwAAAGRycy9kb3ducmV2LnhtbERPTWvCQBC9F/wPywi9SN1UVEp0FS0Ieowteh2zYxLM&#10;zobsqLG/vlsQepvH+5z5snO1ulEbKs8G3ocJKOLc24oLA99fm7cPUEGQLdaeycCDAiwXvZc5ptbf&#10;OaPbXgoVQzikaKAUaVKtQ16SwzD0DXHkzr51KBG2hbYt3mO4q/UoSabaYcWxocSGPkvKL/urM/Bz&#10;GtOjkcGxO4gtatll2+k6M+a1361moIQ6+Rc/3Vsb508mI/j7Jp6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0GwwgAAAN0AAAAPAAAAAAAAAAAAAAAAAJgCAABkcnMvZG93&#10;bnJldi54bWxQSwUGAAAAAAQABAD1AAAAhwMAAAAA&#10;" fillcolor="silver" strokeweight=".25pt"/>
                  <v:rect id="Rectangle 789" o:spid="_x0000_s1764" style="position:absolute;left:2568;top:3202;width:53;height: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qcMA&#10;AADdAAAADwAAAGRycy9kb3ducmV2LnhtbERPTWvCQBC9F/wPywi91U0sEY2uQWwLOdrUg97G7JgE&#10;s7Npdqvpv3cLQm/zeJ+zygbTiiv1rrGsIJ5EIIhLqxuuFOy/Pl7mIJxH1thaJgW/5CBbj55WmGp7&#10;40+6Fr4SIYRdigpq77tUSlfWZNBNbEccuLPtDfoA+0rqHm8h3LRyGkUzabDh0FBjR9uaykvxYxQs&#10;uEu2B/u208PxkCfv0/b4fYqVeh4PmyUIT4P/Fz/cuQ7zk+QV/r4JJ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iqcMAAADdAAAADwAAAAAAAAAAAAAAAACYAgAAZHJzL2Rv&#10;d25yZXYueG1sUEsFBgAAAAAEAAQA9QAAAIgDAAAAAA==&#10;" fillcolor="black" strokeweight=".25pt"/>
                  <v:rect id="Rectangle 790" o:spid="_x0000_s1765" style="position:absolute;left:2574;top:3224;width: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58X8IA&#10;AADdAAAADwAAAGRycy9kb3ducmV2LnhtbERPTWvCQBC9F/wPywi9lLqxqJToKioIeoyKXsfsNAnN&#10;zobsqNFf3y0UepvH+5zZonO1ulEbKs8GhoMEFHHubcWFgeNh8/4JKgiyxdozGXhQgMW89zLD1Po7&#10;Z3TbS6FiCIcUDZQiTap1yEtyGAa+IY7cl28dSoRtoW2L9xjuav2RJBPtsOLYUGJD65Ly7/3VGXhe&#10;RvRo5O3cncQWteyy7WSVGfPa75ZTUEKd/Iv/3Fsb54/HI/j9Jp6g5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nxfwgAAAN0AAAAPAAAAAAAAAAAAAAAAAJgCAABkcnMvZG93&#10;bnJldi54bWxQSwUGAAAAAAQABAD1AAAAhwMAAAAA&#10;" fillcolor="silver" strokeweight=".25pt"/>
                  <v:rect id="Rectangle 791" o:spid="_x0000_s1766" style="position:absolute;left:2526;top:3210;width:2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ZxMIA&#10;AADdAAAADwAAAGRycy9kb3ducmV2LnhtbERPTWvCQBC9F/oflin0UnSjNCLRVaog2GNU9DpmxyQ0&#10;Oxuyo8b++m6h0Ns83ufMl71r1I26UHs2MBomoIgLb2suDRz2m8EUVBBki41nMvCgAMvF89McM+vv&#10;nNNtJ6WKIRwyNFCJtJnWoajIYRj6ljhyF985lAi7UtsO7zHcNXqcJBPtsObYUGFL64qKr93VGfg+&#10;v9OjlbdTfxRbNvKZbyer3JjXl/5jBkqol3/xn3tr4/w0TeH3m3iCX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wtnEwgAAAN0AAAAPAAAAAAAAAAAAAAAAAJgCAABkcnMvZG93&#10;bnJldi54bWxQSwUGAAAAAAQABAD1AAAAhwMAAAAA&#10;" fillcolor="silver" strokeweight=".25pt"/>
                  <v:rect id="Rectangle 792" o:spid="_x0000_s1767" style="position:absolute;left:2526;top:3248;width:2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Hs8IA&#10;AADdAAAADwAAAGRycy9kb3ducmV2LnhtbERPTWvCQBC9C/6HZYReRDctGkrqKrZQ0GO0tNcxO02C&#10;2dmQnWrsr3cFwds83ucsVr1r1Im6UHs28DxNQBEX3tZcGvjaf05eQQVBtth4JgMXCrBaDgcLzKw/&#10;c06nnZQqhnDI0EAl0mZah6Iih2HqW+LI/frOoUTYldp2eI7hrtEvSZJqhzXHhgpb+qioOO7+nIH/&#10;w4wurYx/+m+xZSPbfJO+58Y8jfr1GyihXh7iu3tj4/z5PIXbN/EEvb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EEezwgAAAN0AAAAPAAAAAAAAAAAAAAAAAJgCAABkcnMvZG93&#10;bnJldi54bWxQSwUGAAAAAAQABAD1AAAAhwMAAAAA&#10;" fillcolor="silver" strokeweight=".25pt"/>
                  <v:rect id="Rectangle 793" o:spid="_x0000_s1768" style="position:absolute;left:1998;top:3206;width:102;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Gfw8UA&#10;AADdAAAADwAAAGRycy9kb3ducmV2LnhtbERPS2vCQBC+F/oflil4q5umvoiuEgqiB6GYiHocstMk&#10;NDubZleN/74rFHqbj+85i1VvGnGlztWWFbwNIxDEhdU1lwoO+fp1BsJ5ZI2NZVJwJwer5fPTAhNt&#10;b7yna+ZLEULYJaig8r5NpHRFRQbd0LbEgfuynUEfYFdK3eEthJtGxlE0kQZrDg0VtvRRUfGdXYyC&#10;8+cm3Y/yfLNL6VS8b7N4/XOMlRq89OkchKfe/4v/3Fsd5o/HU3h8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Z/DxQAAAN0AAAAPAAAAAAAAAAAAAAAAAJgCAABkcnMv&#10;ZG93bnJldi54bWxQSwUGAAAAAAQABAD1AAAAigMAAAAA&#10;" fillcolor="gray" strokeweight=".25pt"/>
                  <v:rect id="Rectangle 794" o:spid="_x0000_s1769" style="position:absolute;left:1998;top:3229;width:102;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2w2MUA&#10;AADdAAAADwAAAGRycy9kb3ducmV2LnhtbESPzW7CQAyE75V4h5WReisbkFKVwIIQUIlj+TnAzWRN&#10;EpH1huwC6dvXB6TebM145vN03rlaPagNlWcDw0ECijj3tuLCwGH//fEFKkRki7VnMvBLAeaz3tsU&#10;M+ufvKXHLhZKQjhkaKCMscm0DnlJDsPAN8SiXXzrMMraFtq2+JRwV+tRknxqhxVLQ4kNLUvKr7u7&#10;MzDmJl0e/erHdqfjJl2P6tPtPDTmvd8tJqAidfHf/LreWMFPU8GVb2QEP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bDYxQAAAN0AAAAPAAAAAAAAAAAAAAAAAJgCAABkcnMv&#10;ZG93bnJldi54bWxQSwUGAAAAAAQABAD1AAAAigMAAAAA&#10;" fillcolor="black" strokeweight=".25pt"/>
                  <v:rect id="Rectangle 795" o:spid="_x0000_s1770" style="position:absolute;left:1920;top:3229;width:258;height: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1Y7cQA&#10;AADdAAAADwAAAGRycy9kb3ducmV2LnhtbERPTWsCMRC9C/0PYQreNFtxi65GqQXBi1C1h3obN+Pu&#10;4mayTaKu/vqmIHibx/uc6bw1tbiQ85VlBW/9BARxbnXFhYLv3bI3AuEDssbaMim4kYf57KUzxUzb&#10;K2/osg2FiCHsM1RQhtBkUvq8JIO+bxviyB2tMxgidIXUDq8x3NRykCTv0mDFsaHEhj5Lyk/bs1Gw&#10;GI8Wv19DXt83hz3tfw6ndOASpbqv7ccERKA2PMUP90rH+Wk6hv9v4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9WO3EAAAA3QAAAA8AAAAAAAAAAAAAAAAAmAIAAGRycy9k&#10;b3ducmV2LnhtbFBLBQYAAAAABAAEAPUAAACJAwAAAAA=&#10;" fillcolor="black" stroked="f"/>
                  <v:rect id="Rectangle 796" o:spid="_x0000_s1771" style="position:absolute;left:1911;top:3209;width:2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jCa8UA&#10;AADdAAAADwAAAGRycy9kb3ducmV2LnhtbESPQWvDMAyF74P9B6PBbqvTspWQ1i2lMNjYDmu63UWs&#10;JqGxnNlekv776jDoTeI9vfdpvZ1cpwYKsfVsYD7LQBFX3rZcG/g+vj7loGJCtth5JgMXirDd3N+t&#10;sbB+5AMNZaqVhHAs0ECTUl9oHauGHMaZ74lFO/ngMMkaam0DjhLuOr3IsqV22LI0NNjTvqHqXP45&#10;A+FjWOTv49fwfP79+cx9X7Lt9sY8Pky7FahEU7qZ/6/frOC/LIVfvpER9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2MJrxQAAAN0AAAAPAAAAAAAAAAAAAAAAAJgCAABkcnMv&#10;ZG93bnJldi54bWxQSwUGAAAAAAQABAD1AAAAigMAAAAA&#10;" fillcolor="green" strokeweight=".25pt"/>
                  <v:rect id="Rectangle 797" o:spid="_x0000_s1772" style="position:absolute;left:2128;top:3274;width:33;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T+MMA&#10;AADdAAAADwAAAGRycy9kb3ducmV2LnhtbERPTWvCQBC9C/0PyxR6002EBJu6SlELObbqIblNs9Mk&#10;NDsbs6um/74rCN7m8T5nuR5NJy40uNaygngWgSCurG65VnA8fEwXIJxH1thZJgV/5GC9eposMdP2&#10;yl902ftahBB2GSpovO8zKV3VkEE3sz1x4H7sYNAHONRSD3gN4aaT8yhKpcGWQ0ODPW0aqn73Z6Pg&#10;lftkU9jtpx7LIk928648fcdKvTyP728gPI3+Ib67cx3mJ2kMt2/CC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vT+MMAAADdAAAADwAAAAAAAAAAAAAAAACYAgAAZHJzL2Rv&#10;d25yZXYueG1sUEsFBgAAAAAEAAQA9QAAAIgDAAAAAA==&#10;" fillcolor="black" strokeweight=".25pt"/>
                  <v:rect id="Rectangle 798" o:spid="_x0000_s1773" style="position:absolute;left:1710;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UAIcUA&#10;AADdAAAADwAAAGRycy9kb3ducmV2LnhtbERPS2sCMRC+F/ofwhS81WwXFV2NooVCL4KPHupt3Ex3&#10;FzeTNUl19dcbQfA2H99zJrPW1OJEzleWFXx0ExDEudUVFwp+tl/vQxA+IGusLZOCC3mYTV9fJphp&#10;e+Y1nTahEDGEfYYKyhCaTEqfl2TQd21DHLk/6wyGCF0htcNzDDe1TJNkIA1WHBtKbOizpPyw+TcK&#10;FqPh4rjq8fK63u9o97s/9FOXKNV5a+djEIHa8BQ/3N86zu8PUr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QAhxQAAAN0AAAAPAAAAAAAAAAAAAAAAAJgCAABkcnMv&#10;ZG93bnJldi54bWxQSwUGAAAAAAQABAD1AAAAigMAAAAA&#10;" fillcolor="black" stroked="f"/>
                  <v:rect id="Rectangle 799" o:spid="_x0000_s1774" style="position:absolute;left:1721;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lusQA&#10;AADdAAAADwAAAGRycy9kb3ducmV2LnhtbERPTWsCMRC9C/0PYQreNFutYrdGUUHwIqjtod7GzXR3&#10;cTNZk6hbf70RhN7m8T5nPG1MJS7kfGlZwVs3AUGcWV1yruD7a9kZgfABWWNlmRT8kYfp5KU1xlTb&#10;K2/psgu5iCHsU1RQhFCnUvqsIIO+a2viyP1aZzBE6HKpHV5juKlkL0mG0mDJsaHAmhYFZcfd2SiY&#10;f4zmp807r2/bw572P4fjoOcSpdqvzewTRKAm/Iuf7pWO8wfDPj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5pbrEAAAA3QAAAA8AAAAAAAAAAAAAAAAAmAIAAGRycy9k&#10;b3ducmV2LnhtbFBLBQYAAAAABAAEAPUAAACJAwAAAAA=&#10;" fillcolor="black" stroked="f"/>
                  <v:rect id="Rectangle 800" o:spid="_x0000_s1775" style="position:absolute;left:1733;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9zsUA&#10;AADdAAAADwAAAGRycy9kb3ducmV2LnhtbERPTWvCQBC9F/wPyxS8NZuKik2zERWEXoRqe6i3MTtN&#10;gtnZuLvV2F/fLQje5vE+J5/3phVncr6xrOA5SUEQl1Y3XCn4/Fg/zUD4gKyxtUwKruRhXgwecsy0&#10;vfCWzrtQiRjCPkMFdQhdJqUvazLoE9sRR+7bOoMhQldJ7fASw00rR2k6lQYbjg01drSqqTzufoyC&#10;5ctseXof8+Z3e9jT/utwnIxcqtTwsV+8ggjUh7v45n7Tcf5kOob/b+IJ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D3OxQAAAN0AAAAPAAAAAAAAAAAAAAAAAJgCAABkcnMv&#10;ZG93bnJldi54bWxQSwUGAAAAAAQABAD1AAAAigMAAAAA&#10;" fillcolor="black" stroked="f"/>
                  <v:rect id="Rectangle 801" o:spid="_x0000_s1776" style="position:absolute;left:1743;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YVcUA&#10;AADdAAAADwAAAGRycy9kb3ducmV2LnhtbERPS2sCMRC+F/ofwhS81WzFFV2NooVCL4KPHupt3Ex3&#10;FzeTNUl19dcbQfA2H99zJrPW1OJEzleWFXx0ExDEudUVFwp+tl/vQxA+IGusLZOCC3mYTV9fJphp&#10;e+Y1nTahEDGEfYYKyhCaTEqfl2TQd21DHLk/6wyGCF0htcNzDDe17CXJQBqsODaU2NBnSflh828U&#10;LEbDxXHV5+V1vd/R7nd/SHsuUarz1s7HIAK14Sl+uL91nJ8OUr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JhVxQAAAN0AAAAPAAAAAAAAAAAAAAAAAJgCAABkcnMv&#10;ZG93bnJldi54bWxQSwUGAAAAAAQABAD1AAAAigMAAAAA&#10;" fillcolor="black" stroked="f"/>
                  <v:rect id="Rectangle 802" o:spid="_x0000_s1777" style="position:absolute;left:1755;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4GIsUA&#10;AADdAAAADwAAAGRycy9kb3ducmV2LnhtbERPS2sCMRC+F/ofwhS81WxFF12NooVCL4KPHupt3Ex3&#10;FzeTNUl19dcbQfA2H99zJrPW1OJEzleWFXx0ExDEudUVFwp+tl/vQxA+IGusLZOCC3mYTV9fJphp&#10;e+Y1nTahEDGEfYYKyhCaTEqfl2TQd21DHLk/6wyGCF0htcNzDDe17CVJKg1WHBtKbOizpPyw+TcK&#10;FqPh4rjq8/K63u9o97s/DHouUarz1s7HIAK14Sl+uL91nD9IU7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jgYixQAAAN0AAAAPAAAAAAAAAAAAAAAAAJgCAABkcnMv&#10;ZG93bnJldi54bWxQSwUGAAAAAAQABAD1AAAAigMAAAAA&#10;" fillcolor="black" stroked="f"/>
                  <v:rect id="Rectangle 803" o:spid="_x0000_s1778" style="position:absolute;left:1767;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KjucQA&#10;AADdAAAADwAAAGRycy9kb3ducmV2LnhtbERPTWsCMRC9C/0PYQreNFtRa7dGUUHwUlDbQ72Nm+nu&#10;4mayJlG3/nojCN7m8T5nPG1MJc7kfGlZwVs3AUGcWV1yruDne9kZgfABWWNlmRT8k4fp5KU1xlTb&#10;C2/ovA25iCHsU1RQhFCnUvqsIIO+a2viyP1ZZzBE6HKpHV5iuKlkL0mG0mDJsaHAmhYFZYftySiY&#10;f4zmx3Wfv66b/Y52v/vDoOcSpdqvzewTRKAmPMUP90rH+YPhO9y/iSfI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Co7nEAAAA3QAAAA8AAAAAAAAAAAAAAAAAmAIAAGRycy9k&#10;b3ducmV2LnhtbFBLBQYAAAAABAAEAPUAAACJAwAAAAA=&#10;" fillcolor="black" stroked="f"/>
                  <v:rect id="Rectangle 804" o:spid="_x0000_s1779" style="position:absolute;left:1778;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03y8cA&#10;AADdAAAADwAAAGRycy9kb3ducmV2LnhtbESPQW/CMAyF75P2HyJP2m2koIGgENCYNInLpME4wM00&#10;pq1onC4J0O3X4wPSbrbe83ufZ4vONepCIdaeDfR7GSjiwtuaSwPb74+XMaiYkC02nsnAL0VYzB8f&#10;Zphbf+U1XTapVBLCMUcDVUptrnUsKnIYe74lFu3og8Mkayi1DXiVcNfoQZaNtMOapaHClt4rKk6b&#10;szOwnIyXP1+v/Pm3PuxpvzuchoOQGfP81L1NQSXq0r/5fr2ygj8cCa58IyPo+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dN8vHAAAA3QAAAA8AAAAAAAAAAAAAAAAAmAIAAGRy&#10;cy9kb3ducmV2LnhtbFBLBQYAAAAABAAEAPUAAACMAwAAAAA=&#10;" fillcolor="black" stroked="f"/>
                  <v:rect id="Rectangle 805" o:spid="_x0000_s1780" style="position:absolute;left:1790;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SUMUA&#10;AADdAAAADwAAAGRycy9kb3ducmV2LnhtbERPTWvCQBC9F/wPywje6kZR0TSrVEHoRVDbQ71NsmMS&#10;zM6mu1uN/fVuodDbPN7nZKvONOJKzteWFYyGCQjiwuqaSwUf79vnOQgfkDU2lknBnTyslr2nDFNt&#10;b3yg6zGUIoawT1FBFUKbSumLigz6oW2JI3e2zmCI0JVSO7zFcNPIcZLMpMGaY0OFLW0qKi7Hb6Ng&#10;vZivv/YT3v0c8hOdPvPLdOwSpQb97vUFRKAu/Iv/3G86zp/OFvD7TT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ZJQxQAAAN0AAAAPAAAAAAAAAAAAAAAAAJgCAABkcnMv&#10;ZG93bnJldi54bWxQSwUGAAAAAAQABAD1AAAAigMAAAAA&#10;" fillcolor="black" stroked="f"/>
                  <v:rect id="Rectangle 806" o:spid="_x0000_s1781" style="position:absolute;left:1801;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tEMgA&#10;AADdAAAADwAAAGRycy9kb3ducmV2LnhtbESPT2/CMAzF75P2HSJP2m2kQ2NAIaAxadIuk8afA9xM&#10;47UVjdMlGXR8enxA4mbrPb/383TeuUYdKcTas4HnXgaKuPC25tLAZv3xNAIVE7LFxjMZ+KcI89n9&#10;3RRz60+8pOMqlUpCOOZooEqpzbWORUUOY8+3xKL9+OAwyRpKbQOeJNw1up9lr9phzdJQYUvvFRWH&#10;1Z8zsBiPFr/fL/x1Xu53tNvuD4N+yIx5fOjeJqASdelmvl5/WsEfDIV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8q0QyAAAAN0AAAAPAAAAAAAAAAAAAAAAAJgCAABk&#10;cnMvZG93bnJldi54bWxQSwUGAAAAAAQABAD1AAAAjQMAAAAA&#10;" fillcolor="black" stroked="f"/>
                  <v:rect id="Rectangle 807" o:spid="_x0000_s1782" style="position:absolute;left:1812;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4Ii8QA&#10;AADdAAAADwAAAGRycy9kb3ducmV2LnhtbERPS2sCMRC+F/wPYQRvNato1dUoKhR6Kfg66G3cjLuL&#10;m8mapLrtrzeFQm/z8T1ntmhMJe7kfGlZQa+bgCDOrC45V3DYv7+OQfiArLGyTAq+ycNi3nqZYart&#10;g7d034VcxBD2KSooQqhTKX1WkEHftTVx5C7WGQwRulxqh48YbirZT5I3abDk2FBgTeuCsuvuyyhY&#10;Tcar22bAnz/b84lOx/N12HeJUp12s5yCCNSEf/Gf+0PH+cNRD3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IvEAAAA3QAAAA8AAAAAAAAAAAAAAAAAmAIAAGRycy9k&#10;b3ducmV2LnhtbFBLBQYAAAAABAAEAPUAAACJAwAAAAA=&#10;" fillcolor="black" stroked="f"/>
                  <v:rect id="Rectangle 808" o:spid="_x0000_s1783" style="position:absolute;left:1823;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W/MUA&#10;AADdAAAADwAAAGRycy9kb3ducmV2LnhtbERPS2sCMRC+F/wPYQRvNeuiVVejaKHQS6E+DnobN+Pu&#10;4mayTVLd9tc3QsHbfHzPmS9bU4srOV9ZVjDoJyCIc6srLhTsd2/PExA+IGusLZOCH/KwXHSe5php&#10;e+MNXbehEDGEfYYKyhCaTEqfl2TQ921DHLmzdQZDhK6Q2uEthptapknyIg1WHBtKbOi1pPyy/TYK&#10;1tPJ+utzyB+/m9ORjofTZZS6RKlet13NQARqw0P8737Xcf5onML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bJb8xQAAAN0AAAAPAAAAAAAAAAAAAAAAAJgCAABkcnMv&#10;ZG93bnJldi54bWxQSwUGAAAAAAQABAD1AAAAigMAAAAA&#10;" fillcolor="black" stroked="f"/>
                  <v:rect id="Rectangle 809" o:spid="_x0000_s1784" style="position:absolute;left:1835;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zZ8UA&#10;AADdAAAADwAAAGRycy9kb3ducmV2LnhtbERPTWsCMRC9C/6HMEJvmtVWq6tRtFDoRai2h3obN+Pu&#10;4mayJqmu/vpGKHibx/uc2aIxlTiT86VlBf1eAoI4s7rkXMH313t3DMIHZI2VZVJwJQ+Lebs1w1Tb&#10;C2/ovA25iCHsU1RQhFCnUvqsIIO+Z2viyB2sMxgidLnUDi8x3FRykCQjabDk2FBgTW8FZcftr1Gw&#10;moxXp88XXt82+x3tfvbH4cAlSj11muUURKAmPMT/7g8d5w9fn+H+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DNnxQAAAN0AAAAPAAAAAAAAAAAAAAAAAJgCAABkcnMv&#10;ZG93bnJldi54bWxQSwUGAAAAAAQABAD1AAAAigMAAAAA&#10;" fillcolor="black" stroked="f"/>
                  <v:rect id="Rectangle 810" o:spid="_x0000_s1785" style="position:absolute;left:1846;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mrE8QA&#10;AADdAAAADwAAAGRycy9kb3ducmV2LnhtbERPTWsCMRC9C/0PYQreNFtRq6tRqiD0IlTrQW/jZrq7&#10;uJlsk6hbf30jCN7m8T5nOm9MJS7kfGlZwVs3AUGcWV1yrmD3veqMQPiArLGyTAr+yMN89tKaYqrt&#10;lTd02YZcxBD2KSooQqhTKX1WkEHftTVx5H6sMxgidLnUDq8x3FSylyRDabDk2FBgTcuCstP2bBQs&#10;xqPF71ef17fN8UCH/fE06LlEqfZr8zEBEagJT/HD/anj/MF7H+7fx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JqxPEAAAA3QAAAA8AAAAAAAAAAAAAAAAAmAIAAGRycy9k&#10;b3ducmV2LnhtbFBLBQYAAAAABAAEAPUAAACJAwAAAAA=&#10;" fillcolor="black" stroked="f"/>
                  <v:rect id="Rectangle 811" o:spid="_x0000_s1786" style="position:absolute;left:1857;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OiMUA&#10;AADdAAAADwAAAGRycy9kb3ducmV2LnhtbERPS2sCMRC+F/wPYQRvNau4VVejaKHQS6E+DnobN+Pu&#10;4mayTVLd9tc3QsHbfHzPmS9bU4srOV9ZVjDoJyCIc6srLhTsd2/PExA+IGusLZOCH/KwXHSe5php&#10;e+MNXbehEDGEfYYKyhCaTEqfl2TQ921DHLmzdQZDhK6Q2uEthptaDpPkRRqsODaU2NBrSfll+20U&#10;rKeT9dfniD9+N6cjHQ+nSzp0iVK9bruagQjUhof43/2u4/x0nML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Q6IxQAAAN0AAAAPAAAAAAAAAAAAAAAAAJgCAABkcnMv&#10;ZG93bnJldi54bWxQSwUGAAAAAAQABAD1AAAAigMAAAAA&#10;" fillcolor="black" stroked="f"/>
                  <v:rect id="Rectangle 812" o:spid="_x0000_s1787" style="position:absolute;left:1868;top:3289;width:6;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eQ/8QA&#10;AADdAAAADwAAAGRycy9kb3ducmV2LnhtbERPTWsCMRC9C/0PYQreNFtRa7dGUUHwUlDbQ72Nm+nu&#10;4mayJlG3/nojCN7m8T5nPG1MJc7kfGlZwVs3AUGcWV1yruDne9kZgfABWWNlmRT8k4fp5KU1xlTb&#10;C2/ovA25iCHsU1RQhFCnUvqsIIO+a2viyP1ZZzBE6HKpHV5iuKlkL0mG0mDJsaHAmhYFZYftySiY&#10;f4zmx3Wfv66b/Y52v/vDoOcSpdqvzewTRKAmPMUP90rH+YP3Idy/iSfI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XkP/EAAAA3QAAAA8AAAAAAAAAAAAAAAAAmAIAAGRycy9k&#10;b3ducmV2LnhtbFBLBQYAAAAABAAEAPUAAACJAwAAAAA=&#10;" fillcolor="black" stroked="f"/>
                  <v:rect id="Rectangle 813" o:spid="_x0000_s1788" style="position:absolute;left:1880;top:3289;width: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1ZMQA&#10;AADdAAAADwAAAGRycy9kb3ducmV2LnhtbERPS2sCMRC+C/0PYQreNFvx1a1RVBC8FNT2UG/jZrq7&#10;uJmsSdStv94IQm/z8T1nMmtMJS7kfGlZwVs3AUGcWV1yruD7a9UZg/ABWWNlmRT8kYfZ9KU1wVTb&#10;K2/psgu5iCHsU1RQhFCnUvqsIIO+a2viyP1aZzBE6HKpHV5juKlkL0mG0mDJsaHAmpYFZcfd2ShY&#10;vI8Xp02fP2/bw572P4fjoOcSpdqvzfwDRKAm/Iuf7rWO8wejETy+i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NWTEAAAA3QAAAA8AAAAAAAAAAAAAAAAAmAIAAGRycy9k&#10;b3ducmV2LnhtbFBLBQYAAAAABAAEAPUAAACJAwAAAAA=&#10;" fillcolor="black" stroked="f"/>
                  <v:shape id="Freeform 814" o:spid="_x0000_s1789" style="position:absolute;left:1694;top:3265;width:956;height:22;visibility:visible;mso-wrap-style:square;v-text-anchor:top" coordsize="95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S/MYA&#10;AADdAAAADwAAAGRycy9kb3ducmV2LnhtbESPTWvCQBCG7wX/wzJCL0U3FqISXUWEtkIvrYrnITsm&#10;0exsmt2atL++cxB6m2Hej2eW697V6kZtqDwbmIwTUMS5txUXBo6Hl9EcVIjIFmvPZOCHAqxXg4cl&#10;ZtZ3/Em3fSyUhHDI0EAZY5NpHfKSHIaxb4jldvatwyhrW2jbYifhrtbPSTLVDiuWhhIb2paUX/ff&#10;TkrCly5mlX76SM/vu9/07XVy6U7GPA77zQJUpD7+i+/unRX8dCa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PS/MYAAADdAAAADwAAAAAAAAAAAAAAAACYAgAAZHJz&#10;L2Rvd25yZXYueG1sUEsFBgAAAAAEAAQA9QAAAIsDAAAAAA==&#10;" path="m,17r420,l420,r66,l486,22r470,e" filled="f" strokeweight=".25pt">
                    <v:path arrowok="t" o:connecttype="custom" o:connectlocs="0,17;420,17;420,0;486,0;486,22;956,22" o:connectangles="0,0,0,0,0,0"/>
                  </v:shape>
                  <v:rect id="Rectangle 815" o:spid="_x0000_s1790" style="position:absolute;left:1362;top:3580;width:1582;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PocMA&#10;AADdAAAADwAAAGRycy9kb3ducmV2LnhtbERPTWvCQBC9F/wPywheim4sVm3qKlYQ7DG2tNcxO01C&#10;s7MhO2r013cLgrd5vM9ZrDpXqxO1ofJsYDxKQBHn3lZcGPj82A7noIIgW6w9k4ELBVgtew8LTK0/&#10;c0anvRQqhnBI0UAp0qRah7wkh2HkG+LI/fjWoUTYFtq2eI7hrtZPSTLVDiuODSU2tCkp/90fnYHr&#10;YUKXRh6/uy+xRS3v2W76lhkz6HfrV1BCndzFN/fOxvnPsxf4/yae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qPocMAAADdAAAADwAAAAAAAAAAAAAAAACYAgAAZHJzL2Rv&#10;d25yZXYueG1sUEsFBgAAAAAEAAQA9QAAAIgDAAAAAA==&#10;" fillcolor="silver" strokeweight=".25pt"/>
                  <v:shape id="Freeform 816" o:spid="_x0000_s1791" style="position:absolute;left:1360;top:3420;width:1584;height:160;visibility:visible;mso-wrap-style:square;v-text-anchor:top" coordsize="158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4W8UA&#10;AADdAAAADwAAAGRycy9kb3ducmV2LnhtbESPQWvCQBCF70L/wzKF3nSjbUWiq4gglJaWaMTzkB2z&#10;wexsyG41/fedQ6G3Gd6b975ZbQbfqhv1sQlsYDrJQBFXwTZcGziV+/ECVEzIFtvAZOCHImzWD6MV&#10;5jbc+UC3Y6qVhHDM0YBLqcu1jpUjj3ESOmLRLqH3mGTta217vEu4b/Usy+baY8PS4LCjnaPqevz2&#10;Bs5X9/nOzy96KIoSv7Jy+4G72pinx2G7BJVoSP/mv+s3K/ivC+GX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jhbxQAAAN0AAAAPAAAAAAAAAAAAAAAAAJgCAABkcnMv&#10;ZG93bnJldi54bWxQSwUGAAAAAAQABAD1AAAAigMAAAAA&#10;" path="m,160r1584,l1492,1,115,,,160xe" fillcolor="silver" strokeweight=".25pt">
                    <v:path arrowok="t" o:connecttype="custom" o:connectlocs="0,160;1584,160;1492,1;115,0;0,160" o:connectangles="0,0,0,0,0"/>
                  </v:shape>
                  <v:shape id="Freeform 817" o:spid="_x0000_s1792" style="position:absolute;left:1407;top:3438;width:1483;height:123;visibility:visible;mso-wrap-style:square;v-text-anchor:top" coordsize="148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KWwMEA&#10;AADdAAAADwAAAGRycy9kb3ducmV2LnhtbERPS4vCMBC+C/6HMAveNHFRKdUoi4vgxYMPPA/NbFu3&#10;mZQmtvXfG0HwNh/fc1ab3laipcaXjjVMJwoEceZMybmGy3k3TkD4gGywckwaHuRhsx4OVpga1/GR&#10;2lPIRQxhn6KGIoQ6ldJnBVn0E1cTR+7PNRZDhE0uTYNdDLeV/FZqIS2WHBsKrGlbUPZ/ulsN8tqd&#10;y9tMLQ63uk1MflSH37nSevTV/yxBBOrDR/x2702cP0+m8Pomni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ClsDBAAAA3QAAAA8AAAAAAAAAAAAAAAAAmAIAAGRycy9kb3du&#10;cmV2LnhtbFBLBQYAAAAABAAEAPUAAACGAwAAAAA=&#10;" path="m84,l,123r1483,l1416,e" filled="f" strokeweight=".25pt">
                    <v:path arrowok="t" o:connecttype="custom" o:connectlocs="84,0;0,123;1483,123;1416,0" o:connectangles="0,0,0,0"/>
                  </v:shape>
                  <v:shape id="Freeform 818" o:spid="_x0000_s1793" style="position:absolute;left:1535;top:3435;width:49;height:2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LcsMA&#10;AADdAAAADwAAAGRycy9kb3ducmV2LnhtbERPTWsCMRC9F/wPYYTealbBsmyNIoJiCy1U92Bvw2bc&#10;XdxM4iZq/PdNoeBtHu9zZotoOnGl3reWFYxHGQjiyuqWawXlfv2Sg/ABWWNnmRTcycNiPniaYaHt&#10;jb/pugu1SCHsC1TQhOAKKX3VkEE/so44cUfbGwwJ9rXUPd5SuOnkJMtepcGWU0ODjlYNVafdxSg4&#10;x/KQlz8b/3l/Nx/xi93UolPqeRiXbyACxfAQ/7u3Os2f5hP4+ya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cLcsMAAADdAAAADwAAAAAAAAAAAAAAAACYAgAAZHJzL2Rv&#10;d25yZXYueG1sUEsFBgAAAAAEAAQA9QAAAIgDAAAAAA==&#10;" path="m13,l49,,37,23,,23,13,xe" fillcolor="gray" strokeweight=".25pt">
                    <v:path arrowok="t" o:connecttype="custom" o:connectlocs="13,0;49,0;37,23;0,23;13,0" o:connectangles="0,0,0,0,0"/>
                  </v:shape>
                  <v:shape id="Freeform 819" o:spid="_x0000_s1794" style="position:absolute;left:1655;top:3435;width:197;height:22;visibility:visible;mso-wrap-style:square;v-text-anchor:top" coordsize="19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M/j8QA&#10;AADdAAAADwAAAGRycy9kb3ducmV2LnhtbESPQWsCMRCF7wX/QxjBW82qVNfVKCIt9Na6Cl6HzbhZ&#10;3EyWJHW3/74pFHqb4b1535vtfrCteJAPjWMFs2kGgrhyuuFaweX89pyDCBFZY+uYFHxTgP1u9LTF&#10;QrueT/QoYy1SCIcCFZgYu0LKUBmyGKauI07azXmLMa2+ltpjn8JtK+dZtpQWG04Egx0dDVX38ssq&#10;WL+uctNeS3esPvzys9c6wddKTcbDYQMi0hD/zX/X7zrVf8kX8PtNGkH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DP4/EAAAA3QAAAA8AAAAAAAAAAAAAAAAAmAIAAGRycy9k&#10;b3ducmV2LnhtbFBLBQYAAAAABAAEAPUAAACJAwAAAAA=&#10;" path="m9,l197,r-7,22l,22,9,xe" fillcolor="gray" strokeweight=".25pt">
                    <v:path arrowok="t" o:connecttype="custom" o:connectlocs="9,0;197,0;190,22;0,22;9,0" o:connectangles="0,0,0,0,0"/>
                  </v:shape>
                  <v:shape id="Freeform 820" o:spid="_x0000_s1795" style="position:absolute;left:1909;top:3435;width:187;height:23;visibility:visible;mso-wrap-style:square;v-text-anchor:top" coordsize="18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TJ0b0A&#10;AADdAAAADwAAAGRycy9kb3ducmV2LnhtbERPyQrCMBC9C/5DGMGbpu6lGkUEwZu44HlsxrbYTEoT&#10;tf69EQRv83jrLFaNKcWTaldYVjDoRyCIU6sLzhScT9teDMJ5ZI2lZVLwJgerZbu1wETbFx/oefSZ&#10;CCHsElSQe18lUro0J4OubyviwN1sbdAHWGdS1/gK4aaUwyiaSoMFh4YcK9rklN6PD6Mg1jo+bPa3&#10;wZSLNLqXo6u7rGdKdTvNeg7CU+P/4p97p8P8STyG7zfhBL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aTJ0b0AAADdAAAADwAAAAAAAAAAAAAAAACYAgAAZHJzL2Rvd25yZXYu&#10;eG1sUEsFBgAAAAAEAAQA9QAAAIIDAAAAAA==&#10;" path="m7,l187,r-1,23l,23,7,xe" fillcolor="gray" strokeweight=".25pt">
                    <v:path arrowok="t" o:connecttype="custom" o:connectlocs="7,0;187,0;186,23;0,23;7,0" o:connectangles="0,0,0,0,0"/>
                  </v:shape>
                  <v:shape id="Freeform 821" o:spid="_x0000_s1796" style="position:absolute;left:2134;top:3435;width:191;height:23;visibility:visible;mso-wrap-style:square;v-text-anchor:top" coordsize="19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V6X8QA&#10;AADdAAAADwAAAGRycy9kb3ducmV2LnhtbERPS2vCQBC+F/wPywi91Y2CEqKrFNE+Dj009XEds2MS&#10;mp0N2a1Z/fXdgtDbfHzPWayCacSFOldbVjAeJSCIC6trLhXsvrZPKQjnkTU2lknBlRysloOHBWba&#10;9vxJl9yXIoawy1BB5X2bSemKigy6kW2JI3e2nUEfYVdK3WEfw00jJ0kykwZrjg0VtrSuqPjOf4yC&#10;9THk3tz4vAmndN/PXl7fPw6s1OMwPM9BeAr+X3x3v+k4f5pO4e+be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lel/EAAAA3QAAAA8AAAAAAAAAAAAAAAAAmAIAAGRycy9k&#10;b3ducmV2LnhtbFBLBQYAAAAABAAEAPUAAACJAwAAAAA=&#10;" path="m1,l191,r,23l,23,1,xe" fillcolor="gray" strokeweight=".25pt">
                    <v:path arrowok="t" o:connecttype="custom" o:connectlocs="1,0;191,0;191,23;0,23;1,0" o:connectangles="0,0,0,0,0"/>
                  </v:shape>
                  <v:shape id="Freeform 822" o:spid="_x0000_s1797" style="position:absolute;left:2366;top:3435;width:168;height:25;visibility:visible;mso-wrap-style:square;v-text-anchor:top" coordsize="16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l8UA&#10;AADdAAAADwAAAGRycy9kb3ducmV2LnhtbERP22oCMRB9L/QfwhR8KZqtoKyrUaSgFFoRr/g4bqa7&#10;SzeTJUl1+/emIPg2h3Odyaw1tbiQ85VlBW+9BARxbnXFhYL9btFNQfiArLG2TAr+yMNs+vw0wUzb&#10;K2/osg2FiCHsM1RQhtBkUvq8JIO+ZxviyH1bZzBE6AqpHV5juKllP0mG0mDFsaHEht5Lyn+2v0bB&#10;anDC+Xr0+eWOy/NmdHjN68M5Varz0s7HIAK14SG+uz90nD9Ih/D/TTxB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p/+XxQAAAN0AAAAPAAAAAAAAAAAAAAAAAJgCAABkcnMv&#10;ZG93bnJldi54bWxQSwUGAAAAAAQABAD1AAAAigMAAAAA&#10;" path="m,l163,r5,25l,25,,xe" fillcolor="gray" strokeweight=".25pt">
                    <v:path arrowok="t" o:connecttype="custom" o:connectlocs="0,0;163,0;168,25;0,25;0,0" o:connectangles="0,0,0,0,0"/>
                  </v:shape>
                  <v:shape id="Freeform 823" o:spid="_x0000_s1798" style="position:absolute;left:2574;top:3449;width:208;height:21;visibility:visible;mso-wrap-style:square;v-text-anchor:top" coordsize="20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BBrcQA&#10;AADdAAAADwAAAGRycy9kb3ducmV2LnhtbERPPWvDMBDdC/kP4gJdSiK1kNa4UUIpCXToEqdDxsM6&#10;W6bWyUhq7PTXV4FAt3u8z1tvJ9eLM4XYedbwuFQgiGtvOm41fB33iwJETMgGe8+k4UIRtpvZ3RpL&#10;40c+0LlKrcghHEvUYFMaSiljbclhXPqBOHONDw5ThqGVJuCYw10vn5R6lg47zg0WB3q3VH9XP05D&#10;KC770DycxiZ8/qpip1Rlw07r+/n09goi0ZT+xTf3h8nzV8ULXL/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gQa3EAAAA3QAAAA8AAAAAAAAAAAAAAAAAmAIAAGRycy9k&#10;b3ducmV2LnhtbFBLBQYAAAAABAAEAPUAAACJAwAAAAA=&#10;" path="m,l190,r18,21l9,21,,xe" fillcolor="gray" strokeweight=".25pt">
                    <v:path arrowok="t" o:connecttype="custom" o:connectlocs="0,0;190,0;208,21;9,21;0,0" o:connectangles="0,0,0,0,0"/>
                  </v:shape>
                  <v:line id="Line 824" o:spid="_x0000_s1799" style="position:absolute;visibility:visible;mso-wrap-style:square" from="1600,3480" to="2214,3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WuL8cAAADdAAAADwAAAGRycy9kb3ducmV2LnhtbESPQUsDMRCF74L/IYzgzWa1Wsq2aRGx&#10;IB6EbXtob8Nmulm6mWyTuF3/vXMQvM3w3rz3zXI9+k4NFFMb2MDjpABFXAfbcmNgv9s8zEGljGyx&#10;C0wGfijBenV7s8TShitXNGxzoySEU4kGXM59qXWqHXlMk9ATi3YK0WOWNTbaRrxKuO/0U1HMtMeW&#10;pcFhT2+O6vP22xuIx5wO1WX6OTw375evc3Q7OlXG3N+NrwtQmcb8b/67/rCC/zIXXP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ta4vxwAAAN0AAAAPAAAAAAAA&#10;AAAAAAAAAKECAABkcnMvZG93bnJldi54bWxQSwUGAAAAAAQABAD5AAAAlQMAAAAA&#10;" strokeweight=".25pt"/>
                  <v:line id="Line 825" o:spid="_x0000_s1800" style="position:absolute;visibility:visible;mso-wrap-style:square" from="1625,3499" to="2248,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kLtMQAAADdAAAADwAAAGRycy9kb3ducmV2LnhtbERPTWsCMRC9F/wPYYTeatZqxW6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Qu0xAAAAN0AAAAPAAAAAAAAAAAA&#10;AAAAAKECAABkcnMvZG93bnJldi54bWxQSwUGAAAAAAQABAD5AAAAkgMAAAAA&#10;" strokeweight=".25pt"/>
                  <v:line id="Line 826" o:spid="_x0000_s1801" style="position:absolute;visibility:visible;mso-wrap-style:square" from="1632,3516" to="2177,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o09McAAADdAAAADwAAAGRycy9kb3ducmV2LnhtbESPT0/DMAzF70j7DpEncWMp449YWTZN&#10;CCTEAakbB3azGq+p1jhdErry7fEBaTdb7/m9n5fr0XdqoJjawAZuZwUo4jrYlhsDX7u3mydQKSNb&#10;7AKTgV9KsF5NrpZY2nDmioZtbpSEcCrRgMu5L7VOtSOPaRZ6YtEOIXrMssZG24hnCfednhfFo/bY&#10;sjQ47OnFUX3c/ngDcZ/Td3W6+xjum9fT5zG6HR0qY66n4+YZVKYxX8z/1+9W8B8Wwi/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jT0xwAAAN0AAAAPAAAAAAAA&#10;AAAAAAAAAKECAABkcnMvZG93bnJldi54bWxQSwUGAAAAAAQABAD5AAAAlQMAAAAA&#10;" strokeweight=".25pt"/>
                  <v:line id="Line 827" o:spid="_x0000_s1802" style="position:absolute;visibility:visible;mso-wrap-style:square" from="1645,3537" to="1718,3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aRb8QAAADdAAAADwAAAGRycy9kb3ducmV2LnhtbERPTWsCMRC9F/wPYYTeatZqpV2NIsVC&#10;8VBY9dDehs24WdxM1iRd139vCgVv83ifs1j1thEd+VA7VjAeZSCIS6drrhQc9h9PryBCRNbYOCYF&#10;VwqwWg4eFphrd+GCul2sRArhkKMCE2ObSxlKQxbDyLXEiTs6bzEm6CupPV5SuG3kc5bNpMWaU4PB&#10;lt4Nlafdr1Xgf2L4Ls6TbTetNuevkzd7OhZKPQ779RxEpD7exf/uT53mv7yN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VpFvxAAAAN0AAAAPAAAAAAAAAAAA&#10;AAAAAKECAABkcnMvZG93bnJldi54bWxQSwUGAAAAAAQABAD5AAAAkgMAAAAA&#10;" strokeweight=".25pt"/>
                  <v:line id="Line 828" o:spid="_x0000_s1803" style="position:absolute;visibility:visible;mso-wrap-style:square" from="1514,3488" to="1576,3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QPGMQAAADdAAAADwAAAGRycy9kb3ducmV2LnhtbERPTWsCMRC9F/wPYQRvNattpV2NIlJB&#10;eiisemhvw2bcLG4maxLX7b9vCgVv83ifs1j1thEd+VA7VjAZZyCIS6drrhQcD9vHVxAhImtsHJOC&#10;HwqwWg4eFphrd+OCun2sRArhkKMCE2ObSxlKQxbD2LXEiTs5bzEm6CupPd5SuG3kNMtm0mLNqcFg&#10;SxtD5Xl/tQr8dwxfxeXpo3uu3i+fZ28OdCqUGg379RxEpD7exf/unU7zX96m8PdNOkE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hA8YxAAAAN0AAAAPAAAAAAAAAAAA&#10;AAAAAKECAABkcnMvZG93bnJldi54bWxQSwUGAAAAAAQABAD5AAAAkgMAAAAA&#10;" strokeweight=".25pt"/>
                  <v:line id="Line 829" o:spid="_x0000_s1804" style="position:absolute;visibility:visible;mso-wrap-style:square" from="1503,3507" to="1562,3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qg8QAAADdAAAADwAAAGRycy9kb3ducmV2LnhtbERPTWsCMRC9F/wPYQRvNau20q5GkVJB&#10;eiisemhvw2bcLG4maxLX7b9vCgVv83ifs1z3thEd+VA7VjAZZyCIS6drrhQcD9vHFxAhImtsHJOC&#10;HwqwXg0elphrd+OCun2sRArhkKMCE2ObSxlKQxbD2LXEiTs5bzEm6CupPd5SuG3kNMvm0mLNqcFg&#10;S2+GyvP+ahX47xi+isvso3uq3i+fZ28OdCqUGg37zQJEpD7exf/unU7zn1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KqDxAAAAN0AAAAPAAAAAAAAAAAA&#10;AAAAAKECAABkcnMvZG93bnJldi54bWxQSwUGAAAAAAQABAD5AAAAkgMAAAAA&#10;" strokeweight=".25pt"/>
                  <v:line id="Line 830" o:spid="_x0000_s1805" style="position:absolute;visibility:visible;mso-wrap-style:square" from="1487,3525" to="1595,3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Ey98QAAADdAAAADwAAAGRycy9kb3ducmV2LnhtbERPS2sCMRC+F/wPYQRvNeuj0q5GkVKh&#10;9FBY9dDehs24WdxM1iSu23/fFAre5uN7zmrT20Z05EPtWMFknIEgLp2uuVJwPOwen0GEiKyxcUwK&#10;fijAZj14WGGu3Y0L6vaxEimEQ44KTIxtLmUoDVkMY9cSJ+7kvMWYoK+k9nhL4baR0yxbSIs1pwaD&#10;Lb0aKs/7q1Xgv2P4Ki6zj25evV0+z94c6FQoNRr22yWISH28i//d7zrNf3qZ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ITL3xAAAAN0AAAAPAAAAAAAAAAAA&#10;AAAAAKECAABkcnMvZG93bnJldi54bWxQSwUGAAAAAAQABAD5AAAAkgMAAAAA&#10;" strokeweight=".25pt"/>
                  <v:line id="Line 831" o:spid="_x0000_s1806" style="position:absolute;visibility:visible;mso-wrap-style:square" from="1739,3537" to="2109,3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2XbMQAAADdAAAADwAAAGRycy9kb3ducmV2LnhtbERPTWsCMRC9F/wPYQRvNatWaVejSKlQ&#10;eiisemhvw2bcLG4maxLX7b9vCgVv83ifs9r0thEd+VA7VjAZZyCIS6drrhQcD7vHZxAhImtsHJOC&#10;HwqwWQ8eVphrd+OCun2sRArhkKMCE2ObSxlKQxbD2LXEiTs5bzEm6CupPd5SuG3kNMsW0mLNqcFg&#10;S6+GyvP+ahX47xi+isvso3uq3i6fZ28OdCqUGg377RJEpD7exf/ud53mz1/m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bZdsxAAAAN0AAAAPAAAAAAAAAAAA&#10;AAAAAKECAABkcnMvZG93bnJldi54bWxQSwUGAAAAAAQABAD5AAAAkgMAAAAA&#10;" strokeweight=".25pt"/>
                  <v:line id="Line 832" o:spid="_x0000_s1807" style="position:absolute;visibility:visible;mso-wrap-style:square" from="2244,3477" to="2329,3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8JG8QAAADdAAAADwAAAGRycy9kb3ducmV2LnhtbERPTWsCMRC9F/wPYQRvNau20q5GkVKh&#10;9FBY9dDehs24WdxM1iSu23/fFARv83ifs1z3thEd+VA7VjAZZyCIS6drrhQc9tvHFxAhImtsHJOC&#10;XwqwXg0elphrd+WCul2sRArhkKMCE2ObSxlKQxbD2LXEiTs6bzEm6CupPV5TuG3kNMvm0mLNqcFg&#10;S2+GytPuYhX4nxi+i/Pss3uq3s9fJ2/2dCyUGg37zQJEpD7exTf3h07zn1/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vwkbxAAAAN0AAAAPAAAAAAAAAAAA&#10;AAAAAKECAABkcnMvZG93bnJldi54bWxQSwUGAAAAAAQABAD5AAAAkgMAAAAA&#10;" strokeweight=".25pt"/>
                  <v:line id="Line 833" o:spid="_x0000_s1808" style="position:absolute;visibility:visible;mso-wrap-style:square" from="2266,3499" to="2334,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OsgMQAAADdAAAADwAAAGRycy9kb3ducmV2LnhtbERPS2sCMRC+F/wPYYTearbWvrZGkdKC&#10;eBB27aG9DZtxs7iZrEm6rv/eCIXe5uN7znw52Fb05EPjWMH9JANBXDndcK3ga/d59wIiRGSNrWNS&#10;cKYAy8XoZo65dicuqC9jLVIIhxwVmBi7XMpQGbIYJq4jTtzeeYsxQV9L7fGUwm0rp1n2JC02nBoM&#10;dvRuqDqUv1aB/4nhuzg+bPpZ/XHcHrzZ0b5Q6nY8rN5ARBriv/jPvdZp/uPr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86yAxAAAAN0AAAAPAAAAAAAAAAAA&#10;AAAAAKECAABkcnMvZG93bnJldi54bWxQSwUGAAAAAAQABAD5AAAAkgMAAAAA&#10;" strokeweight=".25pt"/>
                  <v:line id="Line 834" o:spid="_x0000_s1809" style="position:absolute;visibility:visible;mso-wrap-style:square" from="2218,3518" to="2334,3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w48scAAADdAAAADwAAAGRycy9kb3ducmV2LnhtbESPT0/DMAzF70j7DpEncWMp449YWTZN&#10;CCTEAakbB3azGq+p1jhdErry7fEBaTdb7/m9n5fr0XdqoJjawAZuZwUo4jrYlhsDX7u3mydQKSNb&#10;7AKTgV9KsF5NrpZY2nDmioZtbpSEcCrRgMu5L7VOtSOPaRZ6YtEOIXrMssZG24hnCfednhfFo/bY&#10;sjQ47OnFUX3c/ngDcZ/Td3W6+xjum9fT5zG6HR0qY66n4+YZVKYxX8z/1+9W8B8W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bDjyxwAAAN0AAAAPAAAAAAAA&#10;AAAAAAAAAKECAABkcnMvZG93bnJldi54bWxQSwUGAAAAAAQABAD5AAAAlQMAAAAA&#10;" strokeweight=".25pt"/>
                  <v:line id="Line 835" o:spid="_x0000_s1810" style="position:absolute;visibility:visible;mso-wrap-style:square" from="2125,3537" to="2183,3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CdacQAAADdAAAADwAAAGRycy9kb3ducmV2LnhtbERPTWsCMRC9F/wPYYTeatZqpW6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IJ1pxAAAAN0AAAAPAAAAAAAAAAAA&#10;AAAAAKECAABkcnMvZG93bnJldi54bWxQSwUGAAAAAAQABAD5AAAAkgMAAAAA&#10;" strokeweight=".25pt"/>
                  <v:line id="Line 836" o:spid="_x0000_s1811" style="position:absolute;visibility:visible;mso-wrap-style:square" from="2201,3538" to="2328,3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XAD8YAAADdAAAADwAAAGRycy9kb3ducmV2LnhtbESPQUvDQBCF74L/YRmhN7uxSpHYbRGp&#10;ID0IaTzobchOs6HZ2XR3TdN/3zkI3mZ4b977ZrWZfK9GiqkLbOBhXoAiboLtuDXwVb/fP4NKGdli&#10;H5gMXCjBZn17s8LShjNXNO5zqySEU4kGXM5DqXVqHHlM8zAQi3YI0WOWNbbaRjxLuO/1oiiW2mPH&#10;0uBwoDdHzXH/6w3En5y+q9Pjbnxqt6fPY3Q1HSpjZnfT6wuoTFP+N/9df1jBXxbCL9/ICHp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1wA/GAAAA3QAAAA8AAAAAAAAA&#10;AAAAAAAAoQIAAGRycy9kb3ducmV2LnhtbFBLBQYAAAAABAAEAPkAAACUAwAAAAA=&#10;" strokeweight=".25pt"/>
                  <v:line id="Line 837" o:spid="_x0000_s1812" style="position:absolute;visibility:visible;mso-wrap-style:square" from="2363,3488" to="2537,3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lllMQAAADdAAAADwAAAGRycy9kb3ducmV2LnhtbERPTWvCQBC9F/oflin0VjfaIiW6EREF&#10;6aEQ7aG9DdkxG5KdjbtrTP99tyB4m8f7nOVqtJ0YyIfGsYLpJANBXDndcK3g67h7eQcRIrLGzjEp&#10;+KUAq+LxYYm5dlcuaTjEWqQQDjkqMDH2uZShMmQxTFxPnLiT8xZjgr6W2uM1hdtOzrJsLi02nBoM&#10;9rQxVLWHi1Xgf2L4Ls+vH8NbvT1/tt4c6VQq9fw0rhcgIo3xLr659zrNn2dT+P8mnS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eWWUxAAAAN0AAAAPAAAAAAAAAAAA&#10;AAAAAKECAABkcnMvZG93bnJldi54bWxQSwUGAAAAAAQABAD5AAAAkgMAAAAA&#10;" strokeweight=".25pt"/>
                  <v:line id="Line 838" o:spid="_x0000_s1813" style="position:absolute;visibility:visible;mso-wrap-style:square" from="2388,3511" to="2540,3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v748QAAADdAAAADwAAAGRycy9kb3ducmV2LnhtbERPTWvCQBC9F/wPyxR6q5vaIiW6EZEW&#10;xEMh2kN7G7JjNiQ7G3fXGP99tyB4m8f7nOVqtJ0YyIfGsYKXaQaCuHK64VrB9+Hz+R1EiMgaO8ek&#10;4EoBVsXkYYm5dhcuadjHWqQQDjkqMDH2uZShMmQxTF1PnLij8xZjgr6W2uMlhdtOzrJsLi02nBoM&#10;9rQxVLX7s1Xgf2P4KU+vu+Gt/jh9td4c6Fgq9fQ4rhcgIo3xLr65tzrNn2cz+P8mnS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q/vjxAAAAN0AAAAPAAAAAAAAAAAA&#10;AAAAAKECAABkcnMvZG93bnJldi54bWxQSwUGAAAAAAQABAD5AAAAkgMAAAAA&#10;" strokeweight=".25pt"/>
                  <v:line id="Line 839" o:spid="_x0000_s1814" style="position:absolute;visibility:visible;mso-wrap-style:square" from="2390,3540" to="2548,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deeMMAAADdAAAADwAAAGRycy9kb3ducmV2LnhtbERPTWsCMRC9C/6HMEJvmrWKlNUoIhVK&#10;D4XVHvQ2bMbN4mayJnHd/vtGKPQ2j/c5q01vG9GRD7VjBdNJBoK4dLrmSsH3cT9+AxEissbGMSn4&#10;oQCb9XCwwly7BxfUHWIlUgiHHBWYGNtcylAashgmriVO3MV5izFBX0nt8ZHCbSNfs2whLdacGgy2&#10;tDNUXg93q8CfYzgVt9lnN6/eb19Xb450KZR6GfXbJYhIffwX/7k/dJq/yGbw/Cad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nXnjDAAAA3QAAAA8AAAAAAAAAAAAA&#10;AAAAoQIAAGRycy9kb3ducmV2LnhtbFBLBQYAAAAABAAEAPkAAACRAwAAAAA=&#10;" strokeweight=".25pt"/>
                  <v:line id="Line 840" o:spid="_x0000_s1815" style="position:absolute;visibility:visible;mso-wrap-style:square" from="2595,3488" to="2762,3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7GDMMAAADdAAAADwAAAGRycy9kb3ducmV2LnhtbERPTWsCMRC9F/wPYYTeatYqUlajiFSQ&#10;HgqrPeht2Iybxc1kTeK6/ntTKPQ2j/c5i1VvG9GRD7VjBeNRBoK4dLrmSsHPYfv2ASJEZI2NY1Lw&#10;oACr5eBlgbl2dy6o28dKpBAOOSowMba5lKE0ZDGMXEucuLPzFmOCvpLa4z2F20a+Z9lMWqw5NRhs&#10;aWOovOxvVoE/xXAsrpOvblp9Xr8v3hzoXCj1OuzXcxCR+vgv/nPvdJo/y6bw+006QS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xgzDAAAA3QAAAA8AAAAAAAAAAAAA&#10;AAAAoQIAAGRycy9kb3ducmV2LnhtbFBLBQYAAAAABAAEAPkAAACRAwAAAAA=&#10;" strokeweight=".25pt"/>
                  <v:line id="Line 841" o:spid="_x0000_s1816" style="position:absolute;visibility:visible;mso-wrap-style:square" from="2579,3508" to="2714,3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Jjl8MAAADdAAAADwAAAGRycy9kb3ducmV2LnhtbERPTWsCMRC9C/6HMIXeNFutIlujiFQo&#10;PQirPdjbsBk3i5vJmqTr9t83gtDbPN7nLNe9bURHPtSOFbyMMxDEpdM1Vwq+jrvRAkSIyBobx6Tg&#10;lwKsV8PBEnPtblxQd4iVSCEcclRgYmxzKUNpyGIYu5Y4cWfnLcYEfSW1x1sKt42cZNlcWqw5NRhs&#10;aWuovBx+rAL/HcOpuE4/u9fq/bq/eHOkc6HU81O/eQMRqY//4of7Q6f582wG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CY5fDAAAA3QAAAA8AAAAAAAAAAAAA&#10;AAAAoQIAAGRycy9kb3ducmV2LnhtbFBLBQYAAAAABAAEAPkAAACRAwAAAAA=&#10;" strokeweight=".25pt"/>
                  <v:line id="Line 842" o:spid="_x0000_s1817" style="position:absolute;visibility:visible;mso-wrap-style:square" from="2595,3525" to="2721,3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94MMAAADdAAAADwAAAGRycy9kb3ducmV2LnhtbERPTWsCMRC9F/wPYQRvNdsqi2yNUsSC&#10;9FBY9WBvw2bcLG4maxLX7b9vhEJv83ifs1wPthU9+dA4VvAyzUAQV043XCs4Hj6eFyBCRNbYOiYF&#10;PxRgvRo9LbHQ7s4l9ftYixTCoUAFJsaukDJUhiyGqeuIE3d23mJM0NdSe7yncNvK1yzLpcWGU4PB&#10;jjaGqsv+ZhX47xhO5XX22c/r7fXr4s2BzqVSk/Hw/gYi0hD/xX/unU7z8yyHxzfp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Q/eDDAAAA3QAAAA8AAAAAAAAAAAAA&#10;AAAAoQIAAGRycy9kb3ducmV2LnhtbFBLBQYAAAAABAAEAPkAAACRAwAAAAA=&#10;" strokeweight=".25pt"/>
                  <v:line id="Line 843" o:spid="_x0000_s1818" style="position:absolute;visibility:visible;mso-wrap-style:square" from="2591,3542" to="2747,3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xYe8MAAADdAAAADwAAAGRycy9kb3ducmV2LnhtbERPTWsCMRC9F/ofwhS81WxrUdkaRaRC&#10;6UFY7aHehs24WdxM1iSu239vBMHbPN7nzBa9bURHPtSOFbwNMxDEpdM1Vwp+d+vXKYgQkTU2jknB&#10;PwVYzJ+fZphrd+GCum2sRArhkKMCE2ObSxlKQxbD0LXEiTs4bzEm6CupPV5SuG3ke5aNpcWaU4PB&#10;llaGyuP2bBX4fQx/xWn0031UX6fN0ZsdHQqlBi/98hNEpD4+xHf3t07zx9kE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cWHvDAAAA3QAAAA8AAAAAAAAAAAAA&#10;AAAAoQIAAGRycy9kb3ducmV2LnhtbFBLBQYAAAAABAAEAPkAAACRAwAAAAA=&#10;" strokeweight=".25pt"/>
                  <v:line id="Line 844" o:spid="_x0000_s1819" style="position:absolute;visibility:visible;mso-wrap-style:square" from="2742,3510" to="2787,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MCcYAAADdAAAADwAAAGRycy9kb3ducmV2LnhtbESPQUvDQBCF74L/YRmhN7uxSpHYbRGp&#10;ID0IaTzobchOs6HZ2XR3TdN/3zkI3mZ4b977ZrWZfK9GiqkLbOBhXoAiboLtuDXwVb/fP4NKGdli&#10;H5gMXCjBZn17s8LShjNXNO5zqySEU4kGXM5DqXVqHHlM8zAQi3YI0WOWNbbaRjxLuO/1oiiW2mPH&#10;0uBwoDdHzXH/6w3En5y+q9Pjbnxqt6fPY3Q1HSpjZnfT6wuoTFP+N/9df1jBXxaCK9/ICHp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DzAnGAAAA3QAAAA8AAAAAAAAA&#10;AAAAAAAAoQIAAGRycy9kb3ducmV2LnhtbFBLBQYAAAAABAAEAPkAAACUAwAAAAA=&#10;" strokeweight=".25pt"/>
                  <v:line id="Line 845" o:spid="_x0000_s1820" style="position:absolute;visibility:visible;mso-wrap-style:square" from="2757,3534" to="2799,3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9pksMAAADdAAAADwAAAGRycy9kb3ducmV2LnhtbERPTWsCMRC9F/ofwhS81WxrEd0aRaRC&#10;6UFY7aHehs24WdxM1iSu239vBMHbPN7nzBa9bURHPtSOFbwNMxDEpdM1Vwp+d+vXCYgQkTU2jknB&#10;PwVYzJ+fZphrd+GCum2sRArhkKMCE2ObSxlKQxbD0LXEiTs4bzEm6CupPV5SuG3ke5aNpcWaU4PB&#10;llaGyuP2bBX4fQx/xWn0031UX6fN0ZsdHQqlBi/98hNEpD4+xHf3t07zx9kU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aZLDAAAA3QAAAA8AAAAAAAAAAAAA&#10;AAAAoQIAAGRycy9kb3ducmV2LnhtbFBLBQYAAAAABAAEAPkAAACRAwAAAAA=&#10;" strokeweight=".25pt"/>
                  <v:shape id="Freeform 846" o:spid="_x0000_s1821" style="position:absolute;left:1827;top:3055;width:688;height:45;visibility:visible;mso-wrap-style:square;v-text-anchor:top" coordsize="68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v/IcUA&#10;AADdAAAADwAAAGRycy9kb3ducmV2LnhtbESPQWsCMRCF70L/QxjBi9TsehDZGkWEgifBVQ/ehmS6&#10;G7qZLJuo23/fORR6m+G9ee+bzW4MnXrSkHxkA+WiAEVso/PcGLhePt/XoFJGdthFJgM/lGC3fZts&#10;sHLxxWd61rlREsKpQgNtzn2ldbItBUyL2BOL9hWHgFnWodFuwJeEh04vi2KlA3qWhhZ7OrRkv+tH&#10;MFDU1t/LcPLHQ909TvZ8u8ztzZjZdNx/gMo05n/z3/XRCf6qFH7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8hxQAAAN0AAAAPAAAAAAAAAAAAAAAAAJgCAABkcnMv&#10;ZG93bnJldi54bWxQSwUGAAAAAAQABAD1AAAAigMAAAAA&#10;" path="m,45r688,l648,,41,,,45xe" fillcolor="silver" strokeweight=".25pt">
                    <v:path arrowok="t" o:connecttype="custom" o:connectlocs="0,45;688,45;648,0;41,0;0,45" o:connectangles="0,0,0,0,0"/>
                  </v:shape>
                  <v:rect id="Rectangle 847" o:spid="_x0000_s1822" style="position:absolute;left:1827;top:3100;width:687;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YHe8IA&#10;AADdAAAADwAAAGRycy9kb3ducmV2LnhtbERPTWvCQBC9F/wPywheSt1ESijRVWyhoMdoaa/T7JgE&#10;s7MhO9Xor+8Kgrd5vM9ZrAbXqhP1ofFsIJ0moIhLbxuuDHztP1/eQAVBtth6JgMXCrBajp4WmFt/&#10;5oJOO6lUDOGQo4FapMu1DmVNDsPUd8SRO/jeoUTYV9r2eI7hrtWzJMm0w4ZjQ40dfdRUHnd/zsD1&#10;95UunTz/DN9iq1a2xSZ7L4yZjIf1HJTQIA/x3b2xcX6WpnD7Jp6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tgd7wgAAAN0AAAAPAAAAAAAAAAAAAAAAAJgCAABkcnMvZG93&#10;bnJldi54bWxQSwUGAAAAAAQABAD1AAAAhwMAAAAA&#10;" fillcolor="silver" strokeweight=".25pt"/>
                  <v:shape id="Freeform 848" o:spid="_x0000_s1823" style="position:absolute;left:1986;top:3016;width:366;height:83;visibility:visible;mso-wrap-style:square;v-text-anchor:top" coordsize="36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1BxsAA&#10;AADdAAAADwAAAGRycy9kb3ducmV2LnhtbERPy6rCMBDdX/AfwgjurqmCItUoPhBEBLlVcTs0Y1ts&#10;JqWJtf69EYS7m8N5zmzRmlI0VLvCsoJBPwJBnFpdcKbgfNr+TkA4j6yxtEwKXuRgMe/8zDDW9sl/&#10;1CQ+EyGEXYwKcu+rWEqX5mTQ9W1FHLibrQ36AOtM6hqfIdyUchhFY2mw4NCQY0XrnNJ78jAK+LrZ&#10;H5er0eUquWlowvvDfYdK9brtcgrCU+v/xV/3Tof548EQPt+EE+T8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c1BxsAAAADdAAAADwAAAAAAAAAAAAAAAACYAgAAZHJzL2Rvd25y&#10;ZXYueG1sUEsFBgAAAAAEAAQA9QAAAIUDAAAAAA==&#10;" path="m,47l,,366,r,48l364,52r-3,4l354,60r-8,3l336,67r-10,3l314,72r-14,2l288,76r-19,3l253,80r-15,2l220,82r-20,1l174,83,150,82r-22,l107,80,91,78,77,76,60,74,46,71,34,68,23,64,15,61,10,58,5,55,2,51,,47xe" fillcolor="silver" strokeweight=".25pt">
                    <v:path arrowok="t" o:connecttype="custom" o:connectlocs="0,47;0,0;366,0;366,48;364,52;361,56;354,60;346,63;336,67;326,70;314,72;300,74;288,76;269,79;253,80;238,82;220,82;200,83;174,83;150,82;128,82;107,80;91,78;77,76;60,74;46,71;34,68;23,64;15,61;10,58;5,55;2,51;0,47" o:connectangles="0,0,0,0,0,0,0,0,0,0,0,0,0,0,0,0,0,0,0,0,0,0,0,0,0,0,0,0,0,0,0,0,0"/>
                  </v:shape>
                  <v:roundrect id="AutoShape 849" o:spid="_x0000_s1824" style="position:absolute;left:1742;top:2472;width:856;height:561;visibility:visible;mso-wrap-style:square;v-text-anchor:top" arcsize="80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974A&#10;AADdAAAADwAAAGRycy9kb3ducmV2LnhtbERPSwrCMBDdC94hjOBO0yqoVKOIoLgrfha6G5qxLTaT&#10;0kSttzeC4G4e7zuLVWsq8aTGlZYVxMMIBHFmdcm5gvNpO5iBcB5ZY2WZFLzJwWrZ7Sww0fbFB3oe&#10;fS5CCLsEFRTe14mULivIoBvamjhwN9sY9AE2udQNvkK4qeQoiibSYMmhocCaNgVl9+PDKLhqn2Kc&#10;XrTcXLbpLo54XE1ZqX6vXc9BeGr9X/xz73WYP4nH8P0mnC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f3j/e+AAAA3QAAAA8AAAAAAAAAAAAAAAAAmAIAAGRycy9kb3ducmV2&#10;LnhtbFBLBQYAAAAABAAEAPUAAACDAwAAAAA=&#10;" fillcolor="silver" strokeweight=".25pt"/>
                  <v:roundrect id="AutoShape 850" o:spid="_x0000_s1825" style="position:absolute;left:1838;top:2533;width:664;height:438;visibility:visible;mso-wrap-style:square;v-text-anchor:top" arcsize="80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xpsIA&#10;AADdAAAADwAAAGRycy9kb3ducmV2LnhtbERPTWvCQBC9F/oflil4qxulSImu0ipCBS9GvQ/ZMYlm&#10;Z5Pd1UR/vVso9DaP9zmzRW9qcSPnK8sKRsMEBHFudcWFgsN+/f4JwgdkjbVlUnAnD4v568sMU207&#10;3tEtC4WIIexTVFCG0KRS+rwkg35oG+LInawzGCJ0hdQOuxhuajlOkok0WHFsKLGhZUn5JbsaBcly&#10;NXbt4+jP29W36TLZtvcNKjV467+mIAL14V/85/7Rcf5k9AG/38QT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bPGmwgAAAN0AAAAPAAAAAAAAAAAAAAAAAJgCAABkcnMvZG93&#10;bnJldi54bWxQSwUGAAAAAAQABAD1AAAAhwMAAAAA&#10;" fillcolor="gray" strokeweight=".25pt"/>
                  <v:roundrect id="AutoShape 851" o:spid="_x0000_s1826" style="position:absolute;left:1875;top:2557;width:590;height:390;visibility:visible;mso-wrap-style:square;v-text-anchor:top" arcsize="801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YctsMA&#10;AADdAAAADwAAAGRycy9kb3ducmV2LnhtbERPS4vCMBC+C/sfwgheRNMKPqhGWQVBcC/r6zw2s23X&#10;ZlKbqPXfbxYEb/PxPWe2aEwp7lS7wrKCuB+BIE6tLjhTcNivexMQziNrLC2Tgic5WMw/WjNMtH3w&#10;N913PhMhhF2CCnLvq0RKl+Zk0PVtRRy4H1sb9AHWmdQ1PkK4KeUgikbSYMGhIceKVjmll93NKNDy&#10;tDfLaxzp4bFrv7a/4+XNnZXqtJvPKQhPjX+LX+6NDvNH8RD+vw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YctsMAAADdAAAADwAAAAAAAAAAAAAAAACYAgAAZHJzL2Rv&#10;d25yZXYueG1sUEsFBgAAAAAEAAQA9QAAAIgDAAAAAA==&#10;" fillcolor="green" strokeweight=".25pt"/>
                  <v:rect id="Rectangle 852" o:spid="_x0000_s1827" style="position:absolute;left:2457;top:3001;width:24;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7thcMA&#10;AADdAAAADwAAAGRycy9kb3ducmV2LnhtbERPTWvDMAy9D/YfjAa7rU7LCCGrU0qh0NIetmy7i1hN&#10;QmI5td0k/ffzYLCbHu9T681sejGS861lBctFAoK4srrlWsHX5/4lA+EDssbeMim4k4dN8fiwxlzb&#10;iT9oLEMtYgj7HBU0IQy5lL5qyKBf2IE4chfrDIYIXS21wymGm16ukiSVBluODQ0OtGuo6sqbUeBO&#10;4yo7Tu/ja3f9Pmd2KFn3O6Wen+btG4hAc/gX/7kPOs5Plyn8fhNP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7thcMAAADdAAAADwAAAAAAAAAAAAAAAACYAgAAZHJzL2Rv&#10;d25yZXYueG1sUEsFBgAAAAAEAAQA9QAAAIgDAAAAAA==&#10;" fillcolor="green" strokeweight=".25pt"/>
                </v:group>
                <v:group id="Group 911" o:spid="_x0000_s1828" style="position:absolute;left:12166;top:7251;width:2337;height:2280" coordorigin="1916,1142" coordsize="368,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lMsMAAADdAAAADwAAAGRycy9kb3ducmV2LnhtbERPS4vCMBC+C/6HMIK3&#10;Na2yunSNIqLiQRZ8wLK3oRnbYjMpTWzrv98Igrf5+J4zX3amFA3VrrCsIB5FIIhTqwvOFFzO248v&#10;EM4jaywtk4IHOVgu+r05Jtq2fKTm5DMRQtglqCD3vkqkdGlOBt3IVsSBu9raoA+wzqSusQ3hppTj&#10;KJpKgwWHhhwrWueU3k53o2DXYruaxJvmcLuuH3/nz5/fQ0xKDQfd6huEp86/xS/3Xof50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aUywwAAAN0AAAAP&#10;AAAAAAAAAAAAAAAAAKoCAABkcnMvZG93bnJldi54bWxQSwUGAAAAAAQABAD6AAAAmgMAAAAA&#10;">
                  <v:shape id="Freeform 854" o:spid="_x0000_s1829" style="position:absolute;left:1954;top:1273;width:330;height:228;visibility:visible;mso-wrap-style:square;v-text-anchor:top" coordsize="2854,1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QSsYA&#10;AADdAAAADwAAAGRycy9kb3ducmV2LnhtbESPQWvCQBCF7wX/wzKCt7pJD1ZSVxFB8NCDsUX0NuxO&#10;k2B2NmRXk/bXdw6F3mZ4b977ZrUZfase1McmsIF8noEitsE1XBn4/Ng/L0HFhOywDUwGvinCZj15&#10;WmHhwsAlPU6pUhLCsUADdUpdoXW0NXmM89ARi/YVeo9J1r7SrsdBwn2rX7JsoT02LA01drSryd5O&#10;d2/g1ZfHy3LYxXeX2/J8H+L1p7HGzKbj9g1UojH9m/+uD07wF7n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hQSsYAAADdAAAADwAAAAAAAAAAAAAAAACYAgAAZHJz&#10;L2Rvd25yZXYueG1sUEsFBgAAAAAEAAQA9QAAAIsDAAAAAA==&#10;" path="m2765,v49,,89,39,89,89c2854,89,2854,89,2854,89r,1777c2854,1915,2814,1955,2765,1955r-2676,c40,1955,,1915,,1866l,89c,39,40,,89,l2765,xe" fillcolor="#e9e9e9" strokeweight="0">
                    <v:path arrowok="t" o:connecttype="custom" o:connectlocs="320,0;330,10;330,10;330,218;320,228;10,228;0,218;0,10;10,0;320,0" o:connectangles="0,0,0,0,0,0,0,0,0,0"/>
                  </v:shape>
                  <v:shape id="Freeform 855" o:spid="_x0000_s1830" style="position:absolute;left:1945;top:1271;width:330;height:224;visibility:visible;mso-wrap-style:square;v-text-anchor:top" coordsize="2853,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g+RcMA&#10;AADdAAAADwAAAGRycy9kb3ducmV2LnhtbERPTWvCQBC9F/wPywi91U0KsRpdRQq2XnqoSvA47I5J&#10;NDsbsluN/74rCN7m8T5nvuxtIy7U+dqxgnSUgCDWztRcKtjv1m8TED4gG2wck4IbeVguBi9zzI27&#10;8i9dtqEUMYR9jgqqENpcSq8rsuhHriWO3NF1FkOEXSlNh9cYbhv5niRjabHm2FBhS58V6fP2zyrY&#10;pMXtI/s+FWmh/c9hnbX6y2dKvQ771QxEoD48xQ/3xsT543QK92/iC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g+RcMAAADdAAAADwAAAAAAAAAAAAAAAACYAgAAZHJzL2Rv&#10;d25yZXYueG1sUEsFBgAAAAAEAAQA9QAAAIgDAAAAAA==&#10;" path="m2764,v49,,89,39,89,89c2853,89,2853,89,2853,89r,1741c2853,1879,2813,1919,2764,1919r-2675,c40,1919,,1879,,1830l,89c,39,40,,89,l2764,xe" fillcolor="#ccc" strokeweight="0">
                    <v:path arrowok="t" o:connecttype="custom" o:connectlocs="320,0;330,10;330,10;330,214;320,224;10,224;0,214;0,10;10,0;320,0" o:connectangles="0,0,0,0,0,0,0,0,0,0"/>
                  </v:shape>
                  <v:shape id="Freeform 856" o:spid="_x0000_s1831" style="position:absolute;left:1933;top:1271;width:334;height:219;visibility:visible;mso-wrap-style:square;v-text-anchor:top" coordsize="2882,1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7vckA&#10;AADdAAAADwAAAGRycy9kb3ducmV2LnhtbESPQUvDQBCF74L/YZmCN7tpwCJpt6VGxYJebEuhtzE7&#10;JrHZ2bC7tqm/3jkI3mZ4b977Zr4cXKdOFGLr2cBknIEirrxtuTaw2z7f3oOKCdli55kMXCjCcnF9&#10;NcfC+jO/02mTaiUhHAs00KTUF1rHqiGHcex7YtE+fXCYZA21tgHPEu46nWfZVDtsWRoa7KlsqDpu&#10;vp2B8rL62r/WDz/Hu48yvDyu86fD296Ym9GwmoFKNKR/89/12gr+NBd++UZG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VK7vckAAADdAAAADwAAAAAAAAAAAAAAAACYAgAA&#10;ZHJzL2Rvd25yZXYueG1sUEsFBgAAAAAEAAQA9QAAAI4DAAAAAA==&#10;" path="m2793,v49,,89,40,89,89c2882,89,2882,89,2882,89r,1708c2882,1846,2842,1886,2793,1886r-2704,c40,1886,,1846,,1797l,89c,40,40,,89,l2793,xe" fillcolor="#b3b3b3" strokeweight="0">
                    <v:path arrowok="t" o:connecttype="custom" o:connectlocs="324,0;334,10;334,10;334,209;324,219;10,219;0,209;0,10;10,0;324,0" o:connectangles="0,0,0,0,0,0,0,0,0,0"/>
                  </v:shape>
                  <v:shape id="Freeform 857" o:spid="_x0000_s1832" style="position:absolute;left:1926;top:1271;width:331;height:215;visibility:visible;mso-wrap-style:square;v-text-anchor:top" coordsize="2861,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onRMMA&#10;AADdAAAADwAAAGRycy9kb3ducmV2LnhtbERPTWsCMRC9C/6HMIIXqVkVpWyNUoTaehHUHtrbsBk3&#10;i5vJkkR3/femUPA2j/c5y3Vna3EjHyrHCibjDARx4XTFpYLv08fLK4gQkTXWjknBnQKsV/3eEnPt&#10;Wj7Q7RhLkUI45KjAxNjkUobCkMUwdg1x4s7OW4wJ+lJqj20Kt7WcZtlCWqw4NRhsaGOouByvVsF2&#10;i5t2VHpD+4P8PP3cf2e73Vyp4aB7fwMRqYtP8b/7S6f5i+kE/r5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onRMMAAADdAAAADwAAAAAAAAAAAAAAAACYAgAAZHJzL2Rv&#10;d25yZXYueG1sUEsFBgAAAAAEAAQA9QAAAIgDAAAAAA==&#10;" path="m2772,v49,,89,40,89,89c2861,89,2861,89,2861,89r,1662c2861,1800,2821,1840,2772,1840r-2683,c40,1840,,1800,,1751l,89c,40,40,,89,l2772,xe" fillcolor="#a3a3a3" strokeweight="0">
                    <v:path arrowok="t" o:connecttype="custom" o:connectlocs="321,0;331,10;331,10;331,205;321,215;10,215;0,205;0,10;10,0;321,0" o:connectangles="0,0,0,0,0,0,0,0,0,0"/>
                  </v:shape>
                  <v:shape id="Freeform 858" o:spid="_x0000_s1833" style="position:absolute;left:1922;top:1270;width:326;height:211;visibility:visible;mso-wrap-style:square;v-text-anchor:top" coordsize="2816,1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f8cUA&#10;AADdAAAADwAAAGRycy9kb3ducmV2LnhtbESPQWsCMRCF70L/QxihN826B5GtUURp6U26reBxuhk3&#10;YZPJskl121/fCIXeZnhv3vdmvR29E1caog2sYDEvQBA3QVtuFXy8P89WIGJC1ugCk4JvirDdPEzW&#10;WOlw4ze61qkVOYRjhQpMSn0lZWwMeYzz0BNn7RIGjymvQyv1gLcc7p0si2IpPVrOBIM97Q01Xf3l&#10;M6S23fF4dqdPp8fTT3dojH2JSj1Ox90TiERj+jf/Xb/qXH9ZlnD/Jo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4N/xxQAAAN0AAAAPAAAAAAAAAAAAAAAAAJgCAABkcnMv&#10;ZG93bnJldi54bWxQSwUGAAAAAAQABAD1AAAAigMAAAAA&#10;" path="m2727,v49,,89,40,89,89c2816,89,2816,89,2816,89r,1635c2816,1773,2776,1813,2727,1813r-2639,c39,1813,,1773,,1724l,89c,40,39,,88,l2727,xe" fillcolor="gray" strokeweight="0">
                    <v:path arrowok="t" o:connecttype="custom" o:connectlocs="316,0;326,10;326,10;326,201;316,211;10,211;0,201;0,10;10,0;316,0" o:connectangles="0,0,0,0,0,0,0,0,0,0"/>
                  </v:shape>
                  <v:rect id="Rectangle 859" o:spid="_x0000_s1834" style="position:absolute;left:1998;top:1177;width:211;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QHpMIA&#10;AADdAAAADwAAAGRycy9kb3ducmV2LnhtbERPS4vCMBC+L/gfwgh7WxN1t2g1iiwIwroHH+B1aMa2&#10;2ExqE7X+eyMI3ubje8503tpKXKnxpWMN/Z4CQZw5U3KuYb9bfo1A+IBssHJMGu7kYT7rfEwxNe7G&#10;G7puQy5iCPsUNRQh1KmUPivIou+5mjhyR9dYDBE2uTQN3mK4reRAqURaLDk2FFjTb0HZaXuxGjD5&#10;Nuf/43C9+7skOM5btfw5KK0/u+1iAiJQG97il3tl4vxkMIT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AekwgAAAN0AAAAPAAAAAAAAAAAAAAAAAJgCAABkcnMvZG93&#10;bnJldi54bWxQSwUGAAAAAAQABAD1AAAAhwMAAAAA&#10;" stroked="f"/>
                  <v:rect id="Rectangle 860" o:spid="_x0000_s1835" style="position:absolute;left:2000;top:1179;width:207;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MpMYA&#10;AADdAAAADwAAAGRycy9kb3ducmV2LnhtbERPTWvCQBC9F/wPywhepG6qVUp0FSsIQk9VQ+ttyI5J&#10;NDsbs6tJ++vdQsHbPN7nzBatKcWNaldYVvAyiEAQp1YXnCnY79bPbyCcR9ZYWiYFP+RgMe88zTDW&#10;tuFPum19JkIIuxgV5N5XsZQuzcmgG9iKOHBHWxv0AdaZ1DU2IdyUchhFE2mw4NCQY0WrnNLz9moU&#10;fJ0oeb80m++P0fjwW/T7yepaJkr1uu1yCsJT6x/if/dGh/mT4Sv8fRNO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kMpMYAAADdAAAADwAAAAAAAAAAAAAAAACYAgAAZHJz&#10;L2Rvd25yZXYueG1sUEsFBgAAAAAEAAQA9QAAAIsDAAAAAA==&#10;" filled="f" strokeweight=".2pt">
                    <v:stroke endcap="round"/>
                  </v:rect>
                  <v:rect id="Rectangle 861" o:spid="_x0000_s1836" style="position:absolute;left:1916;top:1257;width:323;height: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0Z+sUA&#10;AADdAAAADwAAAGRycy9kb3ducmV2LnhtbERP32vCMBB+H+x/CDfY20zrUEY1yiaM7UVFN6aPR3Nr&#10;yppLSbK2+tcvwsC3+/h+3nw52EZ05EPtWEE+ykAQl07XXCn4/Hh9eAIRIrLGxjEpOFGA5eL2Zo6F&#10;dj3vqNvHSqQQDgUqMDG2hZShNGQxjFxLnLhv5y3GBH0ltcc+hdtGjrNsKi3WnBoMtrQyVP7sf62C&#10;l832eHjLV1vuH31n1sfmqzrnSt3fDc8zEJGGeBX/u991mj8dT+DyTTp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PRn6xQAAAN0AAAAPAAAAAAAAAAAAAAAAAJgCAABkcnMv&#10;ZG93bnJldi54bWxQSwUGAAAAAAQABAD1AAAAigMAAAAA&#10;" fillcolor="#c5c1b8" stroked="f"/>
                  <v:rect id="Rectangle 862" o:spid="_x0000_s1837" style="position:absolute;left:1917;top:1258;width:321;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02sQA&#10;AADdAAAADwAAAGRycy9kb3ducmV2LnhtbESPT2vCQBDF7wW/wzKCt7ox0iDRVVQohOZU/53H7JgN&#10;ZmdDdqvpt+8WCr3N8N77zZvVZrCteFDvG8cKZtMEBHHldMO1gtPx/XUBwgdkja1jUvBNHjbr0csK&#10;c+2e/EmPQ6hFhLDPUYEJocul9JUhi37qOuKo3VxvMcS1r6Xu8RnhtpVpkmTSYsPxgsGO9oaq++HL&#10;RsrHvHTlW2r4vHOXdHYti+JaKjUZD9sliEBD+Df/pQsd62dpBr/fxBH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6tNrEAAAA3QAAAA8AAAAAAAAAAAAAAAAAmAIAAGRycy9k&#10;b3ducmV2LnhtbFBLBQYAAAAABAAEAPUAAACJAwAAAAA=&#10;" filled="f" strokeweight=".1pt">
                    <v:stroke endcap="round"/>
                  </v:rect>
                  <v:rect id="Rectangle 863" o:spid="_x0000_s1838" style="position:absolute;left:1929;top:1267;width:297;height: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iFsUA&#10;AADdAAAADwAAAGRycy9kb3ducmV2LnhtbERP32vCMBB+F/Y/hBN807QKblSjOGFsL1PmxvTxaG5N&#10;WXMpSdZ2/vXLYLC3+/h+3no72EZ05EPtWEE+y0AQl07XXCl4e32Y3oEIEVlj45gUfFOA7eZmtMZC&#10;u55fqDvFSqQQDgUqMDG2hZShNGQxzFxLnLgP5y3GBH0ltcc+hdtGzrNsKS3WnBoMtrQ3VH6evqyC&#10;+8Pxcn7M90fuF74zz5fmvbrmSk3Gw24FItIQ/8V/7ied5i/nt/D7TT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yIWxQAAAN0AAAAPAAAAAAAAAAAAAAAAAJgCAABkcnMv&#10;ZG93bnJldi54bWxQSwUGAAAAAAQABAD1AAAAigMAAAAA&#10;" fillcolor="#c5c1b8" stroked="f"/>
                  <v:rect id="Rectangle 864" o:spid="_x0000_s1839" style="position:absolute;left:1930;top:1268;width:295;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mFM8QA&#10;AADdAAAADwAAAGRycy9kb3ducmV2LnhtbESPQWvCQBCF74X+h2UK3urGFEWiq7SFQjCn2up5zI7Z&#10;YHY2ZLea/vvOQejtDfPmm/fW29F36kpDbAMbmE0zUMR1sC03Br6/Pp6XoGJCttgFJgO/FGG7eXxY&#10;Y2HDjT/puk+NEgjHAg24lPpC61g78hinoSeW3TkMHpOMQ6PtgDeB+07nWbbQHluWDw57endUX/Y/&#10;Xii7lypU89zx4S0c89mpKstTZczkaXxdgUo0pn/z/bq0En+RS1xpIxL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phTPEAAAA3QAAAA8AAAAAAAAAAAAAAAAAmAIAAGRycy9k&#10;b3ducmV2LnhtbFBLBQYAAAAABAAEAPUAAACJAwAAAAA=&#10;" filled="f" strokeweight=".1pt">
                    <v:stroke endcap="round"/>
                  </v:rect>
                  <v:shape id="Freeform 865" o:spid="_x0000_s1840" style="position:absolute;left:1950;top:1279;width:51;height:27;visibility:visible;mso-wrap-style:square;v-text-anchor:top" coordsize="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MJ8IA&#10;AADdAAAADwAAAGRycy9kb3ducmV2LnhtbERPTYvCMBC9L/gfwgje1lTBslajiK644F6s4nloxrbY&#10;TEqTrdVfvxEEb/N4nzNfdqYSLTWutKxgNIxAEGdWl5wrOB23n18gnEfWWFkmBXdysFz0PuaYaHvj&#10;A7Wpz0UIYZeggsL7OpHSZQUZdENbEwfuYhuDPsAml7rBWwg3lRxHUSwNlhwaCqxpXVB2Tf+Mgt/o&#10;/Dhs83a035nye5LuH2nMG6UG/W41A+Gp82/xy/2jw/x4PIXn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UwnwgAAAN0AAAAPAAAAAAAAAAAAAAAAAJgCAABkcnMvZG93&#10;bnJldi54bWxQSwUGAAAAAAQABAD1AAAAhwMAAAAA&#10;" path="m,l51,,33,27r-18,l,xe" fillcolor="#e0e0d3" stroked="f">
                    <v:path arrowok="t" o:connecttype="custom" o:connectlocs="0,0;51,0;33,27;15,27;0,0" o:connectangles="0,0,0,0,0"/>
                  </v:shape>
                  <v:shape id="Freeform 866" o:spid="_x0000_s1841" style="position:absolute;left:1952;top:1416;width:46;height:24;visibility:visible;mso-wrap-style:square;v-text-anchor:top" coordsize="4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Fmj8UA&#10;AADdAAAADwAAAGRycy9kb3ducmV2LnhtbESPQWvCQBCF74X+h2UK3ppNKwSJriKC4KGXRgWPY3ZM&#10;gtnZNLs10V/fORS8zfDevPfNYjW6Vt2oD41nAx9JCoq49LbhysBhv32fgQoR2WLrmQzcKcBq+fqy&#10;wNz6gb/pVsRKSQiHHA3UMXa51qGsyWFIfEcs2sX3DqOsfaVtj4OEu1Z/pmmmHTYsDTV2tKmpvBa/&#10;zsCev3Qb9LkY4s/jdDyW2aWbZcZM3sb1HFSkMT7N/9c7K/jZVPjlGxl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cWaPxQAAAN0AAAAPAAAAAAAAAAAAAAAAAJgCAABkcnMv&#10;ZG93bnJldi54bWxQSwUGAAAAAAQABAD1AAAAigMAAAAA&#10;" path="m,24r46,l34,,14,,,24xe" fillcolor="#3f3930" stroked="f">
                    <v:path arrowok="t" o:connecttype="custom" o:connectlocs="0,24;46,24;34,0;14,0;0,24" o:connectangles="0,0,0,0,0"/>
                  </v:shape>
                  <v:shape id="Freeform 867" o:spid="_x0000_s1842" style="position:absolute;left:1949;top:1279;width:16;height:160;visibility:visible;mso-wrap-style:square;v-text-anchor:top" coordsize="1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ZGacIA&#10;AADdAAAADwAAAGRycy9kb3ducmV2LnhtbERP24rCMBB9X9h/CLOwb2uqC16qUVZR0QcFrR8wNGNb&#10;tpmUJrb1740g+DaHc53ZojOlaKh2hWUF/V4Egji1uuBMwSXZ/IxBOI+ssbRMCu7kYDH//JhhrG3L&#10;J2rOPhMhhF2MCnLvq1hKl+Zk0PVsRRy4q60N+gDrTOoa2xBuSjmIoqE0WHBoyLGiVU7p//lmFOD+&#10;rpfbW4PJbnNMDmgm7Xp0UOr7q/ubgvDU+bf45d7pMH/424f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kZpwgAAAN0AAAAPAAAAAAAAAAAAAAAAAJgCAABkcnMvZG93&#10;bnJldi54bWxQSwUGAAAAAAQABAD1AAAAhwMAAAAA&#10;" path="m,l16,26r,112l4,160,3,116r7,-7l10,49,2,42,,xe" fillcolor="#756c59" stroked="f">
                    <v:path arrowok="t" o:connecttype="custom" o:connectlocs="0,0;16,26;16,138;4,160;3,116;10,109;10,49;2,42;0,0" o:connectangles="0,0,0,0,0,0,0,0,0"/>
                  </v:shape>
                  <v:shape id="Freeform 868" o:spid="_x0000_s1843" style="position:absolute;left:1985;top:1279;width:16;height:160;visibility:visible;mso-wrap-style:square;v-text-anchor:top" coordsize="1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YHsMA&#10;AADdAAAADwAAAGRycy9kb3ducmV2LnhtbERPzWrCQBC+F3yHZQRvzcYIto2uQUst9mChSR9gyI5J&#10;MDsbsmsS375bKPQ2H9/vbLPJtGKg3jWWFSyjGARxaXXDlYLv4vj4DMJ5ZI2tZVJwJwfZbvawxVTb&#10;kb9oyH0lQgi7FBXU3neplK6syaCLbEccuIvtDfoA+0rqHscQblqZxPFaGmw4NNTY0WtN5TW/GQX4&#10;cdeH99uAxen4WZzRvIxvT2elFvNpvwHhafL/4j/3SYf561UCv9+EE+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TYHsMAAADdAAAADwAAAAAAAAAAAAAAAACYAgAAZHJzL2Rv&#10;d25yZXYueG1sUEsFBgAAAAAEAAQA9QAAAIgDAAAAAA==&#10;" path="m16,l,26,,138r13,22l13,117,7,109,7,48r7,-6l16,xe" fillcolor="#756c59" stroked="f">
                    <v:path arrowok="t" o:connecttype="custom" o:connectlocs="16,0;0,26;0,138;13,160;13,117;7,109;7,48;14,42;16,0" o:connectangles="0,0,0,0,0,0,0,0,0"/>
                  </v:shape>
                  <v:rect id="Rectangle 869" o:spid="_x0000_s1844" style="position:absolute;left:1966;top:1306;width:18;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2RecMA&#10;AADdAAAADwAAAGRycy9kb3ducmV2LnhtbERPTWvCQBC9F/wPywje6q5NGzS6CUUQhLaHquB1yI5J&#10;MDsbs6vGf98tFHqbx/ucVTHYVtyo941jDbOpAkFcOtNwpeGw3zzPQfiAbLB1TBoe5KHIR08rzIy7&#10;8zfddqESMYR9hhrqELpMSl/WZNFPXUccuZPrLYYI+0qaHu8x3LbyRalUWmw4NtTY0bqm8ry7Wg2Y&#10;vprL1yn53H9cU1xUg9q8HZXWk/HwvgQRaAj/4j/31sT5aZLA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2RecMAAADdAAAADwAAAAAAAAAAAAAAAACYAgAAZHJzL2Rv&#10;d25yZXYueG1sUEsFBgAAAAAEAAQA9QAAAIgDAAAAAA==&#10;" stroked="f"/>
                  <v:rect id="Rectangle 870" o:spid="_x0000_s1845" style="position:absolute;left:2020;top:1278;width:18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CQMMA&#10;AADdAAAADwAAAGRycy9kb3ducmV2LnhtbERPS2vCQBC+F/wPywi91Y1tEYmuotXS3oqPi7chO9kE&#10;s7MhO9Xor+8WCr3Nx/ec+bL3jbpQF+vABsajDBRxEWzNzsDx8P40BRUF2WITmAzcKMJyMXiYY27D&#10;lXd02YtTKYRjjgYqkTbXOhYVeYyj0BInrgydR0mwc9p2eE3hvtHPWTbRHmtODRW29FZRcd5/ewP9&#10;h9us3VdbHqTcyGkbtb1vtTGPw341AyXUy7/4z/1p0/zJyyv8fpNO0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ZCQMMAAADdAAAADwAAAAAAAAAAAAAAAACYAgAAZHJzL2Rv&#10;d25yZXYueG1sUEsFBgAAAAAEAAQA9QAAAIgDAAAAAA==&#10;" fillcolor="#eae9e1" stroked="f"/>
                  <v:rect id="Rectangle 871" o:spid="_x0000_s1846" style="position:absolute;left:2021;top:1279;width:187;height: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8cMQA&#10;AADdAAAADwAAAGRycy9kb3ducmV2LnhtbESPT2vCQBDF7wW/wzKCt7oxokh0FRUKwZzqv/OYHbPB&#10;7GzIbjX99t1CobcZ3nu/ebPa9LYRT+p87VjBZJyAIC6drrlScD59vC9A+ICssXFMCr7Jw2Y9eFth&#10;pt2LP+l5DJWIEPYZKjAhtJmUvjRk0Y9dSxy1u+sshrh2ldQdviLcNjJNkrm0WHO8YLClvaHycfyy&#10;kXKYFq6YpYYvO3dNJ7ciz2+FUqNhv12CCNSHf/NfOtex/nw6g99v4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xvHDEAAAA3QAAAA8AAAAAAAAAAAAAAAAAmAIAAGRycy9k&#10;b3ducmV2LnhtbFBLBQYAAAAABAAEAPUAAACJAwAAAAA=&#10;" filled="f" strokeweight=".1pt">
                    <v:stroke endcap="round"/>
                  </v:rect>
                  <v:line id="Line 872" o:spid="_x0000_s1847" style="position:absolute;flip:y;visibility:visible;mso-wrap-style:square" from="2056,1277" to="2056,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jnOsEAAADdAAAADwAAAGRycy9kb3ducmV2LnhtbERP24rCMBB9F/yHMMK+iKauUNdqFNll&#10;wUet+wFDM71gM6lJ1Pr3G0HwbQ7nOuttb1pxI+cbywpm0wQEcWF1w5WCv9Pv5AuED8gaW8uk4EEe&#10;tpvhYI2Ztnc+0i0PlYgh7DNUUIfQZVL6oiaDfmo74siV1hkMEbpKaof3GG5a+ZkkqTTYcGyosaPv&#10;mopzfjUK0qLsvP55NGWLp6tbLA+X8fKg1Meo361ABOrDW/xy73Wcn85TeH4TT5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OOc6wQAAAN0AAAAPAAAAAAAAAAAAAAAA&#10;AKECAABkcnMvZG93bnJldi54bWxQSwUGAAAAAAQABAD5AAAAjwMAAAAA&#10;" strokeweight=".1pt">
                    <v:stroke joinstyle="miter" endcap="round"/>
                  </v:line>
                  <v:line id="Line 873" o:spid="_x0000_s1848" style="position:absolute;flip:y;visibility:visible;mso-wrap-style:square" from="2096,1277" to="2096,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RCocIAAADdAAAADwAAAGRycy9kb3ducmV2LnhtbERP22rCQBB9L/gPywh9KbppC0mNrqEo&#10;Qh+t6QcM2ckFs7Nxd6Px791CoW9zONfZFJPpxZWc7ywreF0mIIgrqztuFPyUh8UHCB+QNfaWScGd&#10;PBTb2dMGc21v/E3XU2hEDGGfo4I2hCGX0lctGfRLOxBHrrbOYIjQNVI7vMVw08u3JEmlwY5jQ4sD&#10;7VqqzqfRKEirevB6f+/qHsvRZavj5WV1VOp5Pn2uQQSawr/4z/2l4/z0PYPfb+IJ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RCocIAAADdAAAADwAAAAAAAAAAAAAA&#10;AAChAgAAZHJzL2Rvd25yZXYueG1sUEsFBgAAAAAEAAQA+QAAAJADAAAAAA==&#10;" strokeweight=".1pt">
                    <v:stroke joinstyle="miter" endcap="round"/>
                  </v:line>
                  <v:line id="Line 874" o:spid="_x0000_s1849" style="position:absolute;flip:y;visibility:visible;mso-wrap-style:square" from="2135,1277" to="2135,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W08QAAADdAAAADwAAAGRycy9kb3ducmV2LnhtbESPzW4CMQyE75V4h8hIvVQlC0jbsiUg&#10;BKrEkUIfwNp4f9SNsyQBlrfHB6TebM145vNyPbhOXSnE1rOB6SQDRVx623Jt4Pf0/f4JKiZki51n&#10;MnCnCOvV6GWJhfU3/qHrMdVKQjgWaKBJqS+0jmVDDuPE98SiVT44TLKGWtuANwl3nZ5lWa4dtiwN&#10;Dfa0baj8O16cgbys+mh397bq8HQJH4vD+W1xMOZ1PGy+QCUa0r/5eb23gp/PBVe+kRH0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69bTxAAAAN0AAAAPAAAAAAAAAAAA&#10;AAAAAKECAABkcnMvZG93bnJldi54bWxQSwUGAAAAAAQABAD5AAAAkgMAAAAA&#10;" strokeweight=".1pt">
                    <v:stroke joinstyle="miter" endcap="round"/>
                  </v:line>
                  <v:line id="Line 875" o:spid="_x0000_s1850" style="position:absolute;flip:y;visibility:visible;mso-wrap-style:square" from="2175,1277" to="2175,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zSMIAAADdAAAADwAAAGRycy9kb3ducmV2LnhtbERP22oCMRB9F/oPYQq+SM1WYe1ujVJa&#10;Cj5a7QcMyeyFbibbJLuuf98IQt/mcK6z3U+2EyP50DpW8LzMQBBrZ1quFXyfP59eQISIbLBzTAqu&#10;FGC/e5htsTTuwl80nmItUgiHEhU0MfallEE3ZDEsXU+cuMp5izFBX0vj8ZLCbSdXWZZLiy2nhgZ7&#10;em9I/5wGqyDXVR/Mx7WtOjwPflMcfxfFUan54/T2CiLSFP/Fd/fBpPn5uoDbN+kE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KdzSMIAAADdAAAADwAAAAAAAAAAAAAA&#10;AAChAgAAZHJzL2Rvd25yZXYueG1sUEsFBgAAAAAEAAQA+QAAAJADAAAAAA==&#10;" strokeweight=".1pt">
                    <v:stroke joinstyle="miter" endcap="round"/>
                  </v:line>
                  <v:rect id="Rectangle 876" o:spid="_x0000_s1851" style="position:absolute;left:2097;top:1397;width:108;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HvkMUA&#10;AADdAAAADwAAAGRycy9kb3ducmV2LnhtbESPQW/CMAyF75P4D5En7TZS0EBQCAgxIe2ANAHb3TSm&#10;6WicrslK9+/nwyRutt7ze5+X697XqqM2VoENjIYZKOIi2IpLAx+n3fMMVEzIFuvAZOCXIqxXg4cl&#10;5jbc+EDdMZVKQjjmaMCl1ORax8KRxzgMDbFol9B6TLK2pbYt3iTc13qcZVPtsWJpcNjQ1lFxPf54&#10;A9+HdLbvbnLFzoav13m524fRpzFPj/1mASpRn+7m/+s3K/jTF+GXb2QE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e+QxQAAAN0AAAAPAAAAAAAAAAAAAAAAAJgCAABkcnMv&#10;ZG93bnJldi54bWxQSwUGAAAAAAQABAD1AAAAigMAAAAA&#10;" fillcolor="#1e1e1e" stroked="f"/>
                  <v:rect id="Rectangle 877" o:spid="_x0000_s1852" style="position:absolute;left:2098;top:1398;width:106;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zJDsUA&#10;AADdAAAADwAAAGRycy9kb3ducmV2LnhtbESPQWvCQBCF70L/wzKF3nSTVIOkrtIWhNCc1NbzmJ1m&#10;Q7OzIbtq+u/dQsHbDO+9b96sNqPtxIUG3zpWkM4SEMS10y03Cj4P2+kShA/IGjvHpOCXPGzWD5MV&#10;FtpdeUeXfWhEhLAvUIEJoS+k9LUhi37meuKofbvBYojr0Eg94DXCbSezJMmlxZbjBYM9vRuqf/Zn&#10;Gykfz5WrFpnhrzd3zNJTVZanSqmnx/H1BUSgMdzN/+lSx/r5PIW/b+II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MkOxQAAAN0AAAAPAAAAAAAAAAAAAAAAAJgCAABkcnMv&#10;ZG93bnJldi54bWxQSwUGAAAAAAQABAD1AAAAigMAAAAA&#10;" filled="f" strokeweight=".1pt">
                    <v:stroke endcap="round"/>
                  </v:rect>
                  <v:rect id="Rectangle 878" o:spid="_x0000_s1853" style="position:absolute;left:2109;top:1401;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Hn8IA&#10;AADdAAAADwAAAGRycy9kb3ducmV2LnhtbERPS4vCMBC+C/sfwizsTRNfRatRRBAWVg+rC16HZmyL&#10;zaQ2Ubv/3giCt/n4njNftrYSN2p86VhDv6dAEGfOlJxr+DtsuhMQPiAbrByThn/ysFx8dOaYGnfn&#10;X7rtQy5iCPsUNRQh1KmUPivIou+5mjhyJ9dYDBE2uTQN3mO4reRAqURaLDk2FFjTuqDsvL9aDZiM&#10;zGV3Gm4PP9cEp3mrNuOj0vrrs13NQARqw1v8cn+bOD8ZDe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p0efwgAAAN0AAAAPAAAAAAAAAAAAAAAAAJgCAABkcnMvZG93&#10;bnJldi54bWxQSwUGAAAAAAQABAD1AAAAhwMAAAAA&#10;" stroked="f"/>
                  <v:rect id="Rectangle 879" o:spid="_x0000_s1854" style="position:absolute;left:2110;top:1402;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y4sUA&#10;AADdAAAADwAAAGRycy9kb3ducmV2LnhtbESPW2vCQBCF3wv9D8sU+lY3xgsluooKhdA8eanPY3aa&#10;Dc3Ohuyq6b93BcG3Gc4535yZL3vbiAt1vnasYDhIQBCXTtdcKTjsvz4+QfiArLFxTAr+ycNy8foy&#10;x0y7K2/psguViBD2GSowIbSZlL40ZNEPXEsctV/XWQxx7SqpO7xGuG1kmiRTabHmeMFgSxtD5d/u&#10;bCPle1S4YpIa/lm7Yzo8FXl+KpR6f+tXMxCB+vA0P9K5jvWn4xHcv4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vLixQAAAN0AAAAPAAAAAAAAAAAAAAAAAJgCAABkcnMv&#10;ZG93bnJldi54bWxQSwUGAAAAAAQABAD1AAAAigMAAAAA&#10;" filled="f" strokeweight=".1pt">
                    <v:stroke endcap="round"/>
                  </v:rect>
                  <v:rect id="Rectangle 880" o:spid="_x0000_s1855" style="position:absolute;left:2144;top:1401;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6cMMA&#10;AADdAAAADwAAAGRycy9kb3ducmV2LnhtbERPTWvCQBC9F/wPywje6q41DRrdhCIIQttDVfA6ZMck&#10;mJ2N2VXTf98tFHqbx/ucdTHYVtyp941jDbOpAkFcOtNwpeF42D4vQPiAbLB1TBq+yUORj57WmBn3&#10;4C+670MlYgj7DDXUIXSZlL6syaKfuo44cmfXWwwR9pU0PT5iuG3li1KptNhwbKixo01N5WV/sxow&#10;Tcz18zz/OLzfUlxWg9q+npTWk/HwtgIRaAj/4j/3zsT5aZLA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J6cMMAAADdAAAADwAAAAAAAAAAAAAAAACYAgAAZHJzL2Rv&#10;d25yZXYueG1sUEsFBgAAAAAEAAQA9QAAAIgDAAAAAA==&#10;" stroked="f"/>
                  <v:rect id="Rectangle 881" o:spid="_x0000_s1856" style="position:absolute;left:2145;top:1402;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fPDcUA&#10;AADdAAAADwAAAGRycy9kb3ducmV2LnhtbESPQWvCQBCF7wX/wzKCt7oxVinRVbQghOZUtZ7H7DQb&#10;mp0N2a3Gf+8KBW8zvPe+ebNc97YRF+p87VjBZJyAIC6drrlScDzsXt9B+ICssXFMCm7kYb0avCwx&#10;0+7KX3TZh0pECPsMFZgQ2kxKXxqy6MeuJY7aj+sshrh2ldQdXiPcNjJNkrm0WHO8YLClD0Pl7/7P&#10;RsrntHDFLDX8vXWndHIu8vxcKDUa9psFiEB9eJr/07mO9edvM3h8E0e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988NxQAAAN0AAAAPAAAAAAAAAAAAAAAAAJgCAABkcnMv&#10;ZG93bnJldi54bWxQSwUGAAAAAAQABAD1AAAAigMAAAAA&#10;" filled="f" strokeweight=".1pt">
                    <v:stroke endcap="round"/>
                  </v:rect>
                  <v:rect id="Rectangle 882" o:spid="_x0000_s1857" style="position:absolute;left:2162;top:1400;width:14;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nMIA&#10;AADdAAAADwAAAGRycy9kb3ducmV2LnhtbERPTWsCMRC9C/0PYQreNKnV0G6NIgVBUA9qoddhM+4u&#10;3Uy2m6jrvzeC4G0e73Om887V4kxtqDwbeBsqEMS5txUXBn4Oy8EHiBCRLdaeycCVAsxnL70pZtZf&#10;eEfnfSxECuGQoYEyxiaTMuQlOQxD3xAn7uhbhzHBtpC2xUsKd7UcKaWlw4pTQ4kNfZeU/+1PzgDq&#10;sf3fHt83h/VJ42fRqeXkVxnTf+0WXyAidfEpfrhXNs3XYw33b9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nEGcwgAAAN0AAAAPAAAAAAAAAAAAAAAAAJgCAABkcnMvZG93&#10;bnJldi54bWxQSwUGAAAAAAQABAD1AAAAhwMAAAAA&#10;" stroked="f"/>
                  <v:rect id="Rectangle 883" o:spid="_x0000_s1858" style="position:absolute;left:2163;top:1401;width:1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n04cUA&#10;AADdAAAADwAAAGRycy9kb3ducmV2LnhtbESPQWvCQBCF74L/YRmhN92YtirRVdpCITSnWvU8Zsds&#10;MDsbsluN/94tFLzN8N775s1q09tGXKjztWMF00kCgrh0uuZKwe7nc7wA4QOyxsYxKbiRh816OFhh&#10;pt2Vv+myDZWIEPYZKjAhtJmUvjRk0U9cSxy1k+sshrh2ldQdXiPcNjJNkpm0WHO8YLClD0Pleftr&#10;I+XruXDFa2p4/+4O6fRY5PmxUOpp1L8tQQTqw8P8n851rD97mcPfN3E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fThxQAAAN0AAAAPAAAAAAAAAAAAAAAAAJgCAABkcnMv&#10;ZG93bnJldi54bWxQSwUGAAAAAAQABAD1AAAAigMAAAAA&#10;" filled="f" strokeweight=".1pt">
                    <v:stroke endcap="round"/>
                  </v:rect>
                  <v:rect id="Rectangle 884" o:spid="_x0000_s1859" style="position:absolute;left:2181;top:1402;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9wdcYA&#10;AADdAAAADwAAAGRycy9kb3ducmV2LnhtbESPzWvCQBDF7wX/h2WE3uquHw02dRURhELbgx/Q65Ad&#10;k9DsbMyumv73nYPgbYb35r3fLFa9b9SVulgHtjAeGVDERXA1lxaOh+3LHFRMyA6bwGThjyKsloOn&#10;BeYu3HhH130qlYRwzNFClVKbax2LijzGUWiJRTuFzmOStSu16/Am4b7RE2My7bFmaaiwpU1Fxe/+&#10;4i1gNnPn79P06/B5yfCt7M329cdY+zzs1++gEvXpYb5ffzjBz2aCK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9wdcYAAADdAAAADwAAAAAAAAAAAAAAAACYAgAAZHJz&#10;L2Rvd25yZXYueG1sUEsFBgAAAAAEAAQA9QAAAIsDAAAAAA==&#10;" stroked="f"/>
                  <v:rect id="Rectangle 885" o:spid="_x0000_s1860" style="position:absolute;left:2182;top:1403;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FCMUA&#10;AADdAAAADwAAAGRycy9kb3ducmV2LnhtbESPQWvCQBCF74L/YRmhN92YtqLRVdpCITSnWvU8Zsds&#10;MDsbsluN/94tFLzN8N775s1q09tGXKjztWMF00kCgrh0uuZKwe7nczwH4QOyxsYxKbiRh816OFhh&#10;pt2Vv+myDZWIEPYZKjAhtJmUvjRk0U9cSxy1k+sshrh2ldQdXiPcNjJNkpm0WHO8YLClD0Pleftr&#10;I+XruXDFa2p4/+4O6fRY5PmxUOpp1L8tQQTqw8P8n851rD97WcDfN3E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usUIxQAAAN0AAAAPAAAAAAAAAAAAAAAAAJgCAABkcnMv&#10;ZG93bnJldi54bWxQSwUGAAAAAAQABAD1AAAAigMAAAAA&#10;" filled="f" strokeweight=".1pt">
                    <v:stroke endcap="round"/>
                  </v:rect>
                  <v:rect id="Rectangle 886" o:spid="_x0000_s1861" style="position:absolute;left:2145;top:1411;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qrsYA&#10;AADdAAAADwAAAGRycy9kb3ducmV2LnhtbESPS2vDMBCE74X8B7GB3hopL5O6UUIIBAptD3lAr4u1&#10;sU2tlWMpifvvs4dCb7vM7My3y3XvG3WjLtaBLYxHBhRxEVzNpYXTcfeyABUTssMmMFn4pQjr1eBp&#10;ibkLd97T7ZBKJSEcc7RQpdTmWseiIo9xFFpi0c6h85hk7UrtOrxLuG/0xJhMe6xZGipsaVtR8XO4&#10;eguYzdzl6zz9PH5cM3wte7Obfxtrn4f95g1Uoj79m/+u353gZ3Phl2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DqrsYAAADdAAAADwAAAAAAAAAAAAAAAACYAgAAZHJz&#10;L2Rvd25yZXYueG1sUEsFBgAAAAAEAAQA9QAAAIsDAAAAAA==&#10;" stroked="f"/>
                  <v:rect id="Rectangle 887" o:spid="_x0000_s1862" style="position:absolute;left:2146;top:1412;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Vf08QA&#10;AADdAAAADwAAAGRycy9kb3ducmV2LnhtbESPQWvCQBCF7wX/wzJCb3WTiCLRVbRQCM2ptnoes2M2&#10;mJ0N2VXTf98tCN5meO9982a1GWwrbtT7xrGCdJKAIK6cbrhW8PP98bYA4QOyxtYxKfglD5v16GWF&#10;uXZ3/qLbPtQiQtjnqMCE0OVS+sqQRT9xHXHUzq63GOLa11L3eI9w28osSebSYsPxgsGO3g1Vl/3V&#10;RsrntHTlLDN82Lljlp7KojiVSr2Oh+0SRKAhPM2PdKFj/fkshf9v4gh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VX9PEAAAA3QAAAA8AAAAAAAAAAAAAAAAAmAIAAGRycy9k&#10;b3ducmV2LnhtbFBLBQYAAAAABAAEAPUAAACJAwAAAAA=&#10;" filled="f" strokeweight=".1pt">
                    <v:stroke endcap="round"/>
                  </v:rect>
                  <v:rect id="Rectangle 888" o:spid="_x0000_s1863" style="position:absolute;left:2127;top:1401;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7RQsIA&#10;AADdAAAADwAAAGRycy9kb3ducmV2LnhtbERPS4vCMBC+L/gfwgje1kRXi1ajyIIgrHvwAV6HZmyL&#10;zaQ2Ubv/3ggL3ubje8582dpK3KnxpWMNg74CQZw5U3Ku4XhYf05A+IBssHJMGv7Iw3LR+ZhjatyD&#10;d3Tfh1zEEPYpaihCqFMpfVaQRd93NXHkzq6xGCJscmkafMRwW8mhUom0WHJsKLCm74Kyy/5mNWAy&#10;Mtff89f28HNLcJq3aj0+Ka173XY1AxGoDW/xv3tj4vxkPITXN/EE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tFCwgAAAN0AAAAPAAAAAAAAAAAAAAAAAJgCAABkcnMvZG93&#10;bnJldi54bWxQSwUGAAAAAAQABAD1AAAAhwMAAAAA&#10;" stroked="f"/>
                  <v:rect id="Rectangle 889" o:spid="_x0000_s1864" style="position:absolute;left:2128;top:1402;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kP8QA&#10;AADdAAAADwAAAGRycy9kb3ducmV2LnhtbESPT2vCQBDF7wW/wzKCt7oxokh0FRUKwZzqv/OYHbPB&#10;7GzIbjX99t1CobcZ3nu/ebPa9LYRT+p87VjBZJyAIC6drrlScD59vC9A+ICssXFMCr7Jw2Y9eFth&#10;pt2LP+l5DJWIEPYZKjAhtJmUvjRk0Y9dSxy1u+sshrh2ldQdviLcNjJNkrm0WHO8YLClvaHycfyy&#10;kXKYFq6YpYYvO3dNJ7ciz2+FUqNhv12CCNSHf/NfOtex/nw2hd9v4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LZD/EAAAA3QAAAA8AAAAAAAAAAAAAAAAAmAIAAGRycy9k&#10;b3ducmV2LnhtbFBLBQYAAAAABAAEAPUAAACJAwAAAAA=&#10;" filled="f" strokeweight=".1pt">
                    <v:stroke endcap="round"/>
                  </v:rect>
                  <v:rect id="Rectangle 890" o:spid="_x0000_s1865" style="position:absolute;left:2110;top:1410;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vsrcQA&#10;AADdAAAADwAAAGRycy9kb3ducmV2LnhtbERPS2vCQBC+F/wPywje6m5rDDW6SikEhLYHH9DrkB2T&#10;0Oxsml2T+O+7hYK3+fies9mNthE9db52rOFprkAQF87UXGo4n/LHFxA+IBtsHJOGG3nYbScPG8yM&#10;G/hA/TGUIoawz1BDFUKbSemLiiz6uWuJI3dxncUQYVdK0+EQw20jn5VKpcWaY0OFLb1VVHwfr1YD&#10;pon5+bwsPk7v1xRX5ajy5ZfSejYdX9cgAo3hLv53702cny4T+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b7K3EAAAA3QAAAA8AAAAAAAAAAAAAAAAAmAIAAGRycy9k&#10;b3ducmV2LnhtbFBLBQYAAAAABAAEAPUAAACJAwAAAAA=&#10;" stroked="f"/>
                  <v:rect id="Rectangle 891" o:spid="_x0000_s1866" style="position:absolute;left:2111;top:1411;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5Z0MUA&#10;AADdAAAADwAAAGRycy9kb3ducmV2LnhtbESPzWrDMBCE74G8g9hAb4lsF4fiRjFJIGDqU9Of88ba&#10;WCbWylhq4r59VSj0tsvMfDu7KSfbixuNvnOsIF0lIIgbpztuFby/HZdPIHxA1tg7JgXf5KHczmcb&#10;LLS78yvdTqEVEcK+QAUmhKGQ0jeGLPqVG4ijdnGjxRDXsZV6xHuE215mSbKWFjuOFwwOdDDUXE9f&#10;NlJeHmtX55nhj737zNJzXVXnWqmHxbR7BhFoCv/mv3SlY/11nsPvN3EE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lnQxQAAAN0AAAAPAAAAAAAAAAAAAAAAAJgCAABkcnMv&#10;ZG93bnJldi54bWxQSwUGAAAAAAQABAD1AAAAigMAAAAA&#10;" filled="f" strokeweight=".1pt">
                    <v:stroke endcap="round"/>
                  </v:rect>
                  <v:rect id="Rectangle 892" o:spid="_x0000_s1867" style="position:absolute;left:2127;top:1411;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XQcMA&#10;AADdAAAADwAAAGRycy9kb3ducmV2LnhtbERP32vCMBB+H/g/hBP2NhM3DVqbyhgIg20PU8HXoznb&#10;YnOpTdTuvzeDwd7u4/t5+XpwrbhSHxrPBqYTBYK49LbhysB+t3lagAgR2WLrmQz8UIB1MXrIMbP+&#10;xt903cZKpBAOGRqoY+wyKUNZk8Mw8R1x4o6+dxgT7Ctpe7ylcNfKZ6W0dNhwaqixo7eaytP24gyg&#10;ntnz1/Hlc/dx0bisBrWZH5Qxj+PhdQUi0hD/xX/ud5vm67mG32/SCbK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XXQcMAAADdAAAADwAAAAAAAAAAAAAAAACYAgAAZHJzL2Rv&#10;d25yZXYueG1sUEsFBgAAAAAEAAQA9QAAAIgDAAAAAA==&#10;" stroked="f"/>
                  <v:rect id="Rectangle 893" o:spid="_x0000_s1868" style="position:absolute;left:2128;top:1412;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iPMUA&#10;AADdAAAADwAAAGRycy9kb3ducmV2LnhtbESPQWvCQBCF74L/YRmhN92YopXUVVQohOakbT2P2Wk2&#10;mJ0N2a2m/94VBG8zvPe+ebNc97YRF+p87VjBdJKAIC6drrlS8P31MV6A8AFZY+OYFPyTh/VqOFhi&#10;pt2V93Q5hEpECPsMFZgQ2kxKXxqy6CeuJY7ar+sshrh2ldQdXiPcNjJNkrm0WHO8YLClnaHyfPiz&#10;kfL5Wrhilhr+2bpjOj0VeX4qlHoZ9Zt3EIH68DQ/0rmO9eezN7h/E0e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GI8xQAAAN0AAAAPAAAAAAAAAAAAAAAAAJgCAABkcnMv&#10;ZG93bnJldi54bWxQSwUGAAAAAAQABAD1AAAAigMAAAAA&#10;" filled="f" strokeweight=".1pt">
                    <v:stroke endcap="round"/>
                  </v:rect>
                  <v:rect id="Rectangle 894" o:spid="_x0000_s1869" style="position:absolute;left:2163;top:1411;width:14;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bmqMYA&#10;AADdAAAADwAAAGRycy9kb3ducmV2LnhtbESPS2vDMBCE74X8B7GB3hopL5O6UUIIBAptD3lAr4u1&#10;sU2tlWMpifvvs4dCb7vM7My3y3XvG3WjLtaBLYxHBhRxEVzNpYXTcfeyABUTssMmMFn4pQjr1eBp&#10;ibkLd97T7ZBKJSEcc7RQpdTmWseiIo9xFFpi0c6h85hk7UrtOrxLuG/0xJhMe6xZGipsaVtR8XO4&#10;eguYzdzl6zz9PH5cM3wte7Obfxtrn4f95g1Uoj79m/+u353gZ3PBlW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bmqMYAAADdAAAADwAAAAAAAAAAAAAAAACYAgAAZHJz&#10;L2Rvd25yZXYueG1sUEsFBgAAAAAEAAQA9QAAAIsDAAAAAA==&#10;" stroked="f"/>
                  <v:rect id="Rectangle 895" o:spid="_x0000_s1870" style="position:absolute;left:2164;top:1412;width:1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T1cUA&#10;AADdAAAADwAAAGRycy9kb3ducmV2LnhtbESPQWvCQBCF74L/YRmhN92YotTUVVQohOakbT2P2Wk2&#10;mJ0N2a2m/94VBG8zvPe+ebNc97YRF+p87VjBdJKAIC6drrlS8P31MX4D4QOyxsYxKfgnD+vVcLDE&#10;TLsr7+lyCJWIEPYZKjAhtJmUvjRk0U9cSxy1X9dZDHHtKqk7vEa4bWSaJHNpseZ4wWBLO0Pl+fBn&#10;I+XztXDFLDX8s3XHdHoq8vxUKPUy6jfvIAL14Wl+pHMd689nC7h/E0e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1PVxQAAAN0AAAAPAAAAAAAAAAAAAAAAAJgCAABkcnMv&#10;ZG93bnJldi54bWxQSwUGAAAAAAQABAD1AAAAigMAAAAA&#10;" filled="f" strokeweight=".1pt">
                    <v:stroke endcap="round"/>
                  </v:rect>
                  <v:rect id="Rectangle 896" o:spid="_x0000_s1871" style="position:absolute;left:2181;top:1411;width:14;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gE8YA&#10;AADdAAAADwAAAGRycy9kb3ducmV2LnhtbESPT2vDMAzF74N9B6PBbqu9f2ZN65YxKBS2HZoWdhWx&#10;moTFcha7bfrtp0OhN4n39N5P8+UYOnWkIbWRHTxODCjiKvqWawe77erhDVTKyB67yOTgTAmWi9ub&#10;ORY+nnhDxzLXSkI4FeigybkvtE5VQwHTJPbEou3jEDDLOtTaD3iS8NDpJ2OsDtiyNDTY00dD1W95&#10;CA7Qvvi/7/3z1/bzYHFaj2b1+mOcu78b32egMo35ar5cr73gWyv88o2Mo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wgE8YAAADdAAAADwAAAAAAAAAAAAAAAACYAgAAZHJz&#10;L2Rvd25yZXYueG1sUEsFBgAAAAAEAAQA9QAAAIsDAAAAAA==&#10;" stroked="f"/>
                  <v:rect id="Rectangle 897" o:spid="_x0000_s1872" style="position:absolute;left:2182;top:1412;width:1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mVbsUA&#10;AADdAAAADwAAAGRycy9kb3ducmV2LnhtbESPzWrDMBCE74W8g9hAbo1sh5rgRglNoGDiU/N33lhb&#10;y9RaGUtNnLevCoXedpmZb2dXm9F24kaDbx0rSOcJCOLa6ZYbBafj+/MShA/IGjvHpOBBHjbrydMK&#10;C+3u/EG3Q2hEhLAvUIEJoS+k9LUhi37ueuKofbrBYojr0Eg94D3CbSezJMmlxZbjBYM97QzVX4dv&#10;Gyn7ReWql8zweesuWXqtyvJaKTWbjm+vIAKN4d/8ly51rJ/nKfx+E0e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ZVuxQAAAN0AAAAPAAAAAAAAAAAAAAAAAJgCAABkcnMv&#10;ZG93bnJldi54bWxQSwUGAAAAAAQABAD1AAAAigMAAAAA&#10;" filled="f" strokeweight=".1pt">
                    <v:stroke endcap="round"/>
                  </v:rect>
                  <v:rect id="Rectangle 898" o:spid="_x0000_s1873" style="position:absolute;left:2110;top:1420;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Ib/8IA&#10;AADdAAAADwAAAGRycy9kb3ducmV2LnhtbERPTWsCMRC9C/0PYQreNKnaUFejlIJQ0B7UgtdhM+4u&#10;bibbTdTtvzeC4G0e73Pmy87V4kJtqDwbeBsqEMS5txUXBn73q8EHiBCRLdaeycA/BVguXnpzzKy/&#10;8pYuu1iIFMIhQwNljE0mZchLchiGviFO3NG3DmOCbSFti9cU7mo5UkpLhxWnhhIb+iopP+3OzgDq&#10;if37OY43+/VZ47To1Or9oIzpv3afMxCRuvgUP9zfNs3XegT3b9IJ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hv/wgAAAN0AAAAPAAAAAAAAAAAAAAAAAJgCAABkcnMvZG93&#10;bnJldi54bWxQSwUGAAAAAAQABAD1AAAAhwMAAAAA&#10;" stroked="f"/>
                  <v:rect id="Rectangle 899" o:spid="_x0000_s1874" style="position:absolute;left:2111;top:1421;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gsQA&#10;AADdAAAADwAAAGRycy9kb3ducmV2LnhtbESPQWvCQBCF7wX/wzKCt7ox0iDRVbRQCOZUWz2P2TEb&#10;zM6G7Krx33cLhd5meO9982a1GWwr7tT7xrGC2TQBQVw53XCt4Pvr43UBwgdkja1jUvAkD5v16GWF&#10;uXYP/qT7IdQiQtjnqMCE0OVS+sqQRT91HXHULq63GOLa11L3+Ihw28o0STJpseF4wWBH74aq6+Fm&#10;I2U/L135lho+7twpnZ3LojiXSk3Gw3YJItAQ/s1/6ULH+lk2h99v4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nroLEAAAA3QAAAA8AAAAAAAAAAAAAAAAAmAIAAGRycy9k&#10;b3ducmV2LnhtbFBLBQYAAAAABAAEAPUAAACJAwAAAAA=&#10;" filled="f" strokeweight=".1pt">
                    <v:stroke endcap="round"/>
                  </v:rect>
                  <v:rect id="Rectangle 900" o:spid="_x0000_s1875" style="position:absolute;left:2128;top:1419;width:1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mEMIA&#10;AADdAAAADwAAAGRycy9kb3ducmV2LnhtbERPTWsCMRC9C/0PYQreNKnV0G6NIgVBUA9qoddhM+4u&#10;3Uy2m6jrvzeC4G0e73Om887V4kxtqDwbeBsqEMS5txUXBn4Oy8EHiBCRLdaeycCVAsxnL70pZtZf&#10;eEfnfSxECuGQoYEyxiaTMuQlOQxD3xAn7uhbhzHBtpC2xUsKd7UcKaWlw4pTQ4kNfZeU/+1PzgDq&#10;sf3fHt83h/VJ42fRqeXkVxnTf+0WXyAidfEpfrhXNs3Xegz3b9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yYQwgAAAN0AAAAPAAAAAAAAAAAAAAAAAJgCAABkcnMvZG93&#10;bnJldi54bWxQSwUGAAAAAAQABAD1AAAAhwMAAAAA&#10;" stroked="f"/>
                  <v:rect id="Rectangle 901" o:spid="_x0000_s1876" style="position:absolute;left:2129;top:1420;width:11;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TbcQA&#10;AADdAAAADwAAAGRycy9kb3ducmV2LnhtbESPQWvCQBCF7wX/wzJCb3VjxCDRVbRQCM2ptnoes2M2&#10;mJ0N2VXTf98tCN5meO9982a1GWwrbtT7xrGC6SQBQVw53XCt4Of7420Bwgdkja1jUvBLHjbr0csK&#10;c+3u/EW3fahFhLDPUYEJocul9JUhi37iOuKonV1vMcS1r6Xu8R7htpVpkmTSYsPxgsGO3g1Vl/3V&#10;RsrnrHTlPDV82LljOj2VRXEqlXodD9sliEBDeJof6ULH+lk2h/9v4gh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Ck23EAAAA3QAAAA8AAAAAAAAAAAAAAAAAmAIAAGRycy9k&#10;b3ducmV2LnhtbFBLBQYAAAAABAAEAPUAAACJAwAAAAA=&#10;" filled="f" strokeweight=".1pt">
                    <v:stroke endcap="round"/>
                  </v:rect>
                  <v:rect id="Rectangle 902" o:spid="_x0000_s1877" style="position:absolute;left:2146;top:1420;width:14;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kd/MIA&#10;AADdAAAADwAAAGRycy9kb3ducmV2LnhtbERPTWsCMRC9F/wPYQRvNam2QVejiCAItYdqweuwGXeX&#10;bibrJur6702h4G0e73Pmy87V4kptqDwbeBsqEMS5txUXBn4Om9cJiBCRLdaeycCdAiwXvZc5Ztbf&#10;+Juu+1iIFMIhQwNljE0mZchLchiGviFO3Mm3DmOCbSFti7cU7mo5UkpLhxWnhhIbWpeU/+4vzgDq&#10;d3v+Oo13h8+LxmnRqc3HURkz6HerGYhIXXyK/91bm+ZrreHvm3S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KR38wgAAAN0AAAAPAAAAAAAAAAAAAAAAAJgCAABkcnMvZG93&#10;bnJldi54bWxQSwUGAAAAAAQABAD1AAAAhwMAAAAA&#10;" stroked="f"/>
                  <v:rect id="Rectangle 903" o:spid="_x0000_s1878" style="position:absolute;left:2147;top:1421;width:1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gcUA&#10;AADdAAAADwAAAGRycy9kb3ducmV2LnhtbESPQWvCQBCF7wX/wzJCb3VjpGmJrtIKQmhOaut5zE6z&#10;odnZkF01/feuIHib4b33zZvFarCtOFPvG8cKppMEBHHldMO1gu/95uUdhA/IGlvHpOCfPKyWo6cF&#10;5tpdeEvnXahFhLDPUYEJocul9JUhi37iOuKo/breYohrX0vd4yXCbSvTJMmkxYbjBYMdrQ1Vf7uT&#10;jZSvWenK19Twz6c7pNNjWRTHUqnn8fAxBxFoCA/zPV3oWD/L3uD2TRx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3KiBxQAAAN0AAAAPAAAAAAAAAAAAAAAAAJgCAABkcnMv&#10;ZG93bnJldi54bWxQSwUGAAAAAAQABAD1AAAAigMAAAAA&#10;" filled="f" strokeweight=".1pt">
                    <v:stroke endcap="round"/>
                  </v:rect>
                  <v:rect id="Rectangle 904" o:spid="_x0000_s1879" style="position:absolute;left:2164;top:1420;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sFcYA&#10;AADdAAAADwAAAGRycy9kb3ducmV2LnhtbESPT2vDMAzF74N9B6PBbqu9f2ZN65YxKBS2HZoWdhWx&#10;moTFcha7bfrtp0OhN4n39N5P8+UYOnWkIbWRHTxODCjiKvqWawe77erhDVTKyB67yOTgTAmWi9ub&#10;ORY+nnhDxzLXSkI4FeigybkvtE5VQwHTJPbEou3jEDDLOtTaD3iS8NDpJ2OsDtiyNDTY00dD1W95&#10;CA7Qvvi/7/3z1/bzYHFaj2b1+mOcu78b32egMo35ar5cr73gWyu48o2Mo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sFcYAAADdAAAADwAAAAAAAAAAAAAAAACYAgAAZHJz&#10;L2Rvd25yZXYueG1sUEsFBgAAAAAEAAQA9QAAAIsDAAAAAA==&#10;" stroked="f"/>
                  <v:rect id="Rectangle 905" o:spid="_x0000_s1880" style="position:absolute;left:2165;top:1421;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ZaMUA&#10;AADdAAAADwAAAGRycy9kb3ducmV2LnhtbESPQWvCQBCF7wX/wzJCb3VjpKGNrtIKQmhOaut5zE6z&#10;odnZkF01/feuIHib4b33zZvFarCtOFPvG8cKppMEBHHldMO1gu/95uUNhA/IGlvHpOCfPKyWo6cF&#10;5tpdeEvnXahFhLDPUYEJocul9JUhi37iOuKo/breYohrX0vd4yXCbSvTJMmkxYbjBYMdrQ1Vf7uT&#10;jZSvWenK19Twz6c7pNNjWRTHUqnn8fAxBxFoCA/zPV3oWD/L3uH2TRx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5loxQAAAN0AAAAPAAAAAAAAAAAAAAAAAJgCAABkcnMv&#10;ZG93bnJldi54bWxQSwUGAAAAAAQABAD1AAAAigMAAAAA&#10;" filled="f" strokeweight=".1pt">
                    <v:stroke endcap="round"/>
                  </v:rect>
                  <v:rect id="Rectangle 906" o:spid="_x0000_s1881" style="position:absolute;left:2182;top:1420;width:1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W2zsYA&#10;AADdAAAADwAAAGRycy9kb3ducmV2LnhtbESPQWvCQBCF7wX/wzKF3nS3tqaauooUhIL1UBW8Dtkx&#10;Cc3Oxuyq6b93DoXeZnhv3vtmvux9o67UxTqwheeRAUVcBFdzaeGwXw+noGJCdtgEJgu/FGG5GDzM&#10;MXfhxt903aVSSQjHHC1UKbW51rGoyGMchZZYtFPoPCZZu1K7Dm8S7hs9NibTHmuWhgpb+qio+Nld&#10;vAXMXt15e3r52m8uGc7K3qwnR2Pt02O/egeVqE//5r/rTyf42Zvwyzcygl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W2zsYAAADdAAAADwAAAAAAAAAAAAAAAACYAgAAZHJz&#10;L2Rvd25yZXYueG1sUEsFBgAAAAAEAAQA9QAAAIsDAAAAAA==&#10;" stroked="f"/>
                  <v:rect id="Rectangle 907" o:spid="_x0000_s1882" style="position:absolute;left:2183;top:1421;width:1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Ds8UA&#10;AADdAAAADwAAAGRycy9kb3ducmV2LnhtbESPQWvCQBCF7wX/wzJCb3WTFK1EV1GhEMyptnoes2M2&#10;mJ0N2VXTf98tFHqb4b33zZvlerCtuFPvG8cK0kkCgrhyuuFawdfn+8schA/IGlvHpOCbPKxXo6cl&#10;5to9+IPuh1CLCGGfowITQpdL6StDFv3EdcRRu7jeYohrX0vd4yPCbSuzJJlJiw3HCwY72hmqroeb&#10;jZT9a+nKaWb4uHWnLD2XRXEulXoeD5sFiEBD+Df/pQsd68/eUvj9Jo4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AOzxQAAAN0AAAAPAAAAAAAAAAAAAAAAAJgCAABkcnMv&#10;ZG93bnJldi54bWxQSwUGAAAAAAQABAD1AAAAigMAAAAA&#10;" filled="f" strokeweight=".1pt">
                    <v:stroke endcap="round"/>
                  </v:rect>
                  <v:rect id="Rectangle 908" o:spid="_x0000_s1883" style="position:absolute;left:2021;top:1397;width:51;height: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Q5sUA&#10;AADdAAAADwAAAGRycy9kb3ducmV2LnhtbERPTWvCQBC9F/oflil4azaKqE1dJUgLxUOhUaG9Ddkx&#10;iWZnw+5Wo7++WxC8zeN9znzZm1acyPnGsoJhkoIgLq1uuFKw3bw/z0D4gKyxtUwKLuRhuXh8mGOm&#10;7Zm/6FSESsQQ9hkqqEPoMil9WZNBn9iOOHJ76wyGCF0ltcNzDDetHKXpRBpsODbU2NGqpvJY/BoF&#10;q+nbS643x0s+xuuh+HG79ffnUKnBU5+/ggjUh7v45v7Qcf5kOoL/b+IJ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xDmxQAAAN0AAAAPAAAAAAAAAAAAAAAAAJgCAABkcnMv&#10;ZG93bnJldi54bWxQSwUGAAAAAAQABAD1AAAAigMAAAAA&#10;" fillcolor="#5a5445" stroked="f"/>
                  <v:rect id="Rectangle 909" o:spid="_x0000_s1884" style="position:absolute;left:2041;top:1142;width:15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oucMA&#10;AADdAAAADwAAAGRycy9kb3ducmV2LnhtbERPTYvCMBC9L+x/CCN408RVq3aNIoIgqAd1Ya9DM7Zl&#10;m0ltonb//UYQ9jaP9znzZWsrcafGl441DPoKBHHmTMm5hq/zpjcF4QOywcoxafglD8vF+9scU+Me&#10;fKT7KeQihrBPUUMRQp1K6bOCLPq+q4kjd3GNxRBhk0vT4COG20p+KJVIiyXHhgJrWheU/ZxuVgMm&#10;I3M9XIb78+6W4Cxv1Wb8rbTudtrVJ4hAbfgXv9xbE+cnkyE8v4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coucMAAADdAAAADwAAAAAAAAAAAAAAAACYAgAAZHJzL2Rv&#10;d25yZXYueG1sUEsFBgAAAAAEAAQA9QAAAIgDAAAAAA==&#10;" stroked="f"/>
                  <v:rect id="Rectangle 910" o:spid="_x0000_s1885" style="position:absolute;left:2042;top:1143;width:149;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gK8UA&#10;AADdAAAADwAAAGRycy9kb3ducmV2LnhtbESPQWvCQBCF74L/YRmhN92YtirRVdpCITSnWvU8Zsds&#10;MDsbsluN/94tFLzN8N775s1q09tGXKjztWMF00kCgrh0uuZKwe7nc7wA4QOyxsYxKbiRh816OFhh&#10;pt2Vv+myDZWIEPYZKjAhtJmUvjRk0U9cSxy1k+sshrh2ldQdXiPcNjJNkpm0WHO8YLClD0Pleftr&#10;I+XruXDFa2p4/+4O6fRY5PmxUOpp1L8tQQTqw8P8n851rD+bv8DfN3E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6ArxQAAAN0AAAAPAAAAAAAAAAAAAAAAAJgCAABkcnMv&#10;ZG93bnJldi54bWxQSwUGAAAAAAQABAD1AAAAigMAAAAA&#10;" filled="f" strokeweight=".1pt">
                    <v:stroke endcap="round"/>
                  </v:rect>
                </v:group>
                <v:rect id="Rectangle 912" o:spid="_x0000_s1886" style="position:absolute;left:11466;top:12534;width:4140;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rsidR="0059726E" w:rsidRPr="00523A2C" w:rsidRDefault="0059726E">
                        <w:pPr>
                          <w:rPr>
                            <w:lang w:val="ru-RU"/>
                          </w:rPr>
                        </w:pPr>
                        <w:r>
                          <w:rPr>
                            <w:rFonts w:ascii="Arial" w:hAnsi="Arial" w:cs="Arial"/>
                            <w:b/>
                            <w:bCs/>
                            <w:color w:val="000000"/>
                            <w:sz w:val="16"/>
                            <w:szCs w:val="16"/>
                            <w:lang w:val="ru-RU"/>
                          </w:rPr>
                          <w:t>ПК Факс</w:t>
                        </w:r>
                      </w:p>
                    </w:txbxContent>
                  </v:textbox>
                </v:rect>
                <v:rect id="Rectangle 913" o:spid="_x0000_s1887" style="position:absolute;left:12198;top:23571;width:2991;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rsidR="0059726E" w:rsidRDefault="0059726E" w:rsidP="00523A2C">
                        <w:r>
                          <w:rPr>
                            <w:rFonts w:ascii="Arial" w:hAnsi="Arial" w:cs="Arial"/>
                            <w:b/>
                            <w:bCs/>
                            <w:color w:val="000000"/>
                            <w:sz w:val="16"/>
                            <w:szCs w:val="16"/>
                            <w:lang w:val="ru-RU"/>
                          </w:rPr>
                          <w:t>ПК ТВ</w:t>
                        </w:r>
                      </w:p>
                    </w:txbxContent>
                  </v:textbox>
                </v:rect>
                <v:rect id="Rectangle 914" o:spid="_x0000_s1888" style="position:absolute;left:12680;top:16459;width:240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rl8QA&#10;AADdAAAADwAAAGRycy9kb3ducmV2LnhtbERP3WrCMBS+H/gO4Qi7m6mj2FGbijg2hDFx6gMcmmNT&#10;2pzUJtP69stgsLvz8f2eYjXaTlxp8I1jBfNZAoK4crrhWsHp+Pb0AsIHZI2dY1JwJw+rcvJQYK7d&#10;jb/oegi1iCHsc1RgQuhzKX1lyKKfuZ44cmc3WAwRDrXUA95iuO3kc5IspMWGY4PBnjaGqvbwbRXs&#10;spNpLx/t/XOfmh29H9PXJN0q9Tgd10sQgcbwL/5zb3Wcv8gy+P0mni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Hq5fEAAAA3QAAAA8AAAAAAAAAAAAAAAAAmAIAAGRycy9k&#10;b3ducmV2LnhtbFBLBQYAAAAABAAEAPUAAACJAwAAAAA=&#10;" fillcolor="#7f5f3f" strokeweight=".05pt"/>
                <v:rect id="Rectangle 915" o:spid="_x0000_s1889" style="position:absolute;left:12680;top:16706;width:240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g/5cYA&#10;AADdAAAADwAAAGRycy9kb3ducmV2LnhtbESP3WrDMAyF7wd7B6NB71ZnI7Qjq1vGxkahtPTvAUSs&#10;xSGxnMVem759dVHoncQ5OufTbDH4Vp2oj3VgAy/jDBRxGWzNlYHj4fv5DVRMyBbbwGTgQhEW88eH&#10;GRY2nHlHp32qlIRwLNCAS6krtI6lI49xHDpi0X5D7zHJ2lfa9niWcN/q1yybaI81S4PDjj4dlc3+&#10;3xvYTI+u+Vs1l/U2dxv6OeRfWb40ZvQ0fLyDSjSku/l2vbSCP5kKrnwjI+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g/5cYAAADdAAAADwAAAAAAAAAAAAAAAACYAgAAZHJz&#10;L2Rvd25yZXYueG1sUEsFBgAAAAAEAAQA9QAAAIsDAAAAAA==&#10;" fillcolor="#7f5f3f" strokeweight=".05pt"/>
                <v:shape id="Freeform 916" o:spid="_x0000_s1890" style="position:absolute;left:12680;top:16268;width:2401;height:191;visibility:visible;mso-wrap-style:square;v-text-anchor:top" coordsize="3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zRMYA&#10;AADdAAAADwAAAGRycy9kb3ducmV2LnhtbERPTWvCQBC9C/6HZQq9SN20haSmrmIDqfbSYvTQ45Cd&#10;JsHsbMiuGv+9Kwi9zeN9znw5mFacqHeNZQXP0wgEcWl1w5WC/S5/egPhPLLG1jIpuJCD5WI8mmOq&#10;7Zm3dCp8JUIIuxQV1N53qZSurMmgm9qOOHB/tjfoA+wrqXs8h3DTypcoiqXBhkNDjR1lNZWH4mgU&#10;5FmyLn82s4+vye/x9ftz1bTbSaHU48OwegfhafD/4rt7o8P8OJnB7Ztwgl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EzRMYAAADdAAAADwAAAAAAAAAAAAAAAACYAgAAZHJz&#10;L2Rvd25yZXYueG1sUEsFBgAAAAAEAAQA9QAAAIsDAAAAAA==&#10;" path="m,30r378,l358,,20,,,30xe" fillcolor="#9f3f00" strokeweight=".05pt">
                  <v:path arrowok="t" o:connecttype="custom" o:connectlocs="0,19050;240030,19050;227330,0;12700,0;0,19050" o:connectangles="0,0,0,0,0"/>
                </v:shape>
                <v:rect id="Rectangle 917" o:spid="_x0000_s1891" style="position:absolute;left:12725;top:16510;width:2261;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WMUA&#10;AADdAAAADwAAAGRycy9kb3ducmV2LnhtbESPT2vCQBDF70K/wzKF3nRToVFTV5FCoaeCf9DrkB2T&#10;0N3ZkN2Y+O2dQ8HbDO/Ne79Zb0fv1I262AQ28D7LQBGXwTZcGTgdv6dLUDEhW3SBycCdImw3L5M1&#10;FjYMvKfbIVVKQjgWaKBOqS20jmVNHuMstMSiXUPnMcnaVdp2OEi4d3qeZbn22LA01NjSV03l36H3&#10;Bmz1scDVbvGbt/v+MsxLdz71zpi313H3CSrRmJ7m/+sfK/j5UvjlGxlBb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H41YxQAAAN0AAAAPAAAAAAAAAAAAAAAAAJgCAABkcnMv&#10;ZG93bnJldi54bWxQSwUGAAAAAAQABAD1AAAAigMAAAAA&#10;" fillcolor="#9f9f9f" strokeweight=".05pt"/>
                <v:shape id="Freeform 918" o:spid="_x0000_s1892" style="position:absolute;left:12731;top:16516;width:2299;height:133;visibility:visible;mso-wrap-style:square;v-text-anchor:top" coordsize="36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8zmcQA&#10;AADdAAAADwAAAGRycy9kb3ducmV2LnhtbERPS2vCQBC+C/6HZQq9SN2Yikh0FREC0kOpj+J1yI7Z&#10;0OxsyK4m7a/vCoK3+fies1z3thY3an3lWMFknIAgLpyuuFRwOuZvcxA+IGusHZOCX/KwXg0HS8y0&#10;63hPt0MoRQxhn6ECE0KTSekLQxb92DXEkbu41mKIsC2lbrGL4baWaZLMpMWKY4PBhraGip/D1SoY&#10;/aWf+Uf3ZdLLe36ebptvf7S5Uq8v/WYBIlAfnuKHe6fj/Nl8Avdv4gl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vM5nEAAAA3QAAAA8AAAAAAAAAAAAAAAAAmAIAAGRycy9k&#10;b3ducmV2LnhtbFBLBQYAAAAABAAEAPUAAACJAwAAAAA=&#10;" path="m,21l,,362,e" filled="f" strokecolor="silver" strokeweight=".05pt">
                  <v:path arrowok="t" o:connecttype="custom" o:connectlocs="0,13335;0,0;229870,0" o:connectangles="0,0,0"/>
                </v:shape>
                <v:rect id="Rectangle 919" o:spid="_x0000_s1893" style="position:absolute;left:12750;top:16541;width:1162;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CoMQA&#10;AADdAAAADwAAAGRycy9kb3ducmV2LnhtbERPTWvCQBC9F/oflil4azb1IGl0FUkRtCClsfQ8ZMds&#10;MDsbsmtM+uvdQqG3ebzPWW1G24qBet84VvCSpCCIK6cbrhV8nXbPGQgfkDW2jknBRB4268eHFeba&#10;3fiThjLUIoawz1GBCaHLpfSVIYs+cR1x5M6utxgi7Gupe7zFcNvKeZoupMWGY4PBjgpD1aW8WgXp&#10;9aMwzeFQTN+7n8y8H8vX4W1SavY0bpcgAo3hX/zn3us4f5HN4febeIJ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NwqDEAAAA3QAAAA8AAAAAAAAAAAAAAAAAmAIAAGRycy9k&#10;b3ducmV2LnhtbFBLBQYAAAAABAAEAPUAAACJAwAAAAA=&#10;" fillcolor="#9f9f9f" strokecolor="#5f5f5f" strokeweight=".05pt"/>
                <v:rect id="Rectangle 920" o:spid="_x0000_s1894" style="position:absolute;left:14014;top:16541;width:96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kP+sMA&#10;AADdAAAADwAAAGRycy9kb3ducmV2LnhtbERPS2sCMRC+F/wPYQRvNWsti26NYgWh166CHqeb2Ue7&#10;mWyTdN36641Q6G0+vuesNoNpRU/ON5YVzKYJCOLC6oYrBcfD/nEBwgdkja1lUvBLHjbr0cMKM20v&#10;/E59HioRQ9hnqKAOocuk9EVNBv3UdsSRK60zGCJ0ldQOLzHctPIpSVJpsOHYUGNHu5qKr/zHKPgI&#10;5/J0TWmZf+5ek/6bn+elOys1GQ/bFxCBhvAv/nO/6Tg/Xczh/k08Qa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kP+sMAAADdAAAADwAAAAAAAAAAAAAAAACYAgAAZHJzL2Rv&#10;d25yZXYueG1sUEsFBgAAAAAEAAQA9QAAAIgDAAAAAA==&#10;" fillcolor="black" strokecolor="#5f5f5f" strokeweight=".05pt"/>
                <v:rect id="Rectangle 921" o:spid="_x0000_s1895" style="position:absolute;left:14046;top:16554;width:19;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H+mcMA&#10;AADdAAAADwAAAGRycy9kb3ducmV2LnhtbERPyWrDMBC9B/IPYgK9hEZOKcG4kU0SWvC1WRp6G6yJ&#10;LWKNjKQm7t9XhUJv83jrrKvR9uJGPhjHCpaLDARx47ThVsHx8PaYgwgRWWPvmBR8U4CqnE7WWGh3&#10;53e67WMrUgiHAhV0MQ6FlKHpyGJYuIE4cRfnLcYEfSu1x3sKt718yrKVtGg4NXQ40K6j5rr/sgqG&#10;j3pex8+jOW/92ZrXluQpnyv1MBs3LyAijfFf/OeudZq/yp/h95t0gi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H+mcMAAADdAAAADwAAAAAAAAAAAAAAAACYAgAAZHJzL2Rv&#10;d25yZXYueG1sUEsFBgAAAAAEAAQA9QAAAIgDAAAAAA==&#10;" fillcolor="gray" strokecolor="#5f5f5f" strokeweight=".05pt"/>
                <v:rect id="Rectangle 922" o:spid="_x0000_s1896" style="position:absolute;left:14103;top:16554;width:13;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1bAsMA&#10;AADdAAAADwAAAGRycy9kb3ducmV2LnhtbERPyWrDMBC9B/IPYgK9hEZOocG4kU0SWvC1WRp6G6yJ&#10;LWKNjKQm7t9XhUJv83jrrKvR9uJGPhjHCpaLDARx47ThVsHx8PaYgwgRWWPvmBR8U4CqnE7WWGh3&#10;53e67WMrUgiHAhV0MQ6FlKHpyGJYuIE4cRfnLcYEfSu1x3sKt718yrKVtGg4NXQ40K6j5rr/sgqG&#10;j3pex8+jOW/92ZrXluQpnyv1MBs3LyAijfFf/OeudZq/yp/h95t0gi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1bAsMAAADdAAAADwAAAAAAAAAAAAAAAACYAgAAZHJzL2Rv&#10;d25yZXYueG1sUEsFBgAAAAAEAAQA9QAAAIgDAAAAAA==&#10;" fillcolor="gray" strokecolor="#5f5f5f" strokeweight=".05pt"/>
                <v:rect id="Rectangle 923" o:spid="_x0000_s1897" style="position:absolute;left:14154;top:16554;width:12;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FdcEA&#10;AADdAAAADwAAAGRycy9kb3ducmV2LnhtbERPS2sCMRC+F/wPYYReRLPtYVm2RqnSwl5909uwGXdD&#10;N5MlSXX990YQepuP7znz5WA7cSEfjGMFb7MMBHHttOFGwX73PS1AhIissXNMCm4UYLkYvcyx1O7K&#10;G7psYyNSCIcSFbQx9qWUoW7JYpi5njhxZ+ctxgR9I7XHawq3nXzPslxaNJwaWuxp3VL9u/2zCvpj&#10;Naniz96cVv5kzVdD8lBMlHodD58fICIN8V/8dFc6zc+LHB7fpBP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xXXBAAAA3QAAAA8AAAAAAAAAAAAAAAAAmAIAAGRycy9kb3du&#10;cmV2LnhtbFBLBQYAAAAABAAEAPUAAACGAwAAAAA=&#10;" fillcolor="gray" strokecolor="#5f5f5f" strokeweight=".05pt"/>
                <v:rect id="Rectangle 924" o:spid="_x0000_s1898" style="position:absolute;left:14204;top:16554;width:20;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g7sMA&#10;AADdAAAADwAAAGRycy9kb3ducmV2LnhtbERPyWrDMBC9F/IPYgq9hEROD6lxI5smtOBr0yz0NlgT&#10;W8QaGUlN3L+vAoHe5vHWWVWj7cWFfDCOFSzmGQjixmnDrYLd18csBxEissbeMSn4pQBVOXlYYaHd&#10;lT/pso2tSCEcClTQxTgUUoamI4th7gbixJ2ctxgT9K3UHq8p3PbyOcuW0qLh1NDhQJuOmvP2xyoY&#10;DvW0jt87c1z7ozXvLcl9PlXq6XF8ewURaYz/4ru71mn+Mn+B2zfpB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Ng7sMAAADdAAAADwAAAAAAAAAAAAAAAACYAgAAZHJzL2Rv&#10;d25yZXYueG1sUEsFBgAAAAAEAAQA9QAAAIgDAAAAAA==&#10;" fillcolor="gray" strokecolor="#5f5f5f" strokeweight=".05pt"/>
                <v:rect id="Rectangle 925" o:spid="_x0000_s1899" style="position:absolute;left:14262;top:16554;width:12;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0nMUA&#10;AADdAAAADwAAAGRycy9kb3ducmV2LnhtbESPQW/CMAyF75P4D5GRuKCRbgdUdQQE0yb1CoOh3azG&#10;a6M1TpVkUP49PkzazdZ7fu/zajP6Xl0oJhfYwNOiAEXcBOu4NXD8eH8sQaWMbLEPTAZulGCznjys&#10;sLLhynu6HHKrJIRThQa6nIdK69R05DEtwkAs2neIHrOssdU24lXCfa+fi2KpPTqWhg4Heu2o+Tn8&#10;egPDZz2v89fRnXfx7N1bS/pUzo2ZTcftC6hMY/43/13XVvCXpeDKNzKCX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PScxQAAAN0AAAAPAAAAAAAAAAAAAAAAAJgCAABkcnMv&#10;ZG93bnJldi54bWxQSwUGAAAAAAQABAD1AAAAigMAAAAA&#10;" fillcolor="gray" strokecolor="#5f5f5f" strokeweight=".05pt"/>
                <v:rect id="Rectangle 926" o:spid="_x0000_s1900" style="position:absolute;left:14408;top:16554;width:38;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RB8MA&#10;AADdAAAADwAAAGRycy9kb3ducmV2LnhtbERPyWrDMBC9F/IPYgK9hEZOD8FxIpu2pOBr0yz0NlgT&#10;W9QaGUlN3L+vCoHc5vHW2VSj7cWFfDCOFSzmGQjixmnDrYL95/tTDiJEZI29Y1LwSwGqcvKwwUK7&#10;K3/QZRdbkUI4FKigi3EopAxNRxbD3A3EiTs7bzEm6FupPV5TuO3lc5YtpUXDqaHDgd46ar53P1bB&#10;cKxndfzam9OrP1mzbUke8plSj9PxZQ0i0hjv4pu71mn+Ml/B/zfpB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BRB8MAAADdAAAADwAAAAAAAAAAAAAAAACYAgAAZHJzL2Rv&#10;d25yZXYueG1sUEsFBgAAAAAEAAQA9QAAAIgDAAAAAA==&#10;" fillcolor="gray" strokecolor="#5f5f5f" strokeweight=".05pt"/>
                <v:shape id="Freeform 927" o:spid="_x0000_s1901" style="position:absolute;left:14433;top:16567;width:38;height:3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IScUA&#10;AADdAAAADwAAAGRycy9kb3ducmV2LnhtbESPTU8CMRCG7yb+h2ZMuEkXMUQWCiFGg0QvIgeOk+2w&#10;u7id1rbA8u+dg4m3mcz78cx82btOnSmm1rOB0bAARVx523JtYPf1ev8EKmVki51nMnClBMvF7c0c&#10;S+sv/Ennba6VhHAq0UCTcyi1TlVDDtPQB2K5HXx0mGWNtbYRLxLuOv1QFBPtsGVpaDDQc0PV9/bk&#10;pPdwXH1sftZdrEIcp/ew372MHo0Z3PWrGahMff4X/7nfrOBPps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AshJxQAAAN0AAAAPAAAAAAAAAAAAAAAAAJgCAABkcnMv&#10;ZG93bnJldi54bWxQSwUGAAAAAAQABAD1AAAAigMAAAAA&#10;" path="m,l6,2,,5,,xe" fillcolor="#9f9f9f" strokecolor="#5f5f5f" strokeweight=".05pt">
                  <v:path arrowok="t" o:connecttype="custom" o:connectlocs="0,0;3810,1270;0,3175;0,0" o:connectangles="0,0,0,0"/>
                </v:shape>
                <v:rect id="Rectangle 928" o:spid="_x0000_s1902" style="position:absolute;left:14319;top:16554;width:82;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3MMA&#10;AADdAAAADwAAAGRycy9kb3ducmV2LnhtbERPTWvCQBC9F/oflin0InVjD6JpNtKKQq7aWOltyE6T&#10;pdnZsLtq/PeuUOhtHu9zitVoe3EmH4xjBbNpBoK4cdpwq6D+3L4sQISIrLF3TAquFGBVPj4UmGt3&#10;4R2d97EVKYRDjgq6GIdcytB0ZDFM3UCcuB/nLcYEfSu1x0sKt718zbK5tGg4NXQ40Lqj5nd/sgqG&#10;r2pSxe/aHD/80ZpNS/KwmCj1/DS+v4GINMZ/8Z+70mn+fDmD+zfpBF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L3MMAAADdAAAADwAAAAAAAAAAAAAAAACYAgAAZHJzL2Rv&#10;d25yZXYueG1sUEsFBgAAAAAEAAQA9QAAAIgDAAAAAA==&#10;" fillcolor="gray" strokecolor="#5f5f5f" strokeweight=".05pt"/>
                <v:shape id="Freeform 929" o:spid="_x0000_s1903" style="position:absolute;left:14344;top:16567;width:32;height:31;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Gx8MA&#10;AADdAAAADwAAAGRycy9kb3ducmV2LnhtbERPS0vDQBC+F/wPyxS8NZvmUNuYTZFK0ZOQtKDHITt5&#10;kOxsyG6b+O9dQfA2H99zsuNiBnGnyXWWFWyjGARxZXXHjYLr5bzZg3AeWeNgmRR8k4Nj/rDKMNV2&#10;5oLupW9ECGGXooLW+zGV0lUtGXSRHYkDV9vJoA9waqSecA7hZpBJHO+kwY5DQ4sjnVqq+vJmFCyn&#10;+fXp7YuoP3x8Jpe4r/dFJ5V6XC8vzyA8Lf5f/Od+12H+7pDA7zfh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qGx8MAAADdAAAADwAAAAAAAAAAAAAAAACYAgAAZHJzL2Rv&#10;d25yZXYueG1sUEsFBgAAAAAEAAQA9QAAAIgDAAAAAA==&#10;" path="m5,l,2,5,5,5,xe" fillcolor="#9f9f9f" strokecolor="#5f5f5f" strokeweight=".05pt">
                  <v:path arrowok="t" o:connecttype="custom" o:connectlocs="3175,0;0,1270;3175,3175;3175,0" o:connectangles="0,0,0,0"/>
                </v:shape>
                <v:rect id="Rectangle 930" o:spid="_x0000_s1904" style="position:absolute;left:14617;top:16554;width:38;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HwMMIA&#10;AADdAAAADwAAAGRycy9kb3ducmV2LnhtbERPS2sCMRC+C/0PYQpeRLMqiG6N0koLe/XRSm/DZtwN&#10;biZLkur23xtB8DYf33OW68424kI+GMcKxqMMBHHptOFKwWH/NZyDCBFZY+OYFPxTgPXqpbfEXLsr&#10;b+myi5VIIRxyVFDH2OZShrImi2HkWuLEnZy3GBP0ldQeryncNnKSZTNp0XBqqLGlTU3lefdnFbQ/&#10;xaCIvwdz/PBHaz4rkt/zgVL91+79DUSkLj7FD3eh0/zZYgr3b9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fAwwgAAAN0AAAAPAAAAAAAAAAAAAAAAAJgCAABkcnMvZG93&#10;bnJldi54bWxQSwUGAAAAAAQABAD1AAAAhwMAAAAA&#10;" fillcolor="gray" strokecolor="#5f5f5f" strokeweight=".05pt"/>
                <v:shape id="Freeform 931" o:spid="_x0000_s1905" style="position:absolute;left:14649;top:16567;width:32;height:31;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7KMEA&#10;AADdAAAADwAAAGRycy9kb3ducmV2LnhtbERPy6rCMBDdC/5DGOHuNFXERzWKKHJdCT5Al0MztqXN&#10;pDTR9v79jSC4m8N5znLdmlK8qHa5ZQXDQQSCOLE651TB9bLvz0A4j6yxtEwK/sjBetXtLDHWtuET&#10;vc4+FSGEXYwKMu+rWEqXZGTQDWxFHLiHrQ36AOtU6hqbEG5KOYqiiTSYc2jIsKJtRklxfhoF7bbZ&#10;TX/vRMX8eBtdouIxO+VSqZ9eu1mA8NT6r/jjPugwfzIfw/ubc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fuyjBAAAA3QAAAA8AAAAAAAAAAAAAAAAAmAIAAGRycy9kb3du&#10;cmV2LnhtbFBLBQYAAAAABAAEAPUAAACGAwAAAAA=&#10;" path="m,l5,2,,5,,xe" fillcolor="#9f9f9f" strokecolor="#5f5f5f" strokeweight=".05pt">
                  <v:path arrowok="t" o:connecttype="custom" o:connectlocs="0,0;3175,1270;0,3175;0,0" o:connectangles="0,0,0,0"/>
                </v:shape>
                <v:rect id="Rectangle 932" o:spid="_x0000_s1906" style="position:absolute;left:14535;top:16554;width:82;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N38IA&#10;AADdAAAADwAAAGRycy9kb3ducmV2LnhtbERPS2sCMRC+C/0PYQpeRLMKim6N0koLe/XRSm/DZtwN&#10;biZLkur23xtB8DYf33OW68424kI+GMcKxqMMBHHptOFKwWH/NZyDCBFZY+OYFPxTgPXqpbfEXLsr&#10;b+myi5VIIRxyVFDH2OZShrImi2HkWuLEnZy3GBP0ldQeryncNnKSZTNp0XBqqLGlTU3lefdnFbQ/&#10;xaCIvwdz/PBHaz4rkt/zgVL91+79DUSkLj7FD3eh0/zZYgr3b9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9M3fwgAAAN0AAAAPAAAAAAAAAAAAAAAAAJgCAABkcnMvZG93&#10;bnJldi54bWxQSwUGAAAAAAQABAD1AAAAhwMAAAAA&#10;" fillcolor="gray" strokecolor="#5f5f5f" strokeweight=".05pt"/>
                <v:shape id="Freeform 933" o:spid="_x0000_s1907" style="position:absolute;left:14560;top:16567;width:32;height:31;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GAxMMA&#10;AADdAAAADwAAAGRycy9kb3ducmV2LnhtbERPS0vDQBC+C/6HZQre7KY5pG3spkhF7ElIWtDjkJ08&#10;SHY2ZNck/fduQfA2H99zDsfF9GKi0bWWFWzWEQji0uqWawXXy/vzDoTzyBp7y6TgRg6O2ePDAVNt&#10;Z85pKnwtQgi7FBU03g+plK5syKBb24E4cJUdDfoAx1rqEecQbnoZR1EiDbYcGhoc6NRQ2RU/RsFy&#10;mt+2H99E3f7zK75EXbXLW6nU02p5fQHhafH/4j/3WYf5yT6B+zfhBJ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GAxMMAAADdAAAADwAAAAAAAAAAAAAAAACYAgAAZHJzL2Rv&#10;d25yZXYueG1sUEsFBgAAAAAEAAQA9QAAAIgDAAAAAA==&#10;" path="m5,l,2,5,5,5,xe" fillcolor="#9f9f9f" strokecolor="#5f5f5f" strokeweight=".05pt">
                  <v:path arrowok="t" o:connecttype="custom" o:connectlocs="3175,0;0,1270;3175,3175;3175,0" o:connectangles="0,0,0,0"/>
                </v:shape>
                <v:shape id="Freeform 934" o:spid="_x0000_s1908" style="position:absolute;left:14820;top:16554;width:32;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uyMQA&#10;AADdAAAADwAAAGRycy9kb3ducmV2LnhtbERPzWrCQBC+F/oOyxS81U17iJq6CSIVrBTBtA8wZKfZ&#10;1OxsyK4x9undguBtPr7fWRajbcVAvW8cK3iZJiCIK6cbrhV8f22e5yB8QNbYOiYFF/JQ5I8PS8y0&#10;O/OBhjLUIoawz1CBCaHLpPSVIYt+6jriyP243mKIsK+l7vEcw20rX5MklRYbjg0GO1obqo7lySoI&#10;60tq/g674X2/Gucf/rj7/PWo1ORpXL2BCDSGu/jm3uo4P13M4P+beIL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H7sjEAAAA3QAAAA8AAAAAAAAAAAAAAAAAmAIAAGRycy9k&#10;b3ducmV2LnhtbFBLBQYAAAAABAAEAPUAAACJAwAAAAA=&#10;" path="m,l1,1r3,l5,,,xe" fillcolor="lime" stroked="f">
                  <v:path arrowok="t" o:connecttype="custom" o:connectlocs="0,0;635,635;2540,635;3175,0;0,0" o:connectangles="0,0,0,0,0"/>
                </v:shape>
                <v:shape id="Freeform 935" o:spid="_x0000_s1909" style="position:absolute;left:14808;top:16605;width:31;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h6usYA&#10;AADdAAAADwAAAGRycy9kb3ducmV2LnhtbESP3WrCQBCF7wt9h2UK3tWNXgSbuopIC60UwZ8HGLLT&#10;bDQ7G7JrjD5950Lo3QznzDnfzJeDb1RPXawDG5iMM1DEZbA1VwaOh8/XGaiYkC02gcnAjSIsF89P&#10;cyxsuPKO+n2qlIRwLNCAS6kttI6lI49xHFpi0X5D5zHJ2lXadniVcN/oaZbl2mPN0uCwpbWj8ry/&#10;eANpfcvdfbfpP7arYfYdz5ufU0RjRi/D6h1UoiH9mx/XX1bw8zfBlW9kBL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h6usYAAADdAAAADwAAAAAAAAAAAAAAAACYAgAAZHJz&#10;L2Rvd25yZXYueG1sUEsFBgAAAAAEAAQA9QAAAIsDAAAAAA==&#10;" path="m,1l1,,4,,5,1,,1xe" fillcolor="lime" stroked="f">
                  <v:path arrowok="t" o:connecttype="custom" o:connectlocs="0,635;635,0;2540,0;3175,635;0,635" o:connectangles="0,0,0,0,0"/>
                </v:shape>
                <v:shape id="Freeform 936" o:spid="_x0000_s1910" style="position:absolute;left:14814;top:16554;width:13;height:25;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QFcUA&#10;AADdAAAADwAAAGRycy9kb3ducmV2LnhtbERPTWvCQBC9F/oflil4KbqpFInRVSS04qGQaPU+ZKdJ&#10;aHY2ZLcm5td3C0Jv83ifs94OphFX6lxtWcHLLAJBXFhdc6ng/Pk+jUE4j6yxsUwKbuRgu3l8WGOi&#10;bc9Hup58KUIIuwQVVN63iZSuqMigm9mWOHBftjPoA+xKqTvsQ7hp5DyKFtJgzaGhwpbSiorv049R&#10;8Hx5zd/wFhf7fhx36THOPvI+U2ryNOxWIDwN/l98dx90mL9YLuHvm3CC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FAVxQAAAN0AAAAPAAAAAAAAAAAAAAAAAJgCAABkcnMv&#10;ZG93bnJldi54bWxQSwUGAAAAAAQABAD1AAAAigMAAAAA&#10;" path="m1,l2,1,1,3,,4,1,xe" fillcolor="lime" stroked="f">
                  <v:path arrowok="t" o:connecttype="custom" o:connectlocs="635,0;1270,635;635,1905;0,2540;635,0" o:connectangles="0,0,0,0,0"/>
                </v:shape>
                <v:shape id="Freeform 937" o:spid="_x0000_s1911" style="position:absolute;left:14808;top:16579;width:12;height:32;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SIUsQA&#10;AADdAAAADwAAAGRycy9kb3ducmV2LnhtbESPzWsCMRDF7wX/hzBCbzVR8YOtUUQQPPrRSo/DZppd&#10;upksm6jb/945FHqb4b157zerTR8adacu1ZEtjEcGFHEZXc3ewsdl/7YElTKywyYyWfilBJv14GWF&#10;hYsPPtH9nL2SEE4FWqhybgutU1lRwDSKLbFo37ELmGXtvHYdPiQ8NHpizFwHrFkaKmxpV1H5c74F&#10;CxM/neWDYb59Hvfma1r7cnndWvs67LfvoDL1+d/8d31wgr8wwi/fyAh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0iFLEAAAA3QAAAA8AAAAAAAAAAAAAAAAAmAIAAGRycy9k&#10;b3ducmV2LnhtbFBLBQYAAAAABAAEAPUAAACJAwAAAAA=&#10;" path="m,5l1,4,2,1,1,,,5xe" fillcolor="lime" stroked="f">
                  <v:path arrowok="t" o:connecttype="custom" o:connectlocs="0,3175;635,2540;1270,635;635,0;0,3175" o:connectangles="0,0,0,0,0"/>
                </v:shape>
                <v:shape id="Freeform 938" o:spid="_x0000_s1912" style="position:absolute;left:14839;top:16579;width:7;height:32;visibility:visible;mso-wrap-style:square;v-text-anchor:top" coordsize="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u4PcUA&#10;AADdAAAADwAAAGRycy9kb3ducmV2LnhtbERPS2vCQBC+F/oflin0VjdpbdU0q4gPsNCLRvE6ZKdJ&#10;NDubZleN/94VCr3Nx/ecdNKZWpypdZVlBXEvAkGcW11xoWCbLV+GIJxH1lhbJgVXcjAZPz6kmGh7&#10;4TWdN74QIYRdggpK75tESpeXZND1bEMcuB/bGvQBtoXULV5CuKnlaxR9SIMVh4YSG5qVlB83J6Ng&#10;9rub76d9yt7fFu579DXIDvMuU+r5qZt+gvDU+X/xn3ulw/xBFMP9m3CCH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7g9xQAAAN0AAAAPAAAAAAAAAAAAAAAAAJgCAABkcnMv&#10;ZG93bnJldi54bWxQSwUGAAAAAAQABAD1AAAAigMAAAAA&#10;" path="m,4l,5,1,,,1,,4xe" fillcolor="lime" stroked="f">
                  <v:path arrowok="t" o:connecttype="custom" o:connectlocs="0,2540;0,3175;635,0;0,635;0,2540" o:connectangles="0,0,0,0,0"/>
                </v:shape>
                <v:shape id="Freeform 939" o:spid="_x0000_s1913" style="position:absolute;left:14846;top:16554;width:13;height:25;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fsUA&#10;AADdAAAADwAAAGRycy9kb3ducmV2LnhtbERPTWvCQBC9C/0PyxR6kbppKBpSVxFpxUMh0ep9yE6T&#10;0OxsyG6T6K/vFgRv83ifs1yPphE9da62rOBlFoEgLqyuuVRw+vp4TkA4j6yxsUwKLuRgvXqYLDHV&#10;duAD9UdfihDCLkUFlfdtKqUrKjLoZrYlDty37Qz6ALtS6g6HEG4aGUfRXBqsOTRU2NK2ouLn+GsU&#10;TM+v+TtekmI3XK+b7SHJPvMhU+rpcdy8gfA0+rv45t7rMH8RxfD/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1h+xQAAAN0AAAAPAAAAAAAAAAAAAAAAAJgCAABkcnMv&#10;ZG93bnJldi54bWxQSwUGAAAAAAQABAD1AAAAigMAAAAA&#10;" path="m,1l2,,,4r,l,1xe" fillcolor="lime" stroked="f">
                  <v:path arrowok="t" o:connecttype="custom" o:connectlocs="0,635;1270,0;0,2540;0,2540;0,635" o:connectangles="0,0,0,0,0"/>
                </v:shape>
                <v:shape id="Freeform 940" o:spid="_x0000_s1914" style="position:absolute;left:14814;top:16579;width:32;height:7;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dy0cQA&#10;AADdAAAADwAAAGRycy9kb3ducmV2LnhtbERP3WrCMBS+F/YO4Qx2p+kcVOmMIjJhKyLU7QEOzbGp&#10;Nielydq6pzeDwe7Ox/d7VpvRNqKnzteOFTzPEhDEpdM1Vwq+PvfTJQgfkDU2jknBjTxs1g+TFWba&#10;DVxQfwqViCHsM1RgQmgzKX1pyKKfuZY4cmfXWQwRdpXUHQ4x3DZyniSptFhzbDDY0s5QeT19WwVh&#10;d0vNT5H3b8ftuPzw1/xw8ajU0+O4fQURaAz/4j/3u47zF8kL/H4TT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XctHEAAAA3QAAAA8AAAAAAAAAAAAAAAAAmAIAAGRycy9k&#10;b3ducmV2LnhtbFBLBQYAAAAABAAEAPUAAACJAwAAAAA=&#10;" path="m,l1,,5,r,l4,1,1,1,,xe" fillcolor="lime" stroked="f">
                  <v:path arrowok="t" o:connecttype="custom" o:connectlocs="0,0;635,0;3175,0;3175,0;2540,635;635,635;0,0" o:connectangles="0,0,0,0,0,0,0"/>
                </v:shape>
                <v:shape id="Freeform 941" o:spid="_x0000_s1915" style="position:absolute;left:14871;top:16554;width:32;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7qpcQA&#10;AADdAAAADwAAAGRycy9kb3ducmV2LnhtbERP3WrCMBS+F/YO4Qx2p+lkVOmMIjJhKyLU7QEOzbGp&#10;Nielydq6pzeDwe7Ox/d7VpvRNqKnzteOFTzPEhDEpdM1Vwq+PvfTJQgfkDU2jknBjTxs1g+TFWba&#10;DVxQfwqViCHsM1RgQmgzKX1pyKKfuZY4cmfXWQwRdpXUHQ4x3DZyniSptFhzbDDY0s5QeT19WwVh&#10;d0vNT5H3b8ftuPzw1/xw8ajU0+O4fQURaAz/4j/3u47zF8kL/H4TT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6qXEAAAA3QAAAA8AAAAAAAAAAAAAAAAAmAIAAGRycy9k&#10;b3ducmV2LnhtbFBLBQYAAAAABAAEAPUAAACJAwAAAAA=&#10;" path="m,l,1r4,l5,,,xe" fillcolor="lime" stroked="f">
                  <v:path arrowok="t" o:connecttype="custom" o:connectlocs="0,0;0,635;2540,635;3175,0;0,0" o:connectangles="0,0,0,0,0"/>
                </v:shape>
                <v:shape id="Freeform 942" o:spid="_x0000_s1916" style="position:absolute;left:14852;top:16605;width:32;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JPPsQA&#10;AADdAAAADwAAAGRycy9kb3ducmV2LnhtbERP3WrCMBS+F/YO4Qx2p+mEVemMIjJhKyLU7QEOzbGp&#10;Nielydq6pzeDwe7Ox/d7VpvRNqKnzteOFTzPEhDEpdM1Vwq+PvfTJQgfkDU2jknBjTxs1g+TFWba&#10;DVxQfwqViCHsM1RgQmgzKX1pyKKfuZY4cmfXWQwRdpXUHQ4x3DZyniSptFhzbDDY0s5QeT19WwVh&#10;d0vNT5H3b8ftuPzw1/xw8ajU0+O4fQURaAz/4j/3u47zF8kL/H4TT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yTz7EAAAA3QAAAA8AAAAAAAAAAAAAAAAAmAIAAGRycy9k&#10;b3ducmV2LnhtbFBLBQYAAAAABAAEAPUAAACJAwAAAAA=&#10;" path="m,1l2,,5,r,1l,1xe" fillcolor="lime" stroked="f">
                  <v:path arrowok="t" o:connecttype="custom" o:connectlocs="0,635;1270,0;3175,0;3175,635;0,635" o:connectangles="0,0,0,0,0"/>
                </v:shape>
                <v:shape id="Freeform 943" o:spid="_x0000_s1917" style="position:absolute;left:14859;top:16554;width:12;height:25;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BefcUA&#10;AADdAAAADwAAAGRycy9kb3ducmV2LnhtbERPS2vCQBC+C/6HZQq9iG6UYkPqKiHU0kPB+LoP2WkS&#10;mp0N2a1J/PXdQqG3+fies9kNphE36lxtWcFyEYEgLqyuuVRwOe/nMQjnkTU2lknBSA522+lkg4m2&#10;PR/pdvKlCCHsElRQed8mUrqiIoNuYVviwH3azqAPsCul7rAP4aaRqyhaS4M1h4YKW8oqKr5O30bB&#10;7PqUv+IYF2/9/Z5mx/jwkfcHpR4fhvQFhKfB/4v/3O86zH+O1vD7TT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4F59xQAAAN0AAAAPAAAAAAAAAAAAAAAAAJgCAABkcnMv&#10;ZG93bnJldi54bWxQSwUGAAAAAAQABAD1AAAAigMAAAAA&#10;" path="m1,l2,1,1,3,,4,1,xe" fillcolor="lime" stroked="f">
                  <v:path arrowok="t" o:connecttype="custom" o:connectlocs="635,0;1270,635;635,1905;0,2540;635,0" o:connectangles="0,0,0,0,0"/>
                </v:shape>
                <v:shape id="Freeform 944" o:spid="_x0000_s1918" style="position:absolute;left:14852;top:16579;width:13;height:32;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0QJsIA&#10;AADdAAAADwAAAGRycy9kb3ducmV2LnhtbERP32vCMBB+F/Y/hBvszSZTtFKNUgaCj5tuY49Hc6Zl&#10;zaU0sXb//SIIvt3H9/M2u9G1YqA+NJ41vGYKBHHlTcNWw+dpP12BCBHZYOuZNPxRgN32abLBwvgr&#10;f9BwjFakEA4Faqhj7AopQ1WTw5D5jjhxZ987jAn2VpoerynctXKm1FI6bDg11NjRW03V7/HiNMzs&#10;fBEPivny9b5XP/PGVqvvUuuX57Fcg4g0xof47j6YND9XOdy+SSf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RAmwgAAAN0AAAAPAAAAAAAAAAAAAAAAAJgCAABkcnMvZG93&#10;bnJldi54bWxQSwUGAAAAAAQABAD1AAAAhwMAAAAA&#10;" path="m,5l1,4,2,1,1,,,5xe" fillcolor="lime" stroked="f">
                  <v:path arrowok="t" o:connecttype="custom" o:connectlocs="0,3175;635,2540;1270,635;635,0;0,3175" o:connectangles="0,0,0,0,0"/>
                </v:shape>
                <v:shape id="Freeform 945" o:spid="_x0000_s1919" style="position:absolute;left:14884;top:16579;width:13;height:32;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EVMQA&#10;AADdAAAADwAAAGRycy9kb3ducmV2LnhtbESPzWsCMRDF7wX/hzBCbzVR8YOtUUQQPPrRSo/DZppd&#10;upksm6jb/945FHqb4b157zerTR8adacu1ZEtjEcGFHEZXc3ewsdl/7YElTKywyYyWfilBJv14GWF&#10;hYsPPtH9nL2SEE4FWqhybgutU1lRwDSKLbFo37ELmGXtvHYdPiQ8NHpizFwHrFkaKmxpV1H5c74F&#10;CxM/neWDYb59Hvfma1r7cnndWvs67LfvoDL1+d/8d31wgr8wgivfyAh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ChFTEAAAA3QAAAA8AAAAAAAAAAAAAAAAAmAIAAGRycy9k&#10;b3ducmV2LnhtbFBLBQYAAAAABAAEAPUAAACJAwAAAAA=&#10;" path="m,4l1,5,2,,1,1,,4xe" fillcolor="lime" stroked="f">
                  <v:path arrowok="t" o:connecttype="custom" o:connectlocs="0,2540;635,3175;1270,0;635,635;0,2540" o:connectangles="0,0,0,0,0"/>
                </v:shape>
                <v:shape id="Freeform 946" o:spid="_x0000_s1920" style="position:absolute;left:14890;top:16554;width:13;height:25;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KD8MA&#10;AADdAAAADwAAAGRycy9kb3ducmV2LnhtbERPS2vCQBC+F/oflin0UnRTEY3RVURUPAi+70N2TEKz&#10;syG7NdFf7wqF3ubje85k1ppS3Kh2hWUF390IBHFqdcGZgvNp1YlBOI+ssbRMCu7kYDZ9f5tgom3D&#10;B7odfSZCCLsEFeTeV4mULs3JoOvaijhwV1sb9AHWmdQ1NiHclLIXRQNpsODQkGNFi5zSn+OvUfB1&#10;6e+XeI/TdfN4zBeHeLfdNzulPj/a+RiEp9b/i//cGx3mD6MRvL4JJ8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KD8MAAADdAAAADwAAAAAAAAAAAAAAAACYAgAAZHJzL2Rv&#10;d25yZXYueG1sUEsFBgAAAAAEAAQA9QAAAIgDAAAAAA==&#10;" path="m1,1l2,,1,4,,4,1,1xe" fillcolor="lime" stroked="f">
                  <v:path arrowok="t" o:connecttype="custom" o:connectlocs="635,635;1270,0;635,2540;0,2540;635,635" o:connectangles="0,0,0,0,0"/>
                </v:shape>
                <v:shape id="Freeform 947" o:spid="_x0000_s1921" style="position:absolute;left:14859;top:16579;width:38;height:7;visibility:visible;mso-wrap-style:square;v-text-anchor:top" coordsize="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nuMUA&#10;AADdAAAADwAAAGRycy9kb3ducmV2LnhtbESPQUsDQQyF70L/w5CCNztbC7WsnRYpFOpBwbYHj3En&#10;7g5uMsvM2K7/3hwEbwnv5b0v6+3IvblQyiGKg/msAkPSRB+kdXA+7e9WYHJB8dhHIQc/lGG7mdys&#10;sfbxKm90OZbWaIjkGh10pQy1tbnpiDHP4kCi2mdMjEXX1Fqf8Krh3Nv7qlpaxiDa0OFAu46ar+M3&#10;O1g2pw8+vL+MvKBnDovq9ZwCOXc7HZ8ewRQay7/57/rgFf9hrvz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Se4xQAAAN0AAAAPAAAAAAAAAAAAAAAAAJgCAABkcnMv&#10;ZG93bnJldi54bWxQSwUGAAAAAAQABAD1AAAAigMAAAAA&#10;" path="m,l1,,5,,6,,5,1,1,1,,xe" fillcolor="lime" stroked="f">
                  <v:path arrowok="t" o:connecttype="custom" o:connectlocs="0,0;635,0;3175,0;3810,0;3175,635;635,635;0,0" o:connectangles="0,0,0,0,0,0,0"/>
                </v:shape>
                <v:shape id="Freeform 948" o:spid="_x0000_s1922" style="position:absolute;left:14916;top:16554;width:31;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Df4MIA&#10;AADdAAAADwAAAGRycy9kb3ducmV2LnhtbERP24rCMBB9F/yHMAu+adp9cKUaRcQFlUXw8gFDMzZd&#10;m0lpYq1+vREW9m0O5zqzRWcr0VLjS8cK0lECgjh3uuRCwfn0PZyA8AFZY+WYFDzIw2Le780w0+7O&#10;B2qPoRAxhH2GCkwIdSalzw1Z9CNXE0fu4hqLIcKmkLrBewy3lfxMkrG0WHJsMFjTylB+Pd6sgrB6&#10;jM3zsGvX+2U32frr7ufXo1KDj245BRGoC//iP/dGx/lfaQrvb+IJ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kN/gwgAAAN0AAAAPAAAAAAAAAAAAAAAAAJgCAABkcnMvZG93&#10;bnJldi54bWxQSwUGAAAAAAQABAD1AAAAhwMAAAAA&#10;" path="m,l1,1r3,l5,,,xe" fillcolor="lime" stroked="f">
                  <v:path arrowok="t" o:connecttype="custom" o:connectlocs="0,0;635,635;2540,635;3175,0;0,0" o:connectangles="0,0,0,0,0"/>
                </v:shape>
                <v:shape id="Freeform 949" o:spid="_x0000_s1923" style="position:absolute;left:14903;top:16605;width:32;height:6;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JBl8IA&#10;AADdAAAADwAAAGRycy9kb3ducmV2LnhtbERP24rCMBB9F/Yfwiz4pqk+uFKNIqKgsghePmBoZpuu&#10;zaQ0sVa/3giCb3M415nOW1uKhmpfOFYw6CcgiDOnC84VnE/r3hiED8gaS8ek4E4e5rOvzhRT7W58&#10;oOYYchFD2KeowIRQpVL6zJBF33cVceT+XG0xRFjnUtd4i+G2lMMkGUmLBccGgxUtDWWX49UqCMv7&#10;yDwOu2a1X7Tjrb/sfv89KtX9bhcTEIHa8BG/3Rsd5/8MhvD6Jp4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kGXwgAAAN0AAAAPAAAAAAAAAAAAAAAAAJgCAABkcnMvZG93&#10;bnJldi54bWxQSwUGAAAAAAQABAD1AAAAhwMAAAAA&#10;" path="m,1l1,,4,,5,1,,1xe" fillcolor="lime" stroked="f">
                  <v:path arrowok="t" o:connecttype="custom" o:connectlocs="0,635;635,0;2540,0;3175,635;0,635" o:connectangles="0,0,0,0,0"/>
                </v:shape>
                <v:shape id="Freeform 950" o:spid="_x0000_s1924" style="position:absolute;left:14909;top:16554;width:7;height:25;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MMgsMA&#10;AADdAAAADwAAAGRycy9kb3ducmV2LnhtbERPS4vCMBC+L/gfwgje1lSFXalG0aKy7GHF131oxrbY&#10;TEoTTf33m4UFb/PxPWe+7EwtHtS6yrKC0TABQZxbXXGh4Hzavk9BOI+ssbZMCp7kYLnovc0x1Tbw&#10;gR5HX4gYwi5FBaX3TSqly0sy6Ia2IY7c1bYGfYRtIXWLIYabWo6T5EMarDg2lNhQVlJ+O96NgnVx&#10;u2zdJoRptt+E8/fPLtuPjVKDfreagfDU+Zf43/2l4/zP0QT+vo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MMgsMAAADdAAAADwAAAAAAAAAAAAAAAACYAgAAZHJzL2Rv&#10;d25yZXYueG1sUEsFBgAAAAAEAAQA9QAAAIgDAAAAAA==&#10;" path="m1,r,1l1,3,,4,1,xe" fillcolor="lime" stroked="f">
                  <v:path arrowok="t" o:connecttype="custom" o:connectlocs="635,0;635,635;635,1905;0,2540;635,0" o:connectangles="0,0,0,0,0"/>
                </v:shape>
                <v:shape id="Freeform 951" o:spid="_x0000_s1925" style="position:absolute;left:14897;top:16579;width:12;height:32;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YYjMIA&#10;AADdAAAADwAAAGRycy9kb3ducmV2LnhtbERP32vCMBB+F/Y/hBvsTRPtnNIZRQYFH51uw8ejuaVl&#10;zaU0ae3+ezMY+HYf38/b7EbXiIG6UHvWMJ8pEMSlNzVbDR/nYroGESKywcYzafilALvtw2SDufFX&#10;fqfhFK1IIRxy1FDF2OZShrIih2HmW+LEffvOYUyws9J0eE3hrpELpV6kw5pTQ4UtvVVU/px6p2Fh&#10;s2U8KOb+81ioS1bbcv211/rpcdy/gog0xrv4330waf5q/gx/36QT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lhiMwgAAAN0AAAAPAAAAAAAAAAAAAAAAAJgCAABkcnMvZG93&#10;bnJldi54bWxQSwUGAAAAAAQABAD1AAAAhwMAAAAA&#10;" path="m,5l2,4,2,1,2,,,5xe" fillcolor="lime" stroked="f">
                  <v:path arrowok="t" o:connecttype="custom" o:connectlocs="0,3175;1270,2540;1270,635;1270,0;0,3175" o:connectangles="0,0,0,0,0"/>
                </v:shape>
                <v:shape id="Freeform 952" o:spid="_x0000_s1926" style="position:absolute;left:14928;top:16579;width:13;height:32;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q9F8AA&#10;AADdAAAADwAAAGRycy9kb3ducmV2LnhtbERPTYvCMBC9L/gfwgh7WxMVV6lGEUHwqK6Kx6EZ02Iz&#10;KU3U7r83guBtHu9zZovWVeJOTSg9a+j3FAji3JuSrYbD3/pnAiJEZIOVZ9LwTwEW887XDDPjH7yj&#10;+z5akUI4ZKihiLHOpAx5QQ5Dz9fEibv4xmFMsLHSNPhI4a6SA6V+pcOSU0OBNa0Kyq/7m9MwsMNR&#10;3Cjm23G7VudhafPJaan1d7ddTkFEauNH/HZvTJo/7o/g9U06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Nq9F8AAAADdAAAADwAAAAAAAAAAAAAAAACYAgAAZHJzL2Rvd25y&#10;ZXYueG1sUEsFBgAAAAAEAAQA9QAAAIUDAAAAAA==&#10;" path="m,4l1,5,2,,1,1,,4xe" fillcolor="lime" stroked="f">
                  <v:path arrowok="t" o:connecttype="custom" o:connectlocs="0,2540;635,3175;1270,0;635,635;0,2540" o:connectangles="0,0,0,0,0"/>
                </v:shape>
                <v:shape id="Freeform 953" o:spid="_x0000_s1927" style="position:absolute;left:14935;top:16554;width:12;height:25;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IoMMA&#10;AADdAAAADwAAAGRycy9kb3ducmV2LnhtbERPS4vCMBC+L/gfwgheFk0V0dI1ioiKhwWfex+asS02&#10;k9JEW/31m4UFb/PxPWe2aE0pHlS7wrKC4SACQZxaXXCm4HLe9GMQziNrLC2Tgic5WMw7HzNMtG34&#10;SI+Tz0QIYZeggtz7KpHSpTkZdANbEQfuamuDPsA6k7rGJoSbUo6iaCINFhwacqxolVN6O92Ngs+f&#10;8WGNzzjdNq/XcnWM99+HZq9Ur9suv0B4av1b/O/e6TB/OpzA3zfhB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nIoMMAAADdAAAADwAAAAAAAAAAAAAAAACYAgAAZHJzL2Rv&#10;d25yZXYueG1sUEsFBgAAAAAEAAQA9QAAAIgDAAAAAA==&#10;" path="m1,1l2,,1,4,,4,1,1xe" fillcolor="lime" stroked="f">
                  <v:path arrowok="t" o:connecttype="custom" o:connectlocs="635,635;1270,0;635,2540;0,2540;635,635" o:connectangles="0,0,0,0,0"/>
                </v:shape>
                <v:shape id="Freeform 954" o:spid="_x0000_s1928" style="position:absolute;left:14909;top:16579;width:32;height:7;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iD8MA&#10;AADdAAAADwAAAGRycy9kb3ducmV2LnhtbERPzWrCQBC+F/oOyxS81Y09JBJdRURBQylEfYAhO82m&#10;ZmdDdhujT98tFHqbj+93luvRtmKg3jeOFcymCQjiyumGawWX8/51DsIHZI2tY1JwJw/r1fPTEnPt&#10;blzScAq1iCHsc1RgQuhyKX1lyKKfuo44cp+utxgi7Gupe7zFcNvKtyRJpcWGY4PBjraGquvp2yoI&#10;23tqHmUx7D424/zor8X7l0elJi/jZgEi0Bj+xX/ug47zs1kGv9/EE+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XiD8MAAADdAAAADwAAAAAAAAAAAAAAAACYAgAAZHJzL2Rv&#10;d25yZXYueG1sUEsFBgAAAAAEAAQA9QAAAIgDAAAAAA==&#10;" path="m,l1,,4,,5,,4,1,,1,,xe" fillcolor="lime" stroked="f">
                  <v:path arrowok="t" o:connecttype="custom" o:connectlocs="0,0;635,0;2540,0;3175,0;2540,635;0,635;0,0" o:connectangles="0,0,0,0,0,0,0"/>
                </v:shape>
                <v:rect id="Rectangle 955" o:spid="_x0000_s1929" style="position:absolute;left:12731;top:16770;width:2299;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KPsYA&#10;AADdAAAADwAAAGRycy9kb3ducmV2LnhtbESPQW/CMAyF70j7D5En7QZphwRbR0AIbRpST4MdOHqN&#10;aTsap0oyKP8eH5B2s/We3/u8WA2uU2cKsfVsIJ9koIgrb1uuDXzvP8YvoGJCtth5JgNXirBaPowW&#10;WFh/4S8671KtJIRjgQaalPpC61g15DBOfE8s2tEHh0nWUGsb8CLhrtPPWTbTDluWhgZ72jRUnXZ/&#10;zkA5/fzNZ9NTOKR5/Xo4vpe+5B9jnh6H9RuoREP6N9+vt1bw57ngyjcygl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YKPsYAAADdAAAADwAAAAAAAAAAAAAAAACYAgAAZHJz&#10;L2Rvd25yZXYueG1sUEsFBgAAAAAEAAQA9QAAAIsDAAAAAA==&#10;" fillcolor="#3f3f3f" strokeweight=".05pt"/>
                <v:shape id="Freeform 956" o:spid="_x0000_s1930" style="position:absolute;left:12827;top:16871;width:2108;height:1594;visibility:visible;mso-wrap-style:square;v-text-anchor:top" coordsize="33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TKMQA&#10;AADdAAAADwAAAGRycy9kb3ducmV2LnhtbERPS2vCQBC+C/0PyxR6Ed1YQm1SVwlCoAcLVQteh+w0&#10;Cc3Ohuzm9e/dQqG3+fiesztMphEDda62rGCzjkAQF1bXXCr4uuarVxDOI2tsLJOCmRwc9g+LHaba&#10;jnym4eJLEULYpaig8r5NpXRFRQbd2rbEgfu2nUEfYFdK3eEYwk0jn6PoRRqsOTRU2NKxouLn0hsF&#10;2Xj8nK9LPPUD5UnSfMQ3m8VKPT1O2RsIT5P/F/+533WYv90k8PtNOEH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0yjEAAAA3QAAAA8AAAAAAAAAAAAAAAAAmAIAAGRycy9k&#10;b3ducmV2LnhtbFBLBQYAAAAABAAEAPUAAACJAwAAAAA=&#10;" path="m,l331,r1,251l,251,,xe" fillcolor="black" strokeweight=".05pt">
                  <v:path arrowok="t" o:connecttype="custom" o:connectlocs="0,0;210185,0;210820,159385;0,159385;0,0" o:connectangles="0,0,0,0,0"/>
                </v:shape>
                <v:shape id="Freeform 957" o:spid="_x0000_s1931" style="position:absolute;left:12731;top:16770;width:96;height:1791;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d0scQA&#10;AADdAAAADwAAAGRycy9kb3ducmV2LnhtbESPQW/CMAyF75P2HyJP4jZSOAxUCIghMe26gJC4WY3X&#10;VGucqkmh/Ht8mMTN1nt+7/N6O4ZWXalPTWQDs2kBiriKruHawOl4eF+CShnZYRuZDNwpwXbz+rLG&#10;0sUb/9DV5lpJCKcSDficu1LrVHkKmKaxIxbtN/YBs6x9rV2PNwkPrZ4XxYcO2LA0eOxo76n6s0Mw&#10;YIfD1705e7vg/TArdhdvu/bTmMnbuFuByjTmp/n/+tsJ/mI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3dLHEAAAA3QAAAA8AAAAAAAAAAAAAAAAAmAIAAGRycy9k&#10;b3ducmV2LnhtbFBLBQYAAAAABAAEAPUAAACJAwAAAAA=&#10;" path="m,l15,16r,251l,282,,xe" fillcolor="#5f5f5f" strokeweight=".05pt">
                  <v:path arrowok="t" o:connecttype="custom" o:connectlocs="0,0;9525,10160;9525,169545;0,179070;0,0" o:connectangles="0,0,0,0,0"/>
                </v:shape>
                <v:shape id="Freeform 958" o:spid="_x0000_s1932" style="position:absolute;left:14935;top:16770;width:95;height:1791;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vRKsAA&#10;AADdAAAADwAAAGRycy9kb3ducmV2LnhtbERPTYvCMBC9L/gfwgje1rQedKlGUUHxanYRvA3N2BSb&#10;SWlSrf/eLCzsbR7vc1abwTXiQV2oPSvIpxkI4tKbmisFP9+Hzy8QISIbbDyTghcF2KxHHyssjH/y&#10;mR46ViKFcChQgY2xLaQMpSWHYepb4sTdfOcwJthV0nT4TOGukbMsm0uHNacGiy3tLZV33TsFuj8c&#10;X/XF6gXv+zzbXq1um51Sk/GwXYKINMR/8Z/7ZNL8xSyH32/SC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PvRKsAAAADdAAAADwAAAAAAAAAAAAAAAACYAgAAZHJzL2Rvd25y&#10;ZXYueG1sUEsFBgAAAAAEAAQA9QAAAIUDAAAAAA==&#10;" path="m15,l,16,,267r15,15l15,xe" fillcolor="#5f5f5f" strokeweight=".05pt">
                  <v:path arrowok="t" o:connecttype="custom" o:connectlocs="9525,0;0,10160;0,169545;9525,179070;9525,0" o:connectangles="0,0,0,0,0"/>
                </v:shape>
                <v:shape id="Freeform 959" o:spid="_x0000_s1933" style="position:absolute;left:12731;top:18465;width:2299;height:96;visibility:visible;mso-wrap-style:square;v-text-anchor:top" coordsize="36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T8IA&#10;AADdAAAADwAAAGRycy9kb3ducmV2LnhtbERPPWvDMBDdA/kP4gLdErke2uJGNmlIIXhrEsh6tS6W&#10;iXUylmqr/74qFLrd433etoq2FxONvnOs4HGTgSBunO64VXA5v69fQPiArLF3TAq+yUNVLhdbLLSb&#10;+YOmU2hFCmFfoAITwlBI6RtDFv3GDcSJu7nRYkhwbKUecU7htpd5lj1Jix2nBoMD7Q0199OXVZC9&#10;TcOuPZvDfJ3zOh5jzfUnKvWwirtXEIFi+Bf/uY86zX/Oc/j9Jp0g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39FPwgAAAN0AAAAPAAAAAAAAAAAAAAAAAJgCAABkcnMvZG93&#10;bnJldi54bWxQSwUGAAAAAAQABAD1AAAAhwMAAAAA&#10;" path="m,15l15,,347,r15,15l,15xe" fillcolor="gray" strokeweight=".05pt">
                  <v:path arrowok="t" o:connecttype="custom" o:connectlocs="0,9525;9525,0;220345,0;229870,9525;0,9525" o:connectangles="0,0,0,0,0"/>
                </v:shape>
                <v:shape id="Freeform 960" o:spid="_x0000_s1934" style="position:absolute;left:12731;top:16770;width:2299;height:1791;visibility:visible;mso-wrap-style:square;v-text-anchor:top" coordsize="36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22sQA&#10;AADdAAAADwAAAGRycy9kb3ducmV2LnhtbERPTWvCQBC9C/6HZYTedGNaqkRXETG0UEFqBa9DdkxC&#10;srMhu2qaX98VCt7m8T5nue5MLW7UutKygukkAkGcWV1yruD0k47nIJxH1lhbJgW/5GC9Gg6WmGh7&#10;52+6HX0uQgi7BBUU3jeJlC4ryKCb2IY4cBfbGvQBtrnULd5DuKllHEXv0mDJoaHAhrYFZdXxahTY&#10;tN59fPWzt/R0qKpr32fnQ7xX6mXUbRYgPHX+Kf53f+owfxa/wuObc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3dtrEAAAA3QAAAA8AAAAAAAAAAAAAAAAAmAIAAGRycy9k&#10;b3ducmV2LnhtbFBLBQYAAAAABAAEAPUAAACJAwAAAAA=&#10;" path="m362,l,,,282e" filled="f" strokecolor="gray" strokeweight=".05pt">
                  <v:path arrowok="t" o:connecttype="custom" o:connectlocs="229870,0;0,0;0,179070" o:connectangles="0,0,0"/>
                </v:shape>
                <v:rect id="Rectangle 961" o:spid="_x0000_s1935" style="position:absolute;left:22092;top:6682;width:12414;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orx8AA&#10;AADdAAAADwAAAGRycy9kb3ducmV2LnhtbERP22oCMRB9F/yHMIJvmnWRVlajiCDY0hdXP2DYzF4w&#10;mSxJdLd/3xQKfZvDuc7uMFojXuRD51jBapmBIK6c7rhRcL+dFxsQISJrNI5JwTcFOOynkx0W2g18&#10;pVcZG5FCOBSooI2xL6QMVUsWw9L1xImrnbcYE/SN1B6HFG6NzLPsTVrsODW02NOppepRPq0CeSvP&#10;w6Y0PnOfef1lPi7XmpxS89l43IKINMZ/8Z/7otP89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orx8AAAADdAAAADwAAAAAAAAAAAAAAAACYAgAAZHJzL2Rvd25y&#10;ZXYueG1sUEsFBgAAAAAEAAQA9QAAAIUDAAAAAA==&#10;" filled="f" stroked="f">
                  <v:textbox style="mso-fit-shape-to-text:t" inset="0,0,0,0">
                    <w:txbxContent>
                      <w:p w:rsidR="0059726E" w:rsidRDefault="0059726E" w:rsidP="00523A2C">
                        <w:r>
                          <w:rPr>
                            <w:rFonts w:ascii="Arial" w:hAnsi="Arial" w:cs="Arial"/>
                            <w:b/>
                            <w:bCs/>
                            <w:color w:val="000000"/>
                            <w:sz w:val="16"/>
                            <w:szCs w:val="16"/>
                            <w:lang w:val="ru-RU"/>
                          </w:rPr>
                          <w:t xml:space="preserve">Мобильный телефон </w:t>
                        </w:r>
                        <w:r>
                          <w:rPr>
                            <w:rFonts w:ascii="Arial" w:hAnsi="Arial" w:cs="Arial"/>
                            <w:b/>
                            <w:bCs/>
                            <w:color w:val="000000"/>
                            <w:sz w:val="16"/>
                            <w:szCs w:val="16"/>
                            <w:lang w:val="en-US"/>
                          </w:rPr>
                          <w:t>4G</w:t>
                        </w:r>
                        <w:r>
                          <w:rPr>
                            <w:rFonts w:ascii="Arial" w:hAnsi="Arial" w:cs="Arial"/>
                            <w:b/>
                            <w:bCs/>
                            <w:color w:val="000000"/>
                            <w:sz w:val="16"/>
                            <w:szCs w:val="16"/>
                            <w:lang w:val="ru-RU"/>
                          </w:rPr>
                          <w:t xml:space="preserve"> </w:t>
                        </w:r>
                        <w:r>
                          <w:rPr>
                            <w:rFonts w:ascii="Arial" w:hAnsi="Arial" w:cs="Arial"/>
                            <w:b/>
                            <w:bCs/>
                            <w:color w:val="000000"/>
                            <w:sz w:val="16"/>
                            <w:szCs w:val="16"/>
                            <w:lang w:val="en-US"/>
                          </w:rPr>
                          <w:t xml:space="preserve"> </w:t>
                        </w:r>
                      </w:p>
                    </w:txbxContent>
                  </v:textbox>
                </v:rect>
                <v:rect id="Rectangle 963" o:spid="_x0000_s1936" style="position:absolute;left:29387;top:6781;width:343;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QK8AA&#10;AADdAAAADwAAAGRycy9kb3ducmV2LnhtbERPzYrCMBC+C/sOYYS9aWoPrlSjiCC44sXqAwzN9AeT&#10;SUmytvv2ZkHY23x8v7PZjdaIJ/nQOVawmGcgiCunO24U3G/H2QpEiMgajWNS8EsBdtuPyQYL7Qa+&#10;0rOMjUghHApU0MbYF1KGqiWLYe564sTVzluMCfpGao9DCrdG5lm2lBY7Tg0t9nRoqXqUP1aBvJXH&#10;YVUan7lzXl/M9+lak1Pqczru1yAijfFf/HafdJr/lS/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XQQK8AAAADdAAAADwAAAAAAAAAAAAAAAACYAgAAZHJzL2Rvd25y&#10;ZXYueG1sUEsFBgAAAAAEAAQA9QAAAIUDAAAAAA==&#10;" filled="f" stroked="f">
                  <v:textbox style="mso-fit-shape-to-text:t" inset="0,0,0,0">
                    <w:txbxContent>
                      <w:p w:rsidR="0059726E" w:rsidRDefault="0059726E">
                        <w:r>
                          <w:rPr>
                            <w:rFonts w:ascii="Arial" w:hAnsi="Arial" w:cs="Arial"/>
                            <w:b/>
                            <w:bCs/>
                            <w:color w:val="000000"/>
                            <w:sz w:val="16"/>
                            <w:szCs w:val="16"/>
                            <w:lang w:val="en-US"/>
                          </w:rPr>
                          <w:t>-</w:t>
                        </w:r>
                      </w:p>
                    </w:txbxContent>
                  </v:textbox>
                </v:rect>
                <v:shape id="Freeform 967" o:spid="_x0000_s1937" style="position:absolute;left:4425;top:4813;width:19603;height:4661;visibility:visible;mso-wrap-style:square;v-text-anchor:top" coordsize="6214,1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gmsMA&#10;AADdAAAADwAAAGRycy9kb3ducmV2LnhtbESPQYvCQAyF7wv+hyELe1un64K61VFEEbxavXiLnWxb&#10;7GRKZ2zrvzcHwVvCe3nvy3I9uFp11IbKs4GfcQKKOPe24sLA+bT/noMKEdli7ZkMPCjAejX6WGJq&#10;fc9H6rJYKAnhkKKBMsYm1TrkJTkMY98Qi/bvW4dR1rbQtsVewl2tJ0ky1Q4rloYSG9qWlN+yuzNw&#10;uvzdL9vr9NER7Xb94Zh1eZ8Z8/U5bBagIg3xbX5dH6zgz36FX76REf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fgmsMAAADdAAAADwAAAAAAAAAAAAAAAACYAgAAZHJzL2Rv&#10;d25yZXYueG1sUEsFBgAAAAAEAAQA9QAAAIgDAAAAAA==&#10;" path="m72,63l6112,1415r-3,16l69,78,72,63xm56,133c22,125,,91,8,56,16,22,50,,84,8v35,8,57,42,49,76c125,119,91,141,56,133xm6103,1356r111,90l6075,1481r28,-125xe" fillcolor="black" strokeweight="0">
                  <v:path arrowok="t" o:connecttype="custom" o:connectlocs="22713,19827;1928068,445319;1927122,450354;21766,24548;22713,19827;17666,41857;2524,17624;26498,2518;41956,26436;17666,41857;1925229,426751;1960245,455075;1916397,466090;1925229,426751" o:connectangles="0,0,0,0,0,0,0,0,0,0,0,0,0,0"/>
                  <o:lock v:ext="edit" verticies="t"/>
                </v:shape>
                <v:rect id="Rectangle 968" o:spid="_x0000_s1938" style="position:absolute;left:35610;top:5505;width:7931;height:5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0osIA&#10;AADdAAAADwAAAGRycy9kb3ducmV2LnhtbERPTYvCMBC9C/6HMMLeNFVBpWuUpajswYNWD3scmtmm&#10;2ExKE7Xur98Igrd5vM9Zrjtbixu1vnKsYDxKQBAXTldcKjiftsMFCB+QNdaOScGDPKxX/d4SU+3u&#10;fKRbHkoRQ9inqMCE0KRS+sKQRT9yDXHkfl1rMUTYllK3eI/htpaTJJlJixXHBoMNZYaKS361CvxP&#10;veP8cDkne1P8hS57+I3NlPoYdF+fIAJ14S1+ub91nD+fjuH5TTxB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TSiwgAAAN0AAAAPAAAAAAAAAAAAAAAAAJgCAABkcnMvZG93&#10;bnJldi54bWxQSwUGAAAAAAQABAD1AAAAhwMAAAAA&#10;" fillcolor="#eaeaea" stroked="f"/>
                <v:rect id="Rectangle 969" o:spid="_x0000_s1939" style="position:absolute;left:36106;top:6337;width:8921;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7OcQA&#10;AADdAAAADwAAAGRycy9kb3ducmV2LnhtbERPTWvCQBC9C/6HZQpepG5MwdrUVUQQPBTEtIf2NmSn&#10;2bTZ2ZBdTfTXu4LgbR7vcxar3tbiRK2vHCuYThIQxIXTFZcKvj63z3MQPiBrrB2TgjN5WC2HgwVm&#10;2nV8oFMeShFD2GeowITQZFL6wpBFP3ENceR+XWsxRNiWUrfYxXBbyzRJZtJixbHBYEMbQ8V/frQK&#10;tvvvivgiD+O3eef+ivQnNx+NUqOnfv0OIlAfHuK7e6fj/NeXFG7fx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s+znEAAAA3QAAAA8AAAAAAAAAAAAAAAAAmAIAAGRycy9k&#10;b3ducmV2LnhtbFBLBQYAAAAABAAEAPUAAACJAwAAAAA=&#10;" filled="f" stroked="f">
                  <v:textbox style="mso-fit-shape-to-text:t" inset="0,0,0,0">
                    <w:txbxContent>
                      <w:p w:rsidR="0059726E" w:rsidRDefault="0059726E" w:rsidP="00BB0CA2">
                        <w:pPr>
                          <w:spacing w:line="140" w:lineRule="exact"/>
                          <w:rPr>
                            <w:rFonts w:ascii="Arial" w:hAnsi="Arial" w:cs="Arial"/>
                            <w:b/>
                            <w:bCs/>
                            <w:color w:val="000000"/>
                            <w:lang w:val="ru-RU"/>
                          </w:rPr>
                        </w:pPr>
                        <w:r>
                          <w:rPr>
                            <w:rFonts w:ascii="Arial" w:hAnsi="Arial" w:cs="Arial"/>
                            <w:b/>
                            <w:bCs/>
                            <w:color w:val="000000"/>
                            <w:lang w:val="ru-RU"/>
                          </w:rPr>
                          <w:t>Все входя-</w:t>
                        </w:r>
                      </w:p>
                      <w:p w:rsidR="0059726E" w:rsidRDefault="0059726E" w:rsidP="00BB0CA2">
                        <w:pPr>
                          <w:spacing w:line="140" w:lineRule="exact"/>
                        </w:pPr>
                        <w:r>
                          <w:rPr>
                            <w:rFonts w:ascii="Arial" w:hAnsi="Arial" w:cs="Arial"/>
                            <w:b/>
                            <w:bCs/>
                            <w:color w:val="000000"/>
                            <w:lang w:val="ru-RU"/>
                          </w:rPr>
                          <w:t>щие данные</w:t>
                        </w:r>
                      </w:p>
                    </w:txbxContent>
                  </v:textbox>
                </v:rect>
                <v:shape id="Freeform 971" o:spid="_x0000_s1940" style="position:absolute;left:37960;top:10922;width:2775;height:1765;visibility:visible;mso-wrap-style:square;v-text-anchor:top" coordsize="437,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YkcMA&#10;AADdAAAADwAAAGRycy9kb3ducmV2LnhtbERPS2sCMRC+F/wPYQRvNWuVWrZGEWmh9GJ9XHobNtPd&#10;xWSyJuka++sbodDbfHzPWaySNaInH1rHCibjAgRx5XTLtYLj4fX+CUSIyBqNY1JwpQCr5eBugaV2&#10;F95Rv4+1yCEcSlTQxNiVUoaqIYth7DrizH05bzFm6GupPV5yuDXyoSgepcWWc0ODHW0aqk77b6sg&#10;0YvxV9z+vMez/zT9xzHN5Emp0TCtn0FESvFf/Od+03n+fDqD2zf5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xYkcMAAADdAAAADwAAAAAAAAAAAAAAAACYAgAAZHJzL2Rv&#10;d25yZXYueG1sUEsFBgAAAAAEAAQA9QAAAIgDAAAAAA==&#10;" path="m,126r109,l109,,328,r,126l437,126,219,278,,126xe" fillcolor="#0c9" stroked="f">
                  <v:path arrowok="t" o:connecttype="custom" o:connectlocs="0,80010;69215,80010;69215,0;208280,0;208280,80010;277495,80010;139065,176530;0,80010" o:connectangles="0,0,0,0,0,0,0,0"/>
                </v:shape>
                <v:shape id="Freeform 972" o:spid="_x0000_s1941" style="position:absolute;left:37884;top:10896;width:2933;height:1823;visibility:visible;mso-wrap-style:square;v-text-anchor:top" coordsize="46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UkVsQA&#10;AADdAAAADwAAAGRycy9kb3ducmV2LnhtbERPTWvCQBC9F/wPywje6kaltY2uIkqrICimxfOYHZNg&#10;djZktyb6691Cobd5vM+ZzltTiivVrrCsYNCPQBCnVhecKfj++nh+A+E8ssbSMim4kYP5rPM0xVjb&#10;hg90TXwmQgi7GBXk3lexlC7NyaDr24o4cGdbG/QB1pnUNTYh3JRyGEWv0mDBoSHHipY5pZfkxyhI&#10;9++n3ee9aVbcnpNbqY/b9cIo1eu2iwkIT63/F/+5NzrMH49e4Pebc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FJFbEAAAA3QAAAA8AAAAAAAAAAAAAAAAAmAIAAGRycy9k&#10;b3ducmV2LnhtbFBLBQYAAAAABAAEAPUAAACJAwAAAAA=&#10;" path="m,126r121,l117,130,117,,344,r,130l340,126r122,l231,287,,126xm233,279r-4,l447,127r2,7l336,134,336,4r4,4l121,8r4,-4l125,134r-113,l15,127,233,279xe" fillcolor="black" strokeweight="0">
                  <v:path arrowok="t" o:connecttype="custom" o:connectlocs="0,80010;76835,80010;74295,82550;74295,0;218440,0;218440,82550;215900,80010;293370,80010;146685,182245;0,80010;147955,177165;145415,177165;283845,80645;285115,85090;213360,85090;213360,2540;215900,5080;76835,5080;79375,2540;79375,85090;7620,85090;9525,80645;147955,177165" o:connectangles="0,0,0,0,0,0,0,0,0,0,0,0,0,0,0,0,0,0,0,0,0,0,0"/>
                  <o:lock v:ext="edit" verticies="t"/>
                </v:shape>
                <v:rect id="Rectangle 973" o:spid="_x0000_s1942" style="position:absolute;left:33896;top:13519;width:11004;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6OcQA&#10;AADdAAAADwAAAGRycy9kb3ducmV2LnhtbERPTWvCQBC9C/6HZQQvohtTGmt0FS0UetI2LT0P2Uk2&#10;mJ0N2a2m/75bKHibx/uc7X6wrbhS7xvHCpaLBARx6XTDtYLPj5f5EwgfkDW2jknBD3nY78ajLeba&#10;3fidrkWoRQxhn6MCE0KXS+lLQxb9wnXEkatcbzFE2NdS93iL4baVaZJk0mLDscFgR8+GykvxbRWk&#10;s7eqeMwSV52/LqfzaX1sMTVKTSfDYQMi0BDu4n/3q47zVw8Z/H0TT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3+jnEAAAA3QAAAA8AAAAAAAAAAAAAAAAAmAIAAGRycy9k&#10;b3ducmV2LnhtbFBLBQYAAAAABAAEAPUAAACJAwAAAAA=&#10;" fillcolor="#cf9" stroked="f"/>
                <v:rect id="Rectangle 974" o:spid="_x0000_s1943" style="position:absolute;left:34385;top:13823;width:362;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bcAA&#10;AADdAAAADwAAAGRycy9kb3ducmV2LnhtbERP24rCMBB9F/yHMIJvmqqwStcoIgi6+GLdDxia6QWT&#10;SUmytvv3ZkHYtzmc62z3gzXiST60jhUs5hkI4tLplmsF3/fTbAMiRGSNxjEp+KUA+914tMVcu55v&#10;9CxiLVIIhxwVNDF2uZShbMhimLuOOHGV8xZjgr6W2mOfwq2Ryyz7kBZbTg0NdnRsqHwUP1aBvBen&#10;flMYn7mvZXU1l/OtIqfUdDIcPkFEGuK/+O0+6zR/v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jbcAAAADdAAAADwAAAAAAAAAAAAAAAACYAgAAZHJzL2Rvd25y&#10;ZXYueG1sUEsFBgAAAAAEAAQA9QAAAIUDAAAAAA==&#10;" filled="f" stroked="f">
                  <v:textbox style="mso-fit-shape-to-text:t" inset="0,0,0,0">
                    <w:txbxContent>
                      <w:p w:rsidR="0059726E" w:rsidRDefault="0059726E">
                        <w:r>
                          <w:rPr>
                            <w:rFonts w:ascii="Arial" w:hAnsi="Arial" w:cs="Arial"/>
                            <w:color w:val="000000"/>
                            <w:sz w:val="16"/>
                            <w:szCs w:val="16"/>
                            <w:lang w:val="en-US"/>
                          </w:rPr>
                          <w:t>•</w:t>
                        </w:r>
                      </w:p>
                    </w:txbxContent>
                  </v:textbox>
                </v:rect>
                <v:rect id="Rectangle 975" o:spid="_x0000_s1944" style="position:absolute;left:34937;top:13773;width:10128;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63H8QA&#10;AADdAAAADwAAAGRycy9kb3ducmV2LnhtbESP3WoCMRCF74W+Q5hC72q2Cla2RpGCoMUb1z7AsJn9&#10;wWSyJKm7ffvORcG7Gc6Zc77Z7Cbv1J1i6gMbeJsXoIjrYHtuDXxfD69rUCkjW3SBycAvJdhtn2Yb&#10;LG0Y+UL3KrdKQjiVaKDLeSi1TnVHHtM8DMSiNSF6zLLGVtuIo4R7pxdFsdIee5aGDgf67Ki+VT/e&#10;gL5Wh3FduViEr0VzdqfjpaFgzMvztP8AlWnKD/P/9dEK/vt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tx/EAAAA3QAAAA8AAAAAAAAAAAAAAAAAmAIAAGRycy9k&#10;b3ducmV2LnhtbFBLBQYAAAAABAAEAPUAAACJAwAAAAA=&#10;" filled="f" stroked="f">
                  <v:textbox style="mso-fit-shape-to-text:t" inset="0,0,0,0">
                    <w:txbxContent>
                      <w:p w:rsidR="0059726E" w:rsidRPr="00BB0CA2" w:rsidRDefault="0059726E">
                        <w:pPr>
                          <w:rPr>
                            <w:lang w:val="ru-RU"/>
                          </w:rPr>
                        </w:pPr>
                        <w:r>
                          <w:rPr>
                            <w:rFonts w:ascii="Arial" w:hAnsi="Arial" w:cs="Arial"/>
                            <w:b/>
                            <w:bCs/>
                            <w:color w:val="000000"/>
                            <w:sz w:val="16"/>
                            <w:szCs w:val="16"/>
                            <w:lang w:val="ru-RU"/>
                          </w:rPr>
                          <w:t>Данные во времени</w:t>
                        </w:r>
                      </w:p>
                    </w:txbxContent>
                  </v:textbox>
                </v:rect>
                <v:rect id="Rectangle 976" o:spid="_x0000_s1945" style="position:absolute;left:34385;top:14986;width:362;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IShMEA&#10;AADdAAAADwAAAGRycy9kb3ducmV2LnhtbERP22oCMRB9L/gPYQTfalaFqqtRpCDY4ourHzBsZi+Y&#10;TJYkdbd/3xQE3+ZwrrPdD9aIB/nQOlYwm2YgiEunW64V3K7H9xWIEJE1Gsek4JcC7Hejty3m2vV8&#10;oUcRa5FCOOSooImxy6UMZUMWw9R1xImrnLcYE/S11B77FG6NnGfZh7TYcmposKPPhsp78WMVyGtx&#10;7FeF8Zn7nldn83W6VOSUmoyHwwZEpCG+xE/3Saf5y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yEoTBAAAA3QAAAA8AAAAAAAAAAAAAAAAAmAIAAGRycy9kb3du&#10;cmV2LnhtbFBLBQYAAAAABAAEAPUAAACGAwAAAAA=&#10;" filled="f" stroked="f">
                  <v:textbox style="mso-fit-shape-to-text:t" inset="0,0,0,0">
                    <w:txbxContent>
                      <w:p w:rsidR="0059726E" w:rsidRDefault="0059726E">
                        <w:r>
                          <w:rPr>
                            <w:rFonts w:ascii="Arial" w:hAnsi="Arial" w:cs="Arial"/>
                            <w:color w:val="000000"/>
                            <w:sz w:val="16"/>
                            <w:szCs w:val="16"/>
                            <w:lang w:val="en-US"/>
                          </w:rPr>
                          <w:t>•</w:t>
                        </w:r>
                      </w:p>
                    </w:txbxContent>
                  </v:textbox>
                </v:rect>
                <v:rect id="Rectangle 978" o:spid="_x0000_s1946" style="position:absolute;left:36855;top:14935;width:343;height:19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t/8AA&#10;AADdAAAADwAAAGRycy9kb3ducmV2LnhtbERP24rCMBB9F/yHMIJvmiriSjWKCIK7+GL1A4ZmesFk&#10;UpJou3+/WVjYtzmc6+wOgzXiTT60jhUs5hkI4tLplmsFj/t5tgERIrJG45gUfFOAw3482mGuXc83&#10;ehexFimEQ44Kmhi7XMpQNmQxzF1HnLjKeYsxQV9L7bFP4dbIZZatpcWWU0ODHZ0aKp/FyyqQ9+Lc&#10;bwrjM/e1rK7m83KryCk1nQzHLYhIQ/wX/7kvOs3/WC3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t/8AAAADdAAAADwAAAAAAAAAAAAAAAACYAgAAZHJzL2Rvd25y&#10;ZXYueG1sUEsFBgAAAAAEAAQA9QAAAIUDAAAAAA==&#10;" filled="f" stroked="f">
                  <v:textbox style="mso-fit-shape-to-text:t" inset="0,0,0,0">
                    <w:txbxContent>
                      <w:p w:rsidR="0059726E" w:rsidRDefault="0059726E">
                        <w:r>
                          <w:rPr>
                            <w:rFonts w:ascii="Arial" w:hAnsi="Arial" w:cs="Arial"/>
                            <w:b/>
                            <w:bCs/>
                            <w:color w:val="000000"/>
                            <w:sz w:val="16"/>
                            <w:szCs w:val="16"/>
                            <w:lang w:val="en-US"/>
                          </w:rPr>
                          <w:t>-</w:t>
                        </w:r>
                      </w:p>
                    </w:txbxContent>
                  </v:textbox>
                </v:rect>
                <v:rect id="Rectangle 979" o:spid="_x0000_s1947" style="position:absolute;left:34937;top:14935;width:10090;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IRMQA&#10;AADdAAAADwAAAGRycy9kb3ducmV2LnhtbERPTWvCQBC9C/6HZQpepG4MxdrUVUQQPBTEtIf2NmSn&#10;2bTZ2ZBdTfTXu4LgbR7vcxar3tbiRK2vHCuYThIQxIXTFZcKvj63z3MQPiBrrB2TgjN5WC2HgwVm&#10;2nV8oFMeShFD2GeowITQZFL6wpBFP3ENceR+XWsxRNiWUrfYxXBbyzRJZtJixbHBYEMbQ8V/frQK&#10;tvvvivgiD+O3eef+ivQnNx+NUqOnfv0OIlAfHuK7e6fj/NeXFG7fx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qiETEAAAA3QAAAA8AAAAAAAAAAAAAAAAAmAIAAGRycy9k&#10;b3ducmV2LnhtbFBLBQYAAAAABAAEAPUAAACJAwAAAAA=&#10;" filled="f" stroked="f">
                  <v:textbox style="mso-fit-shape-to-text:t" inset="0,0,0,0">
                    <w:txbxContent>
                      <w:p w:rsidR="0059726E" w:rsidRPr="00BB0CA2" w:rsidRDefault="0059726E" w:rsidP="00BB0CA2">
                        <w:pPr>
                          <w:jc w:val="left"/>
                          <w:rPr>
                            <w:lang w:val="ru-RU"/>
                          </w:rPr>
                        </w:pPr>
                        <w:r>
                          <w:rPr>
                            <w:rFonts w:ascii="Arial" w:hAnsi="Arial" w:cs="Arial"/>
                            <w:b/>
                            <w:bCs/>
                            <w:color w:val="000000"/>
                            <w:sz w:val="16"/>
                            <w:szCs w:val="16"/>
                            <w:lang w:val="ru-RU"/>
                          </w:rPr>
                          <w:t>Данные не в реальном времени</w:t>
                        </w:r>
                      </w:p>
                    </w:txbxContent>
                  </v:textbox>
                </v:rect>
                <v:rect id="Rectangle 980" o:spid="_x0000_s1948" style="position:absolute;left:19357;top:21405;width:11488;height:19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xWE8EA&#10;AADdAAAADwAAAGRycy9kb3ducmV2LnhtbERP22oCMRB9L/gPYQTfalYtKqtRpCDY4ourHzBsZi+Y&#10;TJYkdbd/3xQE3+ZwrrPdD9aIB/nQOlYwm2YgiEunW64V3K7H9zWIEJE1Gsek4JcC7Hejty3m2vV8&#10;oUcRa5FCOOSooImxy6UMZUMWw9R1xImrnLcYE/S11B77FG6NnGfZUlpsOTU02NFnQ+W9+LEK5LU4&#10;9uvC+Mx9z6uz+TpdKnJKTcbDYQMi0hBf4qf7pNP81cc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cVhPBAAAA3QAAAA8AAAAAAAAAAAAAAAAAmAIAAGRycy9kb3du&#10;cmV2LnhtbFBLBQYAAAAABAAEAPUAAACGAwAAAAA=&#10;" filled="f" stroked="f">
                  <v:textbox style="mso-fit-shape-to-text:t" inset="0,0,0,0">
                    <w:txbxContent>
                      <w:p w:rsidR="0059726E" w:rsidRDefault="0059726E" w:rsidP="00BB0CA2">
                        <w:r>
                          <w:rPr>
                            <w:rFonts w:ascii="Arial" w:hAnsi="Arial" w:cs="Arial"/>
                            <w:b/>
                            <w:bCs/>
                            <w:color w:val="000000"/>
                            <w:sz w:val="16"/>
                            <w:szCs w:val="16"/>
                            <w:lang w:val="ru-RU"/>
                          </w:rPr>
                          <w:t>Мультимедийный ПК</w:t>
                        </w:r>
                        <w:r>
                          <w:rPr>
                            <w:rFonts w:ascii="Arial" w:hAnsi="Arial" w:cs="Arial"/>
                            <w:b/>
                            <w:bCs/>
                            <w:color w:val="000000"/>
                            <w:sz w:val="16"/>
                            <w:szCs w:val="16"/>
                            <w:lang w:val="en-US"/>
                          </w:rPr>
                          <w:t>C</w:t>
                        </w:r>
                      </w:p>
                    </w:txbxContent>
                  </v:textbox>
                </v:rect>
                <v:rect id="_x0000_s1949" style="position:absolute;left:19131;top:22748;width:11538;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q8QA&#10;AADdAAAADwAAAGRycy9kb3ducmV2LnhtbERPTWvCQBC9F/oflil4KbqpSKvRVYogeBDE2IPehuyY&#10;TZudDdnVRH+9KxS8zeN9zmzR2UpcqPGlYwUfgwQEce50yYWCn/2qPwbhA7LGyjEpuJKHxfz1ZYap&#10;di3v6JKFQsQQ9ikqMCHUqZQ+N2TRD1xNHLmTayyGCJtC6gbbGG4rOUyST2mx5NhgsKalofwvO1sF&#10;q+2hJL7J3ftk3LrffHjMzKZWqvfWfU9BBOrCU/zvXus4/2s0gsc38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PtavEAAAA3QAAAA8AAAAAAAAAAAAAAAAAmAIAAGRycy9k&#10;b3ducmV2LnhtbFBLBQYAAAAABAAEAPUAAACJAwAAAAA=&#10;" filled="f" stroked="f">
                  <v:textbox style="mso-fit-shape-to-text:t" inset="0,0,0,0">
                    <w:txbxContent>
                      <w:p w:rsidR="0059726E" w:rsidRDefault="0059726E" w:rsidP="00FF5622">
                        <w:pPr>
                          <w:spacing w:line="140" w:lineRule="exact"/>
                        </w:pPr>
                        <w:r>
                          <w:rPr>
                            <w:rFonts w:ascii="Arial" w:hAnsi="Arial" w:cs="Arial"/>
                            <w:b/>
                            <w:bCs/>
                            <w:color w:val="000000"/>
                            <w:sz w:val="16"/>
                            <w:szCs w:val="16"/>
                            <w:lang w:val="en-US"/>
                          </w:rPr>
                          <w:t>(</w:t>
                        </w:r>
                        <w:r>
                          <w:rPr>
                            <w:rFonts w:ascii="Arial" w:hAnsi="Arial" w:cs="Arial"/>
                            <w:b/>
                            <w:bCs/>
                            <w:color w:val="000000"/>
                            <w:sz w:val="16"/>
                            <w:szCs w:val="16"/>
                            <w:lang w:val="ru-RU"/>
                          </w:rPr>
                          <w:t>Настольный/порта-тивный</w:t>
                        </w:r>
                        <w:r>
                          <w:rPr>
                            <w:rFonts w:ascii="Arial" w:hAnsi="Arial" w:cs="Arial"/>
                            <w:b/>
                            <w:bCs/>
                            <w:color w:val="000000"/>
                            <w:sz w:val="16"/>
                            <w:szCs w:val="16"/>
                            <w:lang w:val="en-US"/>
                          </w:rPr>
                          <w:t>)</w:t>
                        </w:r>
                      </w:p>
                    </w:txbxContent>
                  </v:textbox>
                </v:rect>
                <v:shape id="Freeform 982" o:spid="_x0000_s1950" style="position:absolute;left:4737;top:3003;width:20707;height:2089;visibility:visible;mso-wrap-style:square;v-text-anchor:top" coordsize="6562,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069MYA&#10;AADdAAAADwAAAGRycy9kb3ducmV2LnhtbERP32vCMBB+H+x/CDfwZcxU0SmdUaQgDHGCOga+nc2t&#10;LTaXkmS1+tebwWBv9/H9vNmiM7VoyfnKsoJBPwFBnFtdcaHg87B6mYLwAVljbZkUXMnDYv74MMNU&#10;2wvvqN2HQsQQ9ikqKENoUil9XpJB37cNceS+rTMYInSF1A4vMdzUcpgkr9JgxbGhxIaykvLz/sco&#10;2Jy/qL1lbnLoltn49HHcJuvps1K9p275BiJQF/7Ff+53HedPRmP4/Sae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069MYAAADdAAAADwAAAAAAAAAAAAAAAACYAgAAZHJz&#10;L2Rvd25yZXYueG1sUEsFBgAAAAAEAAQA9QAAAIsDAAAAAA==&#10;" path="m66,589l6455,54r2,16l67,605,66,589xm72,661c37,664,6,638,3,603,,568,26,537,61,534v35,-3,66,23,69,58c133,627,107,658,72,661xm6429,r133,53l6440,128,6429,xe" fillcolor="black" strokeweight="0">
                  <v:path arrowok="t" o:connecttype="custom" o:connectlocs="20827,185318;2036970,16990;2037601,22024;21143,190352;20827,185318;22721,207971;947,189723;19249,168013;41023,186262;22721,207971;2028765,0;2070735,16675;2032236,40273;2028765,0" o:connectangles="0,0,0,0,0,0,0,0,0,0,0,0,0,0"/>
                  <o:lock v:ext="edit" verticies="t"/>
                </v:shape>
                <v:shape id="Freeform 983" o:spid="_x0000_s1951" style="position:absolute;left:4114;top:3740;width:21025;height:5899;visibility:visible;mso-wrap-style:square;v-text-anchor:top" coordsize="6663,1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NmW8QA&#10;AADdAAAADwAAAGRycy9kb3ducmV2LnhtbERPS2vCQBC+C/0PyxR6Ed30gY/oKkWQWuvFKOQ6ZMck&#10;dHc2ZLcx/nu3UOhtPr7nLNe9NaKj1teOFTyPExDEhdM1lwrOp+1oBsIHZI3GMSm4kYf16mGwxFS7&#10;Kx+py0IpYgj7FBVUITSplL6oyKIfu4Y4chfXWgwRtqXULV5juDXyJUkm0mLNsaHChjYVFd/Zj1Xw&#10;utlnn9h3Q58bE/Kvw8d8t82Venrs3xcgAvXhX/zn3uk4f/o2gd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DZlvEAAAA3QAAAA8AAAAAAAAAAAAAAAAAmAIAAGRycy9k&#10;b3ducmV2LnhtbFBLBQYAAAAABAAEAPUAAACJAwAAAAA=&#10;" path="m69,1797l6558,49r4,15l74,1812r-5,-15xm88,1866v-34,10,-69,-11,-78,-45c,1787,21,1752,55,1743v34,-10,69,11,78,45c143,1822,122,1857,88,1866xm6523,r140,28l6556,124,6523,xe" fillcolor="black" strokeweight="0">
                  <v:path arrowok="t" o:connecttype="custom" o:connectlocs="21773,565073;2069353,15408;2070615,20125;23350,569790;21773,565073;27768,586770;3155,572620;17355,548093;41968,562243;27768,586770;2058309,0;2102485,8805;2068722,38992;2058309,0" o:connectangles="0,0,0,0,0,0,0,0,0,0,0,0,0,0"/>
                  <o:lock v:ext="edit" verticies="t"/>
                </v:shape>
                <v:shape id="Freeform 984" o:spid="_x0000_s1952" style="position:absolute;left:4991;top:4381;width:20599;height:11297;visibility:visible;mso-wrap-style:square;v-text-anchor:top" coordsize="3244,1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9X/sYA&#10;AADdAAAADwAAAGRycy9kb3ducmV2LnhtbERPTUvDQBC9C/6HZYRexG4s0pbYbZHSFit4MPbibciO&#10;2Wh2Ns1O27S/3hUEb/N4nzNb9L5RR+piHdjA/TADRVwGW3NlYPe+vpuCioJssQlMBs4UYTG/vpph&#10;bsOJ3+hYSKVSCMccDTiRNtc6lo48xmFoiRP3GTqPkmBXadvhKYX7Ro+ybKw91pwaHLa0dFR+Fwdv&#10;4OI2+4uEj/1qO919vd4WY1n6F2MGN/3TIyihXv7Ff+5nm+ZPHibw+00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9X/sYAAADdAAAADwAAAAAAAAAAAAAAAACYAgAAZHJz&#10;L2Rvd25yZXYueG1sUEsFBgAAAAAEAAQA9QAAAIsDAAAAAA==&#10;" path="m,1772l3196,22r4,7l3,1779,,1772xm3173,3l3244,r-40,58l3173,3xe" fillcolor="black" strokeweight="0">
                  <v:path arrowok="t" o:connecttype="custom" o:connectlocs="0,1125220;2029460,13970;2032000,18415;1905,1129665;0,1125220;2014855,1905;2059940,0;2034540,36830;2014855,1905" o:connectangles="0,0,0,0,0,0,0,0,0"/>
                  <o:lock v:ext="edit" verticies="t"/>
                </v:shape>
                <v:shape id="Freeform 985" o:spid="_x0000_s1953" style="position:absolute;left:4565;top:5086;width:21228;height:15532;visibility:visible;mso-wrap-style:square;v-text-anchor:top" coordsize="6728,4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ocYA&#10;AADdAAAADwAAAGRycy9kb3ducmV2LnhtbESPQWvCQBCF70L/wzKF3nRjKyqpq4gieCiKsZfehuyY&#10;hGZnQ3ZN0n/fOQjeZnhv3vtmtRlcrTpqQ+XZwHSSgCLOva24MPB9PYyXoEJEtlh7JgN/FGCzfhmt&#10;MLW+5wt1WSyUhHBI0UAZY5NqHfKSHIaJb4hFu/nWYZS1LbRtsZdwV+v3JJlrhxVLQ4kN7UrKf7O7&#10;M3A6H857O3fN/vjRf/1MqUuW95sxb6/D9hNUpCE+zY/roxX8xUx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ocYAAADdAAAADwAAAAAAAAAAAAAAAACYAgAAZHJz&#10;L2Rvd25yZXYueG1sUEsFBgAAAAAEAAQA9QAAAIsDAAAAAA==&#10;" path="m68,4858l6638,57r9,13l77,4871r-9,-13xm110,4916v-28,21,-68,15,-89,-14c,4874,6,4834,35,4813v28,-21,68,-15,89,14c145,4855,139,4895,110,4916xm6587,24l6728,r-65,128l6587,24xe" fillcolor="black" strokeweight="0">
                  <v:path arrowok="t" o:connecttype="custom" o:connectlocs="21455,1528356;2094408,17933;2097248,22022;24295,1532446;21455,1528356;34707,1546603;6626,1542199;11043,1514199;39124,1518603;34707,1546603;2078317,7551;2122805,0;2102296,40270;2078317,7551" o:connectangles="0,0,0,0,0,0,0,0,0,0,0,0,0,0"/>
                  <o:lock v:ext="edit" verticies="t"/>
                </v:shape>
                <v:shape id="Picture 986" o:spid="_x0000_s1954" type="#_x0000_t75" style="position:absolute;left:25038;top:50;width:4191;height:7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sqAXDAAAA3QAAAA8AAABkcnMvZG93bnJldi54bWxET81qwkAQvgu+wzJCL9Js1KI1zSoiFG1v&#10;NT7AmB2T1Oxs2F01fftuoeBtPr7fyde9acWNnG8sK5gkKQji0uqGKwXH4v35FYQPyBpby6Tghzys&#10;V8NBjpm2d/6i2yFUIoawz1BBHUKXSenLmgz6xHbEkTtbZzBE6CqpHd5juGnlNE3n0mDDsaHGjrY1&#10;lZfD1Sgodp/+cj0tjZ25vWmPxbj6+B4r9TTqN28gAvXhIf5373Wcv3hZwt838QS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SyoBcMAAADdAAAADwAAAAAAAAAAAAAAAACf&#10;AgAAZHJzL2Rvd25yZXYueG1sUEsFBgAAAAAEAAQA9wAAAI8DAAAAAA==&#10;">
                  <v:imagedata r:id="rId55" o:title=""/>
                </v:shape>
                <v:shape id="Picture 987" o:spid="_x0000_s1955" type="#_x0000_t75" style="position:absolute;left:25038;top:50;width:4191;height:7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S7YPFAAAA3QAAAA8AAABkcnMvZG93bnJldi54bWxEj01rwkAQhu+F/odlhN7qRqG2RFdpxUIp&#10;Umkq4nHIjtnQ7GzIbjX5985B6G2GeT+eWax636gzdbEObGAyzkARl8HWXBnY/7w/voCKCdliE5gM&#10;DBRhtby/W2Buw4W/6VykSkkIxxwNuJTaXOtYOvIYx6ElltspdB6TrF2lbYcXCfeNnmbZTHusWRoc&#10;trR2VP4Wf15692mwLhSbvvr6XG+HbPd2POyMeRj1r3NQifr0L765P6zgPz8Jv3wjI+jl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0u2DxQAAAN0AAAAPAAAAAAAAAAAAAAAA&#10;AJ8CAABkcnMvZG93bnJldi54bWxQSwUGAAAAAAQABAD3AAAAkQMAAAAA&#10;">
                  <v:imagedata r:id="rId56" o:title=""/>
                </v:shape>
                <v:shape id="Picture 988" o:spid="_x0000_s1956" type="#_x0000_t75" style="position:absolute;left:20948;top:9613;width:12770;height:11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xCD7FAAAA3QAAAA8AAABkcnMvZG93bnJldi54bWxET01rwkAQvQv+h2WE3nQT0dZGN1IKij20&#10;UE0Vb0N2TILZ2ZDdxvjvu4VCb/N4n7Na96YWHbWusqwgnkQgiHOrKy4UZIfNeAHCeWSNtWVScCcH&#10;63Q4WGGi7Y0/qdv7QoQQdgkqKL1vEildXpJBN7ENceAutjXoA2wLqVu8hXBTy2kUPUqDFYeGEht6&#10;LSm/7r+Ngu39jQ96Ws8+suwcHbfd8+L09a7Uw6h/WYLw1Pt/8Z97p8P8p3kMv9+EE2T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8Qg+xQAAAN0AAAAPAAAAAAAAAAAAAAAA&#10;AJ8CAABkcnMvZG93bnJldi54bWxQSwUGAAAAAAQABAD3AAAAkQMAAAAA&#10;">
                  <v:imagedata r:id="rId57" o:title=""/>
                </v:shape>
                <v:shape id="Picture 989" o:spid="_x0000_s1957" type="#_x0000_t75" style="position:absolute;left:20948;top:9613;width:12770;height:11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gWYPDAAAA3QAAAA8AAABkcnMvZG93bnJldi54bWxET0uLwjAQvi/4H8II3jT1sSrVKO6ygnhQ&#10;fFy8Dc3YFptJbbK1/nuzIOxtPr7nzJeNKURNlcstK+j3IhDEidU5pwrOp3V3CsJ5ZI2FZVLwJAfL&#10;RetjjrG2Dz5QffSpCCHsYlSQeV/GUrokI4OuZ0viwF1tZdAHWKVSV/gI4aaQgygaS4M5h4YMS/rO&#10;KLkdf42CtdtdfvxQp1+j/fZUSzk63Nkq1Wk3qxkIT43/F7/dGx3mTz4H8PdNOEEu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mBZg8MAAADdAAAADwAAAAAAAAAAAAAAAACf&#10;AgAAZHJzL2Rvd25yZXYueG1sUEsFBgAAAAAEAAQA9wAAAI8DAAAAAA==&#10;">
                  <v:imagedata r:id="rId58" o:title=""/>
                </v:shape>
                <v:rect id="Rectangle 1754" o:spid="_x0000_s1958" style="position:absolute;left:24028;top:8547;width:11538;height:1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YjdsUA&#10;AADdAAAADwAAAGRycy9kb3ducmV2LnhtbERPTWvCQBC9C/6HZYReRDeKtWl0FSkIHgrF2IO9Ddkx&#10;mzY7G7Krif313UKht3m8z1lve1uLG7W+cqxgNk1AEBdOV1wqeD/tJykIH5A11o5JwZ08bDfDwRoz&#10;7To+0i0PpYgh7DNUYEJoMil9Yciin7qGOHIX11oMEbal1C12MdzWcp4kS2mx4thgsKEXQ8VXfrUK&#10;9m/nivhbHsfPaec+i/lHbl4bpR5G/W4FIlAf/sV/7oOO858eF/D7TT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1iN2xQAAAN0AAAAPAAAAAAAAAAAAAAAAAJgCAABkcnMv&#10;ZG93bnJldi54bWxQSwUGAAAAAAQABAD1AAAAigMAAAAA&#10;" filled="f" stroked="f">
                  <v:textbox style="mso-fit-shape-to-text:t" inset="0,0,0,0">
                    <w:txbxContent>
                      <w:p w:rsidR="0059726E" w:rsidRPr="00523A2C" w:rsidRDefault="0059726E" w:rsidP="00523A2C">
                        <w:r>
                          <w:rPr>
                            <w:rFonts w:ascii="Arial" w:hAnsi="Arial"/>
                            <w:b/>
                            <w:bCs/>
                            <w:color w:val="000000"/>
                            <w:sz w:val="16"/>
                            <w:szCs w:val="16"/>
                          </w:rPr>
                          <w:t>Смартфон</w:t>
                        </w:r>
                      </w:p>
                    </w:txbxContent>
                  </v:textbox>
                </v:rect>
                <w10:anchorlock/>
              </v:group>
            </w:pict>
          </mc:Fallback>
        </mc:AlternateContent>
      </w:r>
    </w:p>
    <w:p w:rsidR="005D5C6D" w:rsidRPr="00CD5563" w:rsidRDefault="005D5C6D" w:rsidP="005D5C6D">
      <w:pPr>
        <w:pStyle w:val="Figure"/>
        <w:rPr>
          <w:lang w:val="en-GB" w:eastAsia="en-US"/>
        </w:rPr>
      </w:pPr>
    </w:p>
    <w:p w:rsidR="0008639C" w:rsidRPr="000F630B" w:rsidRDefault="000F630B" w:rsidP="0008639C">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 окончании этого развития мобильные оконечные устройства должны стать одним из замечательных средств улучшения жизни людей с учетом использования ИКТ. Мобильный телефон уже не является просто телефоном, а превращается в интеллектуальное портативное устройство, позволяющее людям общаться в любом месте и в любое время, включая также личные развлечения (</w:t>
      </w:r>
      <w:r w:rsidR="00502253">
        <w:rPr>
          <w:szCs w:val="19"/>
          <w:lang w:val="ru-RU" w:eastAsia="en-US"/>
        </w:rPr>
        <w:t>Рисун</w:t>
      </w:r>
      <w:r w:rsidRPr="005858CF">
        <w:rPr>
          <w:szCs w:val="19"/>
          <w:lang w:val="ru-RU" w:eastAsia="en-US"/>
        </w:rPr>
        <w:t>ок 2-3).</w:t>
      </w:r>
    </w:p>
    <w:p w:rsidR="0008639C" w:rsidRPr="007E7933" w:rsidRDefault="00F92B83" w:rsidP="007E7933">
      <w:pPr>
        <w:pStyle w:val="Figuretitle"/>
        <w:rPr>
          <w:bCs/>
          <w:lang w:val="ru-RU" w:eastAsia="en-US"/>
        </w:rPr>
      </w:pPr>
      <w:bookmarkStart w:id="259" w:name="_Toc255475819"/>
      <w:bookmarkStart w:id="260" w:name="_Toc381722360"/>
      <w:r w:rsidRPr="007E7933">
        <w:rPr>
          <w:lang w:val="ru-RU" w:eastAsia="en-US"/>
        </w:rPr>
        <w:t>Рисунок</w:t>
      </w:r>
      <w:r w:rsidR="0008639C" w:rsidRPr="007E7933">
        <w:rPr>
          <w:lang w:val="ru-RU" w:eastAsia="en-US"/>
        </w:rPr>
        <w:t xml:space="preserve"> 2-3: </w:t>
      </w:r>
      <w:bookmarkEnd w:id="259"/>
      <w:r w:rsidR="007E7933" w:rsidRPr="007E7933">
        <w:rPr>
          <w:lang w:val="ru-RU"/>
        </w:rPr>
        <w:t>Совершенствование мобильного оконечного устройства</w:t>
      </w:r>
      <w:bookmarkEnd w:id="260"/>
    </w:p>
    <w:p w:rsidR="0008639C" w:rsidRPr="00CD5563" w:rsidRDefault="002A0D9D" w:rsidP="005D5C6D">
      <w:pPr>
        <w:pStyle w:val="Figure"/>
        <w:rPr>
          <w:lang w:val="en-GB" w:eastAsia="en-US"/>
        </w:rPr>
      </w:pPr>
      <w:r>
        <w:rPr>
          <w:noProof/>
          <w:lang w:val="ru-RU" w:eastAsia="zh-CN"/>
        </w:rPr>
        <mc:AlternateContent>
          <mc:Choice Requires="wps">
            <w:drawing>
              <wp:anchor distT="0" distB="0" distL="114300" distR="114300" simplePos="0" relativeHeight="251762688" behindDoc="0" locked="0" layoutInCell="1" allowOverlap="1" wp14:anchorId="3ED17772" wp14:editId="04E02D2E">
                <wp:simplePos x="0" y="0"/>
                <wp:positionH relativeFrom="column">
                  <wp:posOffset>2398273</wp:posOffset>
                </wp:positionH>
                <wp:positionV relativeFrom="paragraph">
                  <wp:posOffset>1149279</wp:posOffset>
                </wp:positionV>
                <wp:extent cx="1148733" cy="194049"/>
                <wp:effectExtent l="0" t="323850" r="0" b="320675"/>
                <wp:wrapNone/>
                <wp:docPr id="1788" name="Rectangle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509973">
                          <a:off x="0" y="0"/>
                          <a:ext cx="1148733" cy="194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0D9D" w:rsidRDefault="0059726E" w:rsidP="002A0D9D">
                            <w:pPr>
                              <w:spacing w:line="140" w:lineRule="exact"/>
                              <w:rPr>
                                <w:sz w:val="20"/>
                                <w:szCs w:val="20"/>
                                <w:lang w:val="ru-RU"/>
                              </w:rPr>
                            </w:pPr>
                            <w:r w:rsidRPr="002A0D9D">
                              <w:rPr>
                                <w:rFonts w:ascii="Arial" w:hAnsi="Arial" w:cs="Arial"/>
                                <w:b/>
                                <w:bCs/>
                                <w:color w:val="FFFF00"/>
                                <w:sz w:val="20"/>
                                <w:szCs w:val="20"/>
                                <w:lang w:val="en-US"/>
                                <w14:textOutline w14:w="9525" w14:cap="rnd" w14:cmpd="sng" w14:algn="ctr">
                                  <w14:solidFill>
                                    <w14:srgbClr w14:val="000000"/>
                                  </w14:solidFill>
                                  <w14:prstDash w14:val="solid"/>
                                  <w14:bevel/>
                                </w14:textOutline>
                              </w:rPr>
                              <w:t>(</w:t>
                            </w:r>
                            <w:r w:rsidRPr="002A0D9D">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 xml:space="preserve">+ </w:t>
                            </w:r>
                            <w:r>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Развлечения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981" o:spid="_x0000_s1959" style="position:absolute;left:0;text-align:left;margin-left:188.85pt;margin-top:90.5pt;width:90.45pt;height:15.3pt;rotation:-2282867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" filled="f" stroked="f">
                <v:textbox inset="0,0,0,0">
                  <w:txbxContent>
                    <w:p w:rsidR="0059726E" w:rsidRPr="002A0D9D" w:rsidRDefault="0059726E" w:rsidP="002A0D9D">
                      <w:pPr>
                        <w:spacing w:line="140" w:lineRule="exact"/>
                        <w:rPr>
                          <w:sz w:val="20"/>
                          <w:szCs w:val="20"/>
                          <w:lang w:val="ru-RU"/>
                        </w:rPr>
                      </w:pPr>
                      <w:r w:rsidRPr="002A0D9D">
                        <w:rPr>
                          <w:rFonts w:ascii="Arial" w:hAnsi="Arial" w:cs="Arial"/>
                          <w:b/>
                          <w:bCs/>
                          <w:color w:val="FFFF00"/>
                          <w:sz w:val="20"/>
                          <w:szCs w:val="20"/>
                          <w:lang w:val="en-US"/>
                          <w14:textOutline w14:w="9525" w14:cap="rnd" w14:cmpd="sng" w14:algn="ctr">
                            <w14:solidFill>
                              <w14:srgbClr w14:val="000000"/>
                            </w14:solidFill>
                            <w14:prstDash w14:val="solid"/>
                            <w14:bevel/>
                          </w14:textOutline>
                        </w:rPr>
                        <w:t>(</w:t>
                      </w:r>
                      <w:r w:rsidRPr="002A0D9D">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 xml:space="preserve">+ </w:t>
                      </w:r>
                      <w:r>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Развлечения</w:t>
                      </w:r>
                    </w:p>
                  </w:txbxContent>
                </v:textbox>
              </v:rect>
            </w:pict>
          </mc:Fallback>
        </mc:AlternateContent>
      </w:r>
      <w:r>
        <w:rPr>
          <w:noProof/>
          <w:lang w:val="ru-RU" w:eastAsia="zh-CN"/>
        </w:rPr>
        <mc:AlternateContent>
          <mc:Choice Requires="wps">
            <w:drawing>
              <wp:anchor distT="0" distB="0" distL="114300" distR="114300" simplePos="0" relativeHeight="251760640" behindDoc="0" locked="0" layoutInCell="1" allowOverlap="1" wp14:anchorId="2731EC3E" wp14:editId="4140D8A5">
                <wp:simplePos x="0" y="0"/>
                <wp:positionH relativeFrom="column">
                  <wp:posOffset>2518410</wp:posOffset>
                </wp:positionH>
                <wp:positionV relativeFrom="paragraph">
                  <wp:posOffset>541655</wp:posOffset>
                </wp:positionV>
                <wp:extent cx="808355" cy="173355"/>
                <wp:effectExtent l="0" t="209550" r="0" b="207645"/>
                <wp:wrapNone/>
                <wp:docPr id="1787" name="Rectangle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73316">
                          <a:off x="0" y="0"/>
                          <a:ext cx="808355"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0D9D" w:rsidRDefault="0059726E" w:rsidP="002A0D9D">
                            <w:pPr>
                              <w:spacing w:line="140" w:lineRule="exact"/>
                              <w:rPr>
                                <w:sz w:val="20"/>
                                <w:szCs w:val="20"/>
                                <w:lang w:val="ru-RU"/>
                              </w:rPr>
                            </w:pPr>
                            <w:r w:rsidRPr="002A0D9D">
                              <w:rPr>
                                <w:rFonts w:ascii="Arial" w:hAnsi="Arial" w:cs="Arial"/>
                                <w:b/>
                                <w:bCs/>
                                <w:color w:val="FFFF00"/>
                                <w:sz w:val="20"/>
                                <w:szCs w:val="20"/>
                                <w:lang w:val="en-US"/>
                                <w14:textOutline w14:w="9525" w14:cap="rnd" w14:cmpd="sng" w14:algn="ctr">
                                  <w14:solidFill>
                                    <w14:srgbClr w14:val="000000"/>
                                  </w14:solidFill>
                                  <w14:prstDash w14:val="solid"/>
                                  <w14:bevel/>
                                </w14:textOutline>
                              </w:rPr>
                              <w:t>(</w:t>
                            </w:r>
                            <w:r w:rsidRPr="002A0D9D">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 Связь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_x0000_s1960" style="position:absolute;left:0;text-align:left;margin-left:198.3pt;margin-top:42.65pt;width:63.65pt;height:13.65pt;rotation:2155387fd;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" filled="f" stroked="f">
                <v:textbox inset="0,0,0,0">
                  <w:txbxContent>
                    <w:p w:rsidR="0059726E" w:rsidRPr="002A0D9D" w:rsidRDefault="0059726E" w:rsidP="002A0D9D">
                      <w:pPr>
                        <w:spacing w:line="140" w:lineRule="exact"/>
                        <w:rPr>
                          <w:sz w:val="20"/>
                          <w:szCs w:val="20"/>
                          <w:lang w:val="ru-RU"/>
                        </w:rPr>
                      </w:pPr>
                      <w:r w:rsidRPr="002A0D9D">
                        <w:rPr>
                          <w:rFonts w:ascii="Arial" w:hAnsi="Arial" w:cs="Arial"/>
                          <w:b/>
                          <w:bCs/>
                          <w:color w:val="FFFF00"/>
                          <w:sz w:val="20"/>
                          <w:szCs w:val="20"/>
                          <w:lang w:val="en-US"/>
                          <w14:textOutline w14:w="9525" w14:cap="rnd" w14:cmpd="sng" w14:algn="ctr">
                            <w14:solidFill>
                              <w14:srgbClr w14:val="000000"/>
                            </w14:solidFill>
                            <w14:prstDash w14:val="solid"/>
                            <w14:bevel/>
                          </w14:textOutline>
                        </w:rPr>
                        <w:t>(</w:t>
                      </w:r>
                      <w:r w:rsidRPr="002A0D9D">
                        <w:rPr>
                          <w:rFonts w:ascii="Arial" w:hAnsi="Arial" w:cs="Arial"/>
                          <w:b/>
                          <w:bCs/>
                          <w:color w:val="FFFF00"/>
                          <w:sz w:val="20"/>
                          <w:szCs w:val="20"/>
                          <w:lang w:val="ru-RU"/>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 Связь</w:t>
                      </w:r>
                    </w:p>
                  </w:txbxContent>
                </v:textbox>
              </v:rect>
            </w:pict>
          </mc:Fallback>
        </mc:AlternateContent>
      </w:r>
      <w:r w:rsidR="00D4225C">
        <w:rPr>
          <w:noProof/>
          <w:lang w:val="ru-RU" w:eastAsia="zh-CN"/>
        </w:rPr>
        <mc:AlternateContent>
          <mc:Choice Requires="wpc">
            <w:drawing>
              <wp:inline distT="0" distB="0" distL="0" distR="0" wp14:anchorId="6FC40EC6" wp14:editId="4F77C428">
                <wp:extent cx="3269498" cy="2001328"/>
                <wp:effectExtent l="0" t="0" r="7620" b="0"/>
                <wp:docPr id="1786" name="Canvas 178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pic:pic xmlns:pic="http://schemas.openxmlformats.org/drawingml/2006/picture">
                        <pic:nvPicPr>
                          <pic:cNvPr id="1757" name="Picture 99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284480" y="3175"/>
                            <a:ext cx="19431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1" name="Rectangle 999"/>
                        <wps:cNvSpPr>
                          <a:spLocks noChangeArrowheads="1"/>
                        </wps:cNvSpPr>
                        <wps:spPr bwMode="auto">
                          <a:xfrm>
                            <a:off x="4436" y="32499"/>
                            <a:ext cx="1072515" cy="321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2A0D9D" w:rsidRDefault="0059726E" w:rsidP="00FF5622">
                              <w:pPr>
                                <w:spacing w:before="0" w:line="160" w:lineRule="exact"/>
                                <w:rPr>
                                  <w:lang w:val="ru-RU"/>
                                </w:rPr>
                              </w:pPr>
                              <w:r>
                                <w:rPr>
                                  <w:rFonts w:ascii="Arial Black" w:hAnsi="Arial Black" w:cs="Arial Black"/>
                                  <w:b/>
                                  <w:bCs/>
                                  <w:color w:val="3333CC"/>
                                  <w:sz w:val="18"/>
                                  <w:szCs w:val="18"/>
                                  <w:lang w:val="ru-RU"/>
                                </w:rPr>
                                <w:t>Двухрежимные</w:t>
                              </w:r>
                              <w:r>
                                <w:rPr>
                                  <w:rFonts w:ascii="Arial Black" w:hAnsi="Arial Black" w:cs="Arial Black"/>
                                  <w:b/>
                                  <w:bCs/>
                                  <w:color w:val="3333CC"/>
                                  <w:sz w:val="18"/>
                                  <w:szCs w:val="18"/>
                                  <w:lang w:val="ru-RU"/>
                                </w:rPr>
                                <w:br/>
                                <w:t>телефоны</w:t>
                              </w:r>
                            </w:p>
                          </w:txbxContent>
                        </wps:txbx>
                        <wps:bodyPr rot="0" vert="horz" wrap="square" lIns="0" tIns="0" rIns="0" bIns="0" anchor="t" anchorCtr="0">
                          <a:noAutofit/>
                        </wps:bodyPr>
                      </wps:wsp>
                      <pic:pic xmlns:pic="http://schemas.openxmlformats.org/drawingml/2006/picture">
                        <pic:nvPicPr>
                          <pic:cNvPr id="1764" name="Picture 10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803910" y="234315"/>
                            <a:ext cx="31623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5" name="Rectangle 1003"/>
                        <wps:cNvSpPr>
                          <a:spLocks noChangeArrowheads="1"/>
                        </wps:cNvSpPr>
                        <wps:spPr bwMode="auto">
                          <a:xfrm>
                            <a:off x="242498" y="258216"/>
                            <a:ext cx="550281" cy="328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D4225C" w:rsidRDefault="0059726E">
                              <w:pPr>
                                <w:rPr>
                                  <w:lang w:val="ru-RU"/>
                                </w:rPr>
                              </w:pPr>
                              <w:r>
                                <w:rPr>
                                  <w:rFonts w:ascii="Arial" w:hAnsi="Arial" w:cs="Arial"/>
                                  <w:b/>
                                  <w:bCs/>
                                  <w:color w:val="FF0000"/>
                                  <w:sz w:val="10"/>
                                  <w:szCs w:val="10"/>
                                  <w:lang w:val="en-US"/>
                                </w:rPr>
                                <w:t>WiFi</w:t>
                              </w:r>
                              <w:r>
                                <w:rPr>
                                  <w:rFonts w:ascii="Arial" w:hAnsi="Arial" w:cs="Arial"/>
                                  <w:b/>
                                  <w:bCs/>
                                  <w:color w:val="FF0000"/>
                                  <w:sz w:val="10"/>
                                  <w:szCs w:val="10"/>
                                  <w:lang w:val="ru-RU"/>
                                </w:rPr>
                                <w:t>-телефон</w:t>
                              </w:r>
                            </w:p>
                          </w:txbxContent>
                        </wps:txbx>
                        <wps:bodyPr rot="0" vert="horz" wrap="square" lIns="0" tIns="0" rIns="0" bIns="0" anchor="t" anchorCtr="0">
                          <a:noAutofit/>
                        </wps:bodyPr>
                      </wps:wsp>
                      <pic:pic xmlns:pic="http://schemas.openxmlformats.org/drawingml/2006/picture">
                        <pic:nvPicPr>
                          <pic:cNvPr id="1767" name="Picture 100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835025" y="534035"/>
                            <a:ext cx="20383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8" name="Rectangle 1006"/>
                        <wps:cNvSpPr>
                          <a:spLocks noChangeArrowheads="1"/>
                        </wps:cNvSpPr>
                        <wps:spPr bwMode="auto">
                          <a:xfrm>
                            <a:off x="109240" y="664063"/>
                            <a:ext cx="691369"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D4225C" w:rsidRDefault="0059726E">
                              <w:pPr>
                                <w:rPr>
                                  <w:lang w:val="ru-RU"/>
                                </w:rPr>
                              </w:pPr>
                              <w:r>
                                <w:rPr>
                                  <w:rFonts w:ascii="Arial" w:hAnsi="Arial" w:cs="Arial"/>
                                  <w:b/>
                                  <w:bCs/>
                                  <w:color w:val="FF0000"/>
                                  <w:sz w:val="10"/>
                                  <w:szCs w:val="10"/>
                                  <w:lang w:val="ru-RU"/>
                                </w:rPr>
                                <w:t>Мобильный телефон</w:t>
                              </w:r>
                            </w:p>
                          </w:txbxContent>
                        </wps:txbx>
                        <wps:bodyPr rot="0" vert="horz" wrap="square" lIns="0" tIns="0" rIns="0" bIns="0" anchor="t" anchorCtr="0">
                          <a:spAutoFit/>
                        </wps:bodyPr>
                      </wps:wsp>
                      <wps:wsp>
                        <wps:cNvPr id="1769" name="Freeform 1007"/>
                        <wps:cNvSpPr>
                          <a:spLocks/>
                        </wps:cNvSpPr>
                        <wps:spPr bwMode="auto">
                          <a:xfrm>
                            <a:off x="1141095" y="128270"/>
                            <a:ext cx="1047750" cy="741680"/>
                          </a:xfrm>
                          <a:custGeom>
                            <a:avLst/>
                            <a:gdLst>
                              <a:gd name="T0" fmla="*/ 191 w 1650"/>
                              <a:gd name="T1" fmla="*/ 0 h 1168"/>
                              <a:gd name="T2" fmla="*/ 1357 w 1650"/>
                              <a:gd name="T3" fmla="*/ 673 h 1168"/>
                              <a:gd name="T4" fmla="*/ 1453 w 1650"/>
                              <a:gd name="T5" fmla="*/ 508 h 1168"/>
                              <a:gd name="T6" fmla="*/ 1650 w 1650"/>
                              <a:gd name="T7" fmla="*/ 1062 h 1168"/>
                              <a:gd name="T8" fmla="*/ 1070 w 1650"/>
                              <a:gd name="T9" fmla="*/ 1168 h 1168"/>
                              <a:gd name="T10" fmla="*/ 1166 w 1650"/>
                              <a:gd name="T11" fmla="*/ 1003 h 1168"/>
                              <a:gd name="T12" fmla="*/ 0 w 1650"/>
                              <a:gd name="T13" fmla="*/ 330 h 1168"/>
                              <a:gd name="T14" fmla="*/ 191 w 1650"/>
                              <a:gd name="T15" fmla="*/ 0 h 116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650" h="1168">
                                <a:moveTo>
                                  <a:pt x="191" y="0"/>
                                </a:moveTo>
                                <a:lnTo>
                                  <a:pt x="1357" y="673"/>
                                </a:lnTo>
                                <a:lnTo>
                                  <a:pt x="1453" y="508"/>
                                </a:lnTo>
                                <a:lnTo>
                                  <a:pt x="1650" y="1062"/>
                                </a:lnTo>
                                <a:lnTo>
                                  <a:pt x="1070" y="1168"/>
                                </a:lnTo>
                                <a:lnTo>
                                  <a:pt x="1166" y="1003"/>
                                </a:lnTo>
                                <a:lnTo>
                                  <a:pt x="0" y="330"/>
                                </a:lnTo>
                                <a:lnTo>
                                  <a:pt x="191"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0" name="Freeform 1008"/>
                        <wps:cNvSpPr>
                          <a:spLocks noEditPoints="1"/>
                        </wps:cNvSpPr>
                        <wps:spPr bwMode="auto">
                          <a:xfrm>
                            <a:off x="1138555" y="126365"/>
                            <a:ext cx="1052195" cy="745490"/>
                          </a:xfrm>
                          <a:custGeom>
                            <a:avLst/>
                            <a:gdLst>
                              <a:gd name="T0" fmla="*/ 194 w 1657"/>
                              <a:gd name="T1" fmla="*/ 0 h 1174"/>
                              <a:gd name="T2" fmla="*/ 1362 w 1657"/>
                              <a:gd name="T3" fmla="*/ 674 h 1174"/>
                              <a:gd name="T4" fmla="*/ 1359 w 1657"/>
                              <a:gd name="T5" fmla="*/ 675 h 1174"/>
                              <a:gd name="T6" fmla="*/ 1457 w 1657"/>
                              <a:gd name="T7" fmla="*/ 505 h 1174"/>
                              <a:gd name="T8" fmla="*/ 1657 w 1657"/>
                              <a:gd name="T9" fmla="*/ 1067 h 1174"/>
                              <a:gd name="T10" fmla="*/ 1070 w 1657"/>
                              <a:gd name="T11" fmla="*/ 1174 h 1174"/>
                              <a:gd name="T12" fmla="*/ 1168 w 1657"/>
                              <a:gd name="T13" fmla="*/ 1005 h 1174"/>
                              <a:gd name="T14" fmla="*/ 1169 w 1657"/>
                              <a:gd name="T15" fmla="*/ 1008 h 1174"/>
                              <a:gd name="T16" fmla="*/ 0 w 1657"/>
                              <a:gd name="T17" fmla="*/ 334 h 1174"/>
                              <a:gd name="T18" fmla="*/ 194 w 1657"/>
                              <a:gd name="T19" fmla="*/ 0 h 1174"/>
                              <a:gd name="T20" fmla="*/ 6 w 1657"/>
                              <a:gd name="T21" fmla="*/ 334 h 1174"/>
                              <a:gd name="T22" fmla="*/ 5 w 1657"/>
                              <a:gd name="T23" fmla="*/ 331 h 1174"/>
                              <a:gd name="T24" fmla="*/ 1173 w 1657"/>
                              <a:gd name="T25" fmla="*/ 1005 h 1174"/>
                              <a:gd name="T26" fmla="*/ 1077 w 1657"/>
                              <a:gd name="T27" fmla="*/ 1172 h 1174"/>
                              <a:gd name="T28" fmla="*/ 1074 w 1657"/>
                              <a:gd name="T29" fmla="*/ 1168 h 1174"/>
                              <a:gd name="T30" fmla="*/ 1654 w 1657"/>
                              <a:gd name="T31" fmla="*/ 1063 h 1174"/>
                              <a:gd name="T32" fmla="*/ 1652 w 1657"/>
                              <a:gd name="T33" fmla="*/ 1066 h 1174"/>
                              <a:gd name="T34" fmla="*/ 1454 w 1657"/>
                              <a:gd name="T35" fmla="*/ 512 h 1174"/>
                              <a:gd name="T36" fmla="*/ 1459 w 1657"/>
                              <a:gd name="T37" fmla="*/ 512 h 1174"/>
                              <a:gd name="T38" fmla="*/ 1362 w 1657"/>
                              <a:gd name="T39" fmla="*/ 679 h 1174"/>
                              <a:gd name="T40" fmla="*/ 194 w 1657"/>
                              <a:gd name="T41" fmla="*/ 5 h 1174"/>
                              <a:gd name="T42" fmla="*/ 197 w 1657"/>
                              <a:gd name="T43" fmla="*/ 4 h 1174"/>
                              <a:gd name="T44" fmla="*/ 6 w 1657"/>
                              <a:gd name="T45" fmla="*/ 334 h 11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657" h="1174">
                                <a:moveTo>
                                  <a:pt x="194" y="0"/>
                                </a:moveTo>
                                <a:lnTo>
                                  <a:pt x="1362" y="674"/>
                                </a:lnTo>
                                <a:lnTo>
                                  <a:pt x="1359" y="675"/>
                                </a:lnTo>
                                <a:lnTo>
                                  <a:pt x="1457" y="505"/>
                                </a:lnTo>
                                <a:lnTo>
                                  <a:pt x="1657" y="1067"/>
                                </a:lnTo>
                                <a:lnTo>
                                  <a:pt x="1070" y="1174"/>
                                </a:lnTo>
                                <a:lnTo>
                                  <a:pt x="1168" y="1005"/>
                                </a:lnTo>
                                <a:lnTo>
                                  <a:pt x="1169" y="1008"/>
                                </a:lnTo>
                                <a:lnTo>
                                  <a:pt x="0" y="334"/>
                                </a:lnTo>
                                <a:lnTo>
                                  <a:pt x="194" y="0"/>
                                </a:lnTo>
                                <a:close/>
                                <a:moveTo>
                                  <a:pt x="6" y="334"/>
                                </a:moveTo>
                                <a:lnTo>
                                  <a:pt x="5" y="331"/>
                                </a:lnTo>
                                <a:lnTo>
                                  <a:pt x="1173" y="1005"/>
                                </a:lnTo>
                                <a:lnTo>
                                  <a:pt x="1077" y="1172"/>
                                </a:lnTo>
                                <a:lnTo>
                                  <a:pt x="1074" y="1168"/>
                                </a:lnTo>
                                <a:lnTo>
                                  <a:pt x="1654" y="1063"/>
                                </a:lnTo>
                                <a:lnTo>
                                  <a:pt x="1652" y="1066"/>
                                </a:lnTo>
                                <a:lnTo>
                                  <a:pt x="1454" y="512"/>
                                </a:lnTo>
                                <a:lnTo>
                                  <a:pt x="1459" y="512"/>
                                </a:lnTo>
                                <a:lnTo>
                                  <a:pt x="1362" y="679"/>
                                </a:lnTo>
                                <a:lnTo>
                                  <a:pt x="194" y="5"/>
                                </a:lnTo>
                                <a:lnTo>
                                  <a:pt x="197" y="4"/>
                                </a:lnTo>
                                <a:lnTo>
                                  <a:pt x="6" y="334"/>
                                </a:lnTo>
                                <a:close/>
                              </a:path>
                            </a:pathLst>
                          </a:custGeom>
                          <a:solidFill>
                            <a:srgbClr val="C0C0C0"/>
                          </a:solidFill>
                          <a:ln w="0" cap="flat">
                            <a:solidFill>
                              <a:srgbClr val="C0C0C0"/>
                            </a:solidFill>
                            <a:prstDash val="solid"/>
                            <a:round/>
                            <a:headEnd/>
                            <a:tailEnd/>
                          </a:ln>
                        </wps:spPr>
                        <wps:bodyPr rot="0" vert="horz" wrap="square" lIns="91440" tIns="45720" rIns="91440" bIns="45720" anchor="t" anchorCtr="0" upright="1">
                          <a:noAutofit/>
                        </wps:bodyPr>
                      </wps:wsp>
                      <pic:pic xmlns:pic="http://schemas.openxmlformats.org/drawingml/2006/picture">
                        <pic:nvPicPr>
                          <pic:cNvPr id="1772" name="Picture 10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2245995" y="71755"/>
                            <a:ext cx="578485" cy="812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3" name="Picture 10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2245995" y="71755"/>
                            <a:ext cx="578485" cy="812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76" name="Rectangle 1014"/>
                        <wps:cNvSpPr>
                          <a:spLocks noChangeArrowheads="1"/>
                        </wps:cNvSpPr>
                        <wps:spPr bwMode="auto">
                          <a:xfrm>
                            <a:off x="77541" y="1138854"/>
                            <a:ext cx="848886"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D4225C" w:rsidRDefault="0059726E" w:rsidP="00D4225C">
                              <w:pPr>
                                <w:rPr>
                                  <w:lang w:val="ru-RU"/>
                                </w:rPr>
                              </w:pPr>
                              <w:r>
                                <w:rPr>
                                  <w:rFonts w:ascii="Arial Black" w:hAnsi="Arial Black" w:cs="Arial Black"/>
                                  <w:b/>
                                  <w:bCs/>
                                  <w:color w:val="3333CC"/>
                                  <w:sz w:val="18"/>
                                  <w:szCs w:val="18"/>
                                  <w:lang w:val="en-US"/>
                                </w:rPr>
                                <w:t xml:space="preserve">MP3 </w:t>
                              </w:r>
                              <w:r>
                                <w:rPr>
                                  <w:rFonts w:ascii="Arial Black" w:hAnsi="Arial Black" w:cs="Arial Black"/>
                                  <w:b/>
                                  <w:bCs/>
                                  <w:color w:val="3333CC"/>
                                  <w:sz w:val="18"/>
                                  <w:szCs w:val="18"/>
                                  <w:lang w:val="ru-RU"/>
                                </w:rPr>
                                <w:t>-плеер</w:t>
                              </w:r>
                            </w:p>
                          </w:txbxContent>
                        </wps:txbx>
                        <wps:bodyPr rot="0" vert="horz" wrap="square" lIns="0" tIns="0" rIns="0" bIns="0" anchor="t" anchorCtr="0">
                          <a:spAutoFit/>
                        </wps:bodyPr>
                      </wps:wsp>
                      <wps:wsp>
                        <wps:cNvPr id="1779" name="Rectangle 1017"/>
                        <wps:cNvSpPr>
                          <a:spLocks noChangeArrowheads="1"/>
                        </wps:cNvSpPr>
                        <wps:spPr bwMode="auto">
                          <a:xfrm>
                            <a:off x="0" y="1457943"/>
                            <a:ext cx="853368" cy="388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FF5622" w:rsidRDefault="0059726E" w:rsidP="00FF5622">
                              <w:pPr>
                                <w:rPr>
                                  <w:sz w:val="16"/>
                                  <w:szCs w:val="16"/>
                                  <w:lang w:val="ru-RU"/>
                                </w:rPr>
                              </w:pPr>
                              <w:r w:rsidRPr="00FF5622">
                                <w:rPr>
                                  <w:rFonts w:ascii="Arial Black" w:hAnsi="Arial Black" w:cs="Arial Black"/>
                                  <w:b/>
                                  <w:bCs/>
                                  <w:color w:val="3333CC"/>
                                  <w:sz w:val="16"/>
                                  <w:szCs w:val="16"/>
                                  <w:lang w:val="ru-RU"/>
                                </w:rPr>
                                <w:t>Мобильное ТВ</w:t>
                              </w:r>
                            </w:p>
                          </w:txbxContent>
                        </wps:txbx>
                        <wps:bodyPr rot="0" vert="horz" wrap="square" lIns="0" tIns="0" rIns="0" bIns="0" anchor="t" anchorCtr="0">
                          <a:noAutofit/>
                        </wps:bodyPr>
                      </wps:wsp>
                      <pic:pic xmlns:pic="http://schemas.openxmlformats.org/drawingml/2006/picture">
                        <pic:nvPicPr>
                          <pic:cNvPr id="1780" name="Picture 10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252345" y="930275"/>
                            <a:ext cx="594360" cy="805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1" name="Picture 10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969645" y="986790"/>
                            <a:ext cx="1314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2" name="Picture 10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19785" y="1289685"/>
                            <a:ext cx="425450" cy="452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3" name="Freeform 1021"/>
                        <wps:cNvSpPr>
                          <a:spLocks/>
                        </wps:cNvSpPr>
                        <wps:spPr bwMode="auto">
                          <a:xfrm>
                            <a:off x="1209040" y="764540"/>
                            <a:ext cx="969010" cy="765175"/>
                          </a:xfrm>
                          <a:custGeom>
                            <a:avLst/>
                            <a:gdLst>
                              <a:gd name="T0" fmla="*/ 0 w 1526"/>
                              <a:gd name="T1" fmla="*/ 892 h 1205"/>
                              <a:gd name="T2" fmla="*/ 1063 w 1526"/>
                              <a:gd name="T3" fmla="*/ 157 h 1205"/>
                              <a:gd name="T4" fmla="*/ 954 w 1526"/>
                              <a:gd name="T5" fmla="*/ 0 h 1205"/>
                              <a:gd name="T6" fmla="*/ 1526 w 1526"/>
                              <a:gd name="T7" fmla="*/ 68 h 1205"/>
                              <a:gd name="T8" fmla="*/ 1389 w 1526"/>
                              <a:gd name="T9" fmla="*/ 626 h 1205"/>
                              <a:gd name="T10" fmla="*/ 1280 w 1526"/>
                              <a:gd name="T11" fmla="*/ 470 h 1205"/>
                              <a:gd name="T12" fmla="*/ 217 w 1526"/>
                              <a:gd name="T13" fmla="*/ 1205 h 1205"/>
                              <a:gd name="T14" fmla="*/ 0 w 1526"/>
                              <a:gd name="T15" fmla="*/ 892 h 12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526" h="1205">
                                <a:moveTo>
                                  <a:pt x="0" y="892"/>
                                </a:moveTo>
                                <a:lnTo>
                                  <a:pt x="1063" y="157"/>
                                </a:lnTo>
                                <a:lnTo>
                                  <a:pt x="954" y="0"/>
                                </a:lnTo>
                                <a:lnTo>
                                  <a:pt x="1526" y="68"/>
                                </a:lnTo>
                                <a:lnTo>
                                  <a:pt x="1389" y="626"/>
                                </a:lnTo>
                                <a:lnTo>
                                  <a:pt x="1280" y="470"/>
                                </a:lnTo>
                                <a:lnTo>
                                  <a:pt x="217" y="1205"/>
                                </a:lnTo>
                                <a:lnTo>
                                  <a:pt x="0" y="892"/>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022"/>
                        <wps:cNvSpPr>
                          <a:spLocks noEditPoints="1"/>
                        </wps:cNvSpPr>
                        <wps:spPr bwMode="auto">
                          <a:xfrm>
                            <a:off x="1206500" y="762635"/>
                            <a:ext cx="973455" cy="769620"/>
                          </a:xfrm>
                          <a:custGeom>
                            <a:avLst/>
                            <a:gdLst>
                              <a:gd name="T0" fmla="*/ 0 w 1533"/>
                              <a:gd name="T1" fmla="*/ 894 h 1212"/>
                              <a:gd name="T2" fmla="*/ 1065 w 1533"/>
                              <a:gd name="T3" fmla="*/ 157 h 1212"/>
                              <a:gd name="T4" fmla="*/ 1065 w 1533"/>
                              <a:gd name="T5" fmla="*/ 161 h 1212"/>
                              <a:gd name="T6" fmla="*/ 953 w 1533"/>
                              <a:gd name="T7" fmla="*/ 0 h 1212"/>
                              <a:gd name="T8" fmla="*/ 1533 w 1533"/>
                              <a:gd name="T9" fmla="*/ 69 h 1212"/>
                              <a:gd name="T10" fmla="*/ 1394 w 1533"/>
                              <a:gd name="T11" fmla="*/ 635 h 1212"/>
                              <a:gd name="T12" fmla="*/ 1282 w 1533"/>
                              <a:gd name="T13" fmla="*/ 474 h 1212"/>
                              <a:gd name="T14" fmla="*/ 1285 w 1533"/>
                              <a:gd name="T15" fmla="*/ 475 h 1212"/>
                              <a:gd name="T16" fmla="*/ 221 w 1533"/>
                              <a:gd name="T17" fmla="*/ 1212 h 1212"/>
                              <a:gd name="T18" fmla="*/ 0 w 1533"/>
                              <a:gd name="T19" fmla="*/ 894 h 1212"/>
                              <a:gd name="T20" fmla="*/ 223 w 1533"/>
                              <a:gd name="T21" fmla="*/ 1207 h 1212"/>
                              <a:gd name="T22" fmla="*/ 220 w 1533"/>
                              <a:gd name="T23" fmla="*/ 1206 h 1212"/>
                              <a:gd name="T24" fmla="*/ 1285 w 1533"/>
                              <a:gd name="T25" fmla="*/ 469 h 1212"/>
                              <a:gd name="T26" fmla="*/ 1395 w 1533"/>
                              <a:gd name="T27" fmla="*/ 628 h 1212"/>
                              <a:gd name="T28" fmla="*/ 1390 w 1533"/>
                              <a:gd name="T29" fmla="*/ 629 h 1212"/>
                              <a:gd name="T30" fmla="*/ 1527 w 1533"/>
                              <a:gd name="T31" fmla="*/ 70 h 1212"/>
                              <a:gd name="T32" fmla="*/ 1529 w 1533"/>
                              <a:gd name="T33" fmla="*/ 74 h 1212"/>
                              <a:gd name="T34" fmla="*/ 958 w 1533"/>
                              <a:gd name="T35" fmla="*/ 5 h 1212"/>
                              <a:gd name="T36" fmla="*/ 960 w 1533"/>
                              <a:gd name="T37" fmla="*/ 2 h 1212"/>
                              <a:gd name="T38" fmla="*/ 1070 w 1533"/>
                              <a:gd name="T39" fmla="*/ 160 h 1212"/>
                              <a:gd name="T40" fmla="*/ 5 w 1533"/>
                              <a:gd name="T41" fmla="*/ 897 h 1212"/>
                              <a:gd name="T42" fmla="*/ 6 w 1533"/>
                              <a:gd name="T43" fmla="*/ 894 h 1212"/>
                              <a:gd name="T44" fmla="*/ 223 w 1533"/>
                              <a:gd name="T45" fmla="*/ 1207 h 12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533" h="1212">
                                <a:moveTo>
                                  <a:pt x="0" y="894"/>
                                </a:moveTo>
                                <a:lnTo>
                                  <a:pt x="1065" y="157"/>
                                </a:lnTo>
                                <a:lnTo>
                                  <a:pt x="1065" y="161"/>
                                </a:lnTo>
                                <a:lnTo>
                                  <a:pt x="953" y="0"/>
                                </a:lnTo>
                                <a:lnTo>
                                  <a:pt x="1533" y="69"/>
                                </a:lnTo>
                                <a:lnTo>
                                  <a:pt x="1394" y="635"/>
                                </a:lnTo>
                                <a:lnTo>
                                  <a:pt x="1282" y="474"/>
                                </a:lnTo>
                                <a:lnTo>
                                  <a:pt x="1285" y="475"/>
                                </a:lnTo>
                                <a:lnTo>
                                  <a:pt x="221" y="1212"/>
                                </a:lnTo>
                                <a:lnTo>
                                  <a:pt x="0" y="894"/>
                                </a:lnTo>
                                <a:close/>
                                <a:moveTo>
                                  <a:pt x="223" y="1207"/>
                                </a:moveTo>
                                <a:lnTo>
                                  <a:pt x="220" y="1206"/>
                                </a:lnTo>
                                <a:lnTo>
                                  <a:pt x="1285" y="469"/>
                                </a:lnTo>
                                <a:lnTo>
                                  <a:pt x="1395" y="628"/>
                                </a:lnTo>
                                <a:lnTo>
                                  <a:pt x="1390" y="629"/>
                                </a:lnTo>
                                <a:lnTo>
                                  <a:pt x="1527" y="70"/>
                                </a:lnTo>
                                <a:lnTo>
                                  <a:pt x="1529" y="74"/>
                                </a:lnTo>
                                <a:lnTo>
                                  <a:pt x="958" y="5"/>
                                </a:lnTo>
                                <a:lnTo>
                                  <a:pt x="960" y="2"/>
                                </a:lnTo>
                                <a:lnTo>
                                  <a:pt x="1070" y="160"/>
                                </a:lnTo>
                                <a:lnTo>
                                  <a:pt x="5" y="897"/>
                                </a:lnTo>
                                <a:lnTo>
                                  <a:pt x="6" y="894"/>
                                </a:lnTo>
                                <a:lnTo>
                                  <a:pt x="223" y="1207"/>
                                </a:lnTo>
                                <a:close/>
                              </a:path>
                            </a:pathLst>
                          </a:custGeom>
                          <a:solidFill>
                            <a:srgbClr val="C0C0C0"/>
                          </a:solidFill>
                          <a:ln w="0" cap="flat">
                            <a:solidFill>
                              <a:srgbClr val="C0C0C0"/>
                            </a:solidFill>
                            <a:prstDash val="solid"/>
                            <a:round/>
                            <a:headEnd/>
                            <a:tailEnd/>
                          </a:ln>
                        </wps:spPr>
                        <wps:bodyPr rot="0" vert="horz" wrap="square" lIns="91440" tIns="45720" rIns="91440" bIns="45720" anchor="t" anchorCtr="0" upright="1">
                          <a:noAutofit/>
                        </wps:bodyPr>
                      </wps:wsp>
                    </wpc:wpc>
                  </a:graphicData>
                </a:graphic>
              </wp:inline>
            </w:drawing>
          </mc:Choice>
          <mc:Fallback>
            <w:pict>
              <v:group id="Canvas 1786" o:spid="_x0000_s1961" editas="canvas" style="width:257.45pt;height:157.6pt;mso-position-horizontal-relative:char;mso-position-vertical-relative:line" coordsize="32689,20008" o:gfxdata="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">
                <v:shape id="_x0000_s1962" type="#_x0000_t75" style="position:absolute;width:32689;height:20008;visibility:visible;mso-wrap-style:square" filled="t" fillcolor="white [3212]">
                  <v:fill o:detectmouseclick="t"/>
                  <v:path o:connecttype="none"/>
                </v:shape>
                <v:shape id="Picture 995" o:spid="_x0000_s1963" type="#_x0000_t75" style="position:absolute;left:2844;top:31;width:1943;height:20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k7iHDAAAA3QAAAA8AAABkcnMvZG93bnJldi54bWxET01rwkAQvRf8D8sIXkrdKLRK6iaoIHoq&#10;NVrocciOm2B2NmRXk/77bqHgbR7vc1b5YBtxp87XjhXMpgkI4tLpmo2C82n3sgThA7LGxjEp+CEP&#10;eTZ6WmGqXc9HuhfBiBjCPkUFVQhtKqUvK7Lop64ljtzFdRZDhJ2RusM+httGzpPkTVqsOTZU2NK2&#10;ovJa3KwC3DzLT7P333v66DdDcdhe1l+1UpPxsH4HEWgID/G/+6Dj/MXrAv6+iSf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STuIcMAAADdAAAADwAAAAAAAAAAAAAAAACf&#10;AgAAZHJzL2Rvd25yZXYueG1sUEsFBgAAAAAEAAQA9wAAAI8DAAAAAA==&#10;">
                  <v:imagedata r:id="rId67" o:title=""/>
                </v:shape>
                <v:rect id="Rectangle 999" o:spid="_x0000_s1964" style="position:absolute;left:44;top:324;width:10725;height:3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In18MA&#10;AADdAAAADwAAAGRycy9kb3ducmV2LnhtbERPTYvCMBC9C/6HMMLeNHUPrnaNIrqiR7WC7m1oxrbY&#10;TEoTbXd/vREEb/N4nzOdt6YUd6pdYVnBcBCBIE6tLjhTcEzW/TEI55E1lpZJwR85mM+6nSnG2ja8&#10;p/vBZyKEsItRQe59FUvp0pwMuoGtiAN3sbVBH2CdSV1jE8JNKT+jaCQNFhwacqxomVN6PdyMgs24&#10;Wpy39r/Jyp/fzWl3mqySiVfqo9cuvkF4av1b/HJvdZj/NR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In18MAAADdAAAADwAAAAAAAAAAAAAAAACYAgAAZHJzL2Rv&#10;d25yZXYueG1sUEsFBgAAAAAEAAQA9QAAAIgDAAAAAA==&#10;" filled="f" stroked="f">
                  <v:textbox inset="0,0,0,0">
                    <w:txbxContent>
                      <w:p w:rsidR="0059726E" w:rsidRPr="002A0D9D" w:rsidRDefault="0059726E" w:rsidP="00FF5622">
                        <w:pPr>
                          <w:spacing w:before="0" w:line="160" w:lineRule="exact"/>
                          <w:rPr>
                            <w:lang w:val="ru-RU"/>
                          </w:rPr>
                        </w:pPr>
                        <w:r>
                          <w:rPr>
                            <w:rFonts w:ascii="Arial Black" w:hAnsi="Arial Black" w:cs="Arial Black"/>
                            <w:b/>
                            <w:bCs/>
                            <w:color w:val="3333CC"/>
                            <w:sz w:val="18"/>
                            <w:szCs w:val="18"/>
                            <w:lang w:val="ru-RU"/>
                          </w:rPr>
                          <w:t>Двухрежимные</w:t>
                        </w:r>
                        <w:r>
                          <w:rPr>
                            <w:rFonts w:ascii="Arial Black" w:hAnsi="Arial Black" w:cs="Arial Black"/>
                            <w:b/>
                            <w:bCs/>
                            <w:color w:val="3333CC"/>
                            <w:sz w:val="18"/>
                            <w:szCs w:val="18"/>
                            <w:lang w:val="ru-RU"/>
                          </w:rPr>
                          <w:br/>
                          <w:t>телефоны</w:t>
                        </w:r>
                      </w:p>
                    </w:txbxContent>
                  </v:textbox>
                </v:rect>
                <v:shape id="Picture 1002" o:spid="_x0000_s1965" type="#_x0000_t75" style="position:absolute;left:8039;top:2343;width:3162;height:2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fQffDAAAA3QAAAA8AAABkcnMvZG93bnJldi54bWxET01rAjEQvRf6H8II3mp2pVhZjSJSQVt6&#10;6Fbvw2bcrG4mS5Lq2l/fFAre5vE+Z77sbSsu5EPjWEE+ykAQV043XCvYf22epiBCRNbYOiYFNwqw&#10;XDw+zLHQ7sqfdCljLVIIhwIVmBi7QspQGbIYRq4jTtzReYsxQV9L7fGawm0rx1k2kRYbTg0GO1ob&#10;qs7lt1XAHzvKX8vz29bcDn6q85/V+/qk1HDQr2YgIvXxLv53b3Wa/zJ5hr9v0gl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Z9B98MAAADdAAAADwAAAAAAAAAAAAAAAACf&#10;AgAAZHJzL2Rvd25yZXYueG1sUEsFBgAAAAAEAAQA9wAAAI8DAAAAAA==&#10;">
                  <v:imagedata r:id="rId68" o:title=""/>
                </v:shape>
                <v:rect id="_x0000_s1966" style="position:absolute;left:2424;top:2582;width:550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h1MMA&#10;AADdAAAADwAAAGRycy9kb3ducmV2LnhtbERPS4vCMBC+L/gfwgje1lRB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kh1MMAAADdAAAADwAAAAAAAAAAAAAAAACYAgAAZHJzL2Rv&#10;d25yZXYueG1sUEsFBgAAAAAEAAQA9QAAAIgDAAAAAA==&#10;" filled="f" stroked="f">
                  <v:textbox inset="0,0,0,0">
                    <w:txbxContent>
                      <w:p w:rsidR="0059726E" w:rsidRPr="00D4225C" w:rsidRDefault="0059726E">
                        <w:pPr>
                          <w:rPr>
                            <w:lang w:val="ru-RU"/>
                          </w:rPr>
                        </w:pPr>
                        <w:r>
                          <w:rPr>
                            <w:rFonts w:ascii="Arial" w:hAnsi="Arial" w:cs="Arial"/>
                            <w:b/>
                            <w:bCs/>
                            <w:color w:val="FF0000"/>
                            <w:sz w:val="10"/>
                            <w:szCs w:val="10"/>
                            <w:lang w:val="en-US"/>
                          </w:rPr>
                          <w:t>WiFi</w:t>
                        </w:r>
                        <w:r>
                          <w:rPr>
                            <w:rFonts w:ascii="Arial" w:hAnsi="Arial" w:cs="Arial"/>
                            <w:b/>
                            <w:bCs/>
                            <w:color w:val="FF0000"/>
                            <w:sz w:val="10"/>
                            <w:szCs w:val="10"/>
                            <w:lang w:val="ru-RU"/>
                          </w:rPr>
                          <w:t>-телефон</w:t>
                        </w:r>
                      </w:p>
                    </w:txbxContent>
                  </v:textbox>
                </v:rect>
                <v:shape id="Picture 1005" o:spid="_x0000_s1967" type="#_x0000_t75" style="position:absolute;left:8350;top:5340;width:2038;height:2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BpErEAAAA3QAAAA8AAABkcnMvZG93bnJldi54bWxET01rwkAQvRf6H5YRvNWNRRKJriKFiiDS&#10;GhXxNmTHJJidDdlV4793CwVv83ifM513phY3al1lWcFwEIEgzq2uuFCw331/jEE4j6yxtkwKHuRg&#10;Pnt/m2Kq7Z23dMt8IUIIuxQVlN43qZQuL8mgG9iGOHBn2xr0AbaF1C3eQ7ip5WcUxdJgxaGhxIa+&#10;Ssov2dUoiI/RbzLaZN1yXW1O4/XqoI8/B6X6vW4xAeGp8y/xv3ulw/wkTuDvm3CC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HBpErEAAAA3QAAAA8AAAAAAAAAAAAAAAAA&#10;nwIAAGRycy9kb3ducmV2LnhtbFBLBQYAAAAABAAEAPcAAACQAwAAAAA=&#10;">
                  <v:imagedata r:id="rId69" o:title=""/>
                </v:shape>
                <v:rect id="Rectangle 1006" o:spid="_x0000_s1968" style="position:absolute;left:1092;top:6640;width:6914;height:1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jzscA&#10;AADdAAAADwAAAGRycy9kb3ducmV2LnhtbESPQWvCQBCF74L/YRnBi9RNPahNXUUEwYNQTHtob0N2&#10;mk2bnQ3ZrYn99Z1DwdsM781732x2g2/UlbpYBzbwOM9AEZfB1lwZeHs9PqxBxYRssQlMBm4UYbcd&#10;jzaY29Dzha5FqpSEcMzRgEupzbWOpSOPcR5aYtE+Q+cxydpV2nbYS7hv9CLLltpjzdLgsKWDo/K7&#10;+PEGji/vNfGvvsye1n34KhcfhTu3xkwnw/4ZVKIh3c3/1ycr+Kul4Mo3MoL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3487HAAAA3QAAAA8AAAAAAAAAAAAAAAAAmAIAAGRy&#10;cy9kb3ducmV2LnhtbFBLBQYAAAAABAAEAPUAAACMAwAAAAA=&#10;" filled="f" stroked="f">
                  <v:textbox style="mso-fit-shape-to-text:t" inset="0,0,0,0">
                    <w:txbxContent>
                      <w:p w:rsidR="0059726E" w:rsidRPr="00D4225C" w:rsidRDefault="0059726E">
                        <w:pPr>
                          <w:rPr>
                            <w:lang w:val="ru-RU"/>
                          </w:rPr>
                        </w:pPr>
                        <w:r>
                          <w:rPr>
                            <w:rFonts w:ascii="Arial" w:hAnsi="Arial" w:cs="Arial"/>
                            <w:b/>
                            <w:bCs/>
                            <w:color w:val="FF0000"/>
                            <w:sz w:val="10"/>
                            <w:szCs w:val="10"/>
                            <w:lang w:val="ru-RU"/>
                          </w:rPr>
                          <w:t>Мобильный телефон</w:t>
                        </w:r>
                      </w:p>
                    </w:txbxContent>
                  </v:textbox>
                </v:rect>
                <v:shape id="Freeform 1007" o:spid="_x0000_s1969" style="position:absolute;left:11410;top:1282;width:10478;height:7417;visibility:visible;mso-wrap-style:square;v-text-anchor:top" coordsize="1650,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ipMQA&#10;AADdAAAADwAAAGRycy9kb3ducmV2LnhtbERPS2vCQBC+F/wPywi91U170BpdpVqKj5tREW9DdswG&#10;s7Npdhvjv+8WCt7m43vOdN7ZSrTU+NKxgtdBAoI4d7rkQsFh//XyDsIHZI2VY1JwJw/zWe9piql2&#10;N95Rm4VCxBD2KSowIdSplD43ZNEPXE0cuYtrLIYIm0LqBm8x3FbyLUmG0mLJscFgTUtD+TX7sQpO&#10;VWsk7bPVcbs5+nz7vfg8rzulnvvdxwREoC48xP/utY7zR8Mx/H0TT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AoqTEAAAA3QAAAA8AAAAAAAAAAAAAAAAAmAIAAGRycy9k&#10;b3ducmV2LnhtbFBLBQYAAAAABAAEAPUAAACJAwAAAAA=&#10;" path="m191,l1357,673r96,-165l1650,1062r-580,106l1166,1003,,330,191,xe" fillcolor="gray" stroked="f">
                  <v:path arrowok="t" o:connecttype="custom" o:connectlocs="121285,0;861695,427355;922655,322580;1047750,674370;679450,741680;740410,636905;0,209550;121285,0" o:connectangles="0,0,0,0,0,0,0,0"/>
                </v:shape>
                <v:shape id="Freeform 1008" o:spid="_x0000_s1970" style="position:absolute;left:11385;top:1263;width:10522;height:7455;visibility:visible;mso-wrap-style:square;v-text-anchor:top" coordsize="1657,1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jX9sYA&#10;AADdAAAADwAAAGRycy9kb3ducmV2LnhtbESPMW/CQAyF90r8h5OR2MqFDFAFDoQQVCwMhdIwWjmT&#10;BHK+KHeF9N/XQ6Vutt7ze58Xq9416kFdqD0bmIwTUMSFtzWXBj5Pu9c3UCEiW2w8k4EfCrBaDl4W&#10;mFn/5A96HGOpJIRDhgaqGNtM61BU5DCMfUss2tV3DqOsXalth08Jd41Ok2SqHdYsDRW2tKmouB+/&#10;nYFYJGV/3uaH/HJO3/MrprfL6cuY0bBfz0FF6uO/+e96bwV/NhN++UZG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jX9sYAAADdAAAADwAAAAAAAAAAAAAAAACYAgAAZHJz&#10;L2Rvd25yZXYueG1sUEsFBgAAAAAEAAQA9QAAAIsDAAAAAA==&#10;" path="m194,l1362,674r-3,1l1457,505r200,562l1070,1174r98,-169l1169,1008,,334,194,xm6,334l5,331r1168,674l1077,1172r-3,-4l1654,1063r-2,3l1454,512r5,l1362,679,194,5r3,-1l6,334xe" fillcolor="silver" strokecolor="silver" strokeweight="0">
                  <v:path arrowok="t" o:connecttype="custom" o:connectlocs="123190,0;864870,427990;862965,428625;925195,320675;1052195,677545;679450,745490;741680,638175;742315,640080;0,212090;123190,0;3810,212090;3175,210185;744855,638175;683895,744220;681990,741680;1050290,675005;1049020,676910;923290,325120;926465,325120;864870,431165;123190,3175;125095,2540;3810,212090" o:connectangles="0,0,0,0,0,0,0,0,0,0,0,0,0,0,0,0,0,0,0,0,0,0,0"/>
                  <o:lock v:ext="edit" verticies="t"/>
                </v:shape>
                <v:shape id="Picture 1010" o:spid="_x0000_s1971" type="#_x0000_t75" style="position:absolute;left:22459;top:717;width:5785;height:8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jFVDDAAAA3QAAAA8AAABkcnMvZG93bnJldi54bWxET01rwkAQvQv9D8sUetNNFRpNXUWEghQv&#10;VS+9TbPTJG12NuxONP77bkHwNo/3Ocv14Fp1phAbzwaeJxko4tLbhisDp+PbeA4qCrLF1jMZuFKE&#10;9ephtMTC+gt/0PkglUohHAs0UIt0hdaxrMlhnPiOOHHfPjiUBEOlbcBLCnetnmbZi3bYcGqosaNt&#10;TeXvoXcG/Hv47K/914/0i80sX+xl77bWmKfHYfMKSmiQu/jm3tk0P8+n8P9NOkG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6MVUMMAAADdAAAADwAAAAAAAAAAAAAAAACf&#10;AgAAZHJzL2Rvd25yZXYueG1sUEsFBgAAAAAEAAQA9wAAAI8DAAAAAA==&#10;">
                  <v:imagedata r:id="rId70" o:title=""/>
                </v:shape>
                <v:shape id="Picture 1011" o:spid="_x0000_s1972" type="#_x0000_t75" style="position:absolute;left:22459;top:717;width:5785;height:8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NVcbEAAAA3QAAAA8AAABkcnMvZG93bnJldi54bWxET81qwkAQvhf6DssIXkqzWy1VYtZQqpbS&#10;Q0HjAwzZMQlmZ0N2o/Ht3UKht/n4fifLR9uKC/W+cazhJVEgiEtnGq40HIvd8xKED8gGW8ek4UYe&#10;8vXjQ4apcVfe0+UQKhFD2KeooQ6hS6X0ZU0WfeI64sidXG8xRNhX0vR4jeG2lTOl3qTFhmNDjR19&#10;1FSeD4PVsPk574/f/rVlpZ7Kwg3WbYtPraeT8X0FItAY/sV/7i8T5y8Wc/j9Jp4g1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NVcbEAAAA3QAAAA8AAAAAAAAAAAAAAAAA&#10;nwIAAGRycy9kb3ducmV2LnhtbFBLBQYAAAAABAAEAPcAAACQAwAAAAA=&#10;">
                  <v:imagedata r:id="rId71" o:title=""/>
                </v:shape>
                <v:rect id="Rectangle 1014" o:spid="_x0000_s1973" style="position:absolute;left:775;top:11388;width:848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E+sUA&#10;AADdAAAADwAAAGRycy9kb3ducmV2LnhtbERPS2vCQBC+C/0PyxS8FN3owUd0E0pB8FAopj3obciO&#10;2bTZ2ZBdTdpf7woFb/PxPWebD7YRV+p87VjBbJqAIC6drrlS8PW5m6xA+ICssXFMCn7JQ549jbaY&#10;atfzga5FqEQMYZ+iAhNCm0rpS0MW/dS1xJE7u85iiLCrpO6wj+G2kfMkWUiLNccGgy29GSp/iotV&#10;sPs41sR/8vCyXvXuu5yfCvPeKjV+Hl43IAIN4SH+d+91nL9cLuD+TTxB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UT6xQAAAN0AAAAPAAAAAAAAAAAAAAAAAJgCAABkcnMv&#10;ZG93bnJldi54bWxQSwUGAAAAAAQABAD1AAAAigMAAAAA&#10;" filled="f" stroked="f">
                  <v:textbox style="mso-fit-shape-to-text:t" inset="0,0,0,0">
                    <w:txbxContent>
                      <w:p w:rsidR="0059726E" w:rsidRPr="00D4225C" w:rsidRDefault="0059726E" w:rsidP="00D4225C">
                        <w:pPr>
                          <w:rPr>
                            <w:lang w:val="ru-RU"/>
                          </w:rPr>
                        </w:pPr>
                        <w:r>
                          <w:rPr>
                            <w:rFonts w:ascii="Arial Black" w:hAnsi="Arial Black" w:cs="Arial Black"/>
                            <w:b/>
                            <w:bCs/>
                            <w:color w:val="3333CC"/>
                            <w:sz w:val="18"/>
                            <w:szCs w:val="18"/>
                            <w:lang w:val="en-US"/>
                          </w:rPr>
                          <w:t xml:space="preserve">MP3 </w:t>
                        </w:r>
                        <w:r>
                          <w:rPr>
                            <w:rFonts w:ascii="Arial Black" w:hAnsi="Arial Black" w:cs="Arial Black"/>
                            <w:b/>
                            <w:bCs/>
                            <w:color w:val="3333CC"/>
                            <w:sz w:val="18"/>
                            <w:szCs w:val="18"/>
                            <w:lang w:val="ru-RU"/>
                          </w:rPr>
                          <w:t>-плеер</w:t>
                        </w:r>
                      </w:p>
                    </w:txbxContent>
                  </v:textbox>
                </v:rect>
                <v:rect id="Rectangle 1017" o:spid="_x0000_s1974" style="position:absolute;top:14579;width:8533;height:3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9DMMA&#10;AADdAAAADwAAAGRycy9kb3ducmV2LnhtbERPS4vCMBC+C/sfwix401QPaqtRZNdFjz4W1NvQjG2x&#10;mZQma6u/3gjC3ubje85s0ZpS3Kh2hWUFg34Egji1uuBMwe/hpzcB4TyyxtIyKbiTg8X8ozPDRNuG&#10;d3Tb+0yEEHYJKsi9rxIpXZqTQde3FXHgLrY26AOsM6lrbEK4KeUwikbSYMGhIceKvnJKr/s/o2A9&#10;qZanjX00Wbk6r4/bY/x9iL1S3c92OQXhqfX/4rd7o8P88Ti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29DMMAAADdAAAADwAAAAAAAAAAAAAAAACYAgAAZHJzL2Rv&#10;d25yZXYueG1sUEsFBgAAAAAEAAQA9QAAAIgDAAAAAA==&#10;" filled="f" stroked="f">
                  <v:textbox inset="0,0,0,0">
                    <w:txbxContent>
                      <w:p w:rsidR="0059726E" w:rsidRPr="00FF5622" w:rsidRDefault="0059726E" w:rsidP="00FF5622">
                        <w:pPr>
                          <w:rPr>
                            <w:sz w:val="16"/>
                            <w:szCs w:val="16"/>
                            <w:lang w:val="ru-RU"/>
                          </w:rPr>
                        </w:pPr>
                        <w:r w:rsidRPr="00FF5622">
                          <w:rPr>
                            <w:rFonts w:ascii="Arial Black" w:hAnsi="Arial Black" w:cs="Arial Black"/>
                            <w:b/>
                            <w:bCs/>
                            <w:color w:val="3333CC"/>
                            <w:sz w:val="16"/>
                            <w:szCs w:val="16"/>
                            <w:lang w:val="ru-RU"/>
                          </w:rPr>
                          <w:t>Мобильное ТВ</w:t>
                        </w:r>
                      </w:p>
                    </w:txbxContent>
                  </v:textbox>
                </v:rect>
                <v:shape id="Picture 1018" o:spid="_x0000_s1975" type="#_x0000_t75" style="position:absolute;left:22523;top:9302;width:5944;height:80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BL/GAAAA3QAAAA8AAABkcnMvZG93bnJldi54bWxEj81qwzAQhO+FvIPYQG+N3Bza1IkSSkig&#10;P5RSpQ+wWBvbxFoZSY3tt+8eCr3tMrMz3252o+/UlWJqAxu4XxSgiKvgWq4NfJ+OdytQKSM77AKT&#10;gYkS7Lazmw2WLgz8RVebayUhnEo00OTcl1qnqiGPaRF6YtHOIXrMssZau4iDhPtOL4viQXtsWRoa&#10;7GnfUHWxP97A29PnMb3b6eCG1/3HKUTLFzsZczsfn9egMo353/x3/eIE/3El/PKNjKC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jsEv8YAAADdAAAADwAAAAAAAAAAAAAA&#10;AACfAgAAZHJzL2Rvd25yZXYueG1sUEsFBgAAAAAEAAQA9wAAAJIDAAAAAA==&#10;">
                  <v:imagedata r:id="rId72" o:title=""/>
                </v:shape>
                <v:shape id="Picture 1019" o:spid="_x0000_s1976" type="#_x0000_t75" style="position:absolute;left:9696;top:9867;width:1314;height:3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Zjv/EAAAA3QAAAA8AAABkcnMvZG93bnJldi54bWxET01rwkAQvRf8D8sIvdWNippGVxFt1Usp&#10;tXofs2MSzM7G7Fbjv+8Kgrd5vM+ZzBpTigvVrrCsoNuJQBCnVhecKdj9fr7FIJxH1lhaJgU3cjCb&#10;tl4mmGh75R+6bH0mQgi7BBXk3leJlC7NyaDr2Io4cEdbG/QB1pnUNV5DuCllL4qG0mDBoSHHihY5&#10;paftn1EwsP1z873efL3HH730sFrtC7PcK/XabuZjEJ4a/xQ/3Bsd5o/iLty/CSfI6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nZjv/EAAAA3QAAAA8AAAAAAAAAAAAAAAAA&#10;nwIAAGRycy9kb3ducmV2LnhtbFBLBQYAAAAABAAEAPcAAACQAwAAAAA=&#10;">
                  <v:imagedata r:id="rId73" o:title=""/>
                </v:shape>
                <v:shape id="Picture 1020" o:spid="_x0000_s1977" type="#_x0000_t75" style="position:absolute;left:8197;top:12896;width:4255;height:4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EnxnFAAAA3QAAAA8AAABkcnMvZG93bnJldi54bWxET0trwkAQvgv9D8sUepG6aQ5VopsQhII0&#10;J7WleBuz0yQ0Oxuym0f/fbcgeJuP7zm7bDatGKl3jWUFL6sIBHFpdcOVgo/z2/MGhPPIGlvLpOCX&#10;HGTpw2KHibYTH2k8+UqEEHYJKqi97xIpXVmTQbeyHXHgvm1v0AfYV1L3OIVw08o4il6lwYZDQ40d&#10;7Wsqf06DUXA87K+f1WU5zO9F/rXOp+5cuItST49zvgXhafZ38c190GH+ehPD/zfhBJ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RJ8ZxQAAAN0AAAAPAAAAAAAAAAAAAAAA&#10;AJ8CAABkcnMvZG93bnJldi54bWxQSwUGAAAAAAQABAD3AAAAkQMAAAAA&#10;">
                  <v:imagedata r:id="rId74" o:title=""/>
                </v:shape>
                <v:shape id="Freeform 1021" o:spid="_x0000_s1978" style="position:absolute;left:12090;top:7645;width:9690;height:7652;visibility:visible;mso-wrap-style:square;v-text-anchor:top" coordsize="1526,1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T1jMQA&#10;AADdAAAADwAAAGRycy9kb3ducmV2LnhtbERPS2sCMRC+C/6HMIXeNNsWqq5G0VKhp4IP1OO4mW62&#10;bibbTVy3/94Igrf5+J4zmbW2FA3VvnCs4KWfgCDOnC44V7DdLHtDED4gaywdk4J/8jCbdjsTTLW7&#10;8IqadchFDGGfogITQpVK6TNDFn3fVcSR+3G1xRBhnUtd4yWG21K+Jsm7tFhwbDBY0Yeh7LQ+WwXt&#10;bnTMqfgb4P7XfZvqsGo+Dwulnp/a+RhEoDY8xHf3l47zB8M3uH0TT5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9YzEAAAA3QAAAA8AAAAAAAAAAAAAAAAAmAIAAGRycy9k&#10;b3ducmV2LnhtbFBLBQYAAAAABAAEAPUAAACJAwAAAAA=&#10;" path="m,892l1063,157,954,r572,68l1389,626,1280,470,217,1205,,892xe" fillcolor="gray" stroked="f">
                  <v:path arrowok="t" o:connecttype="custom" o:connectlocs="0,566420;675005,99695;605790,0;969010,43180;882015,397510;812800,298450;137795,765175;0,566420" o:connectangles="0,0,0,0,0,0,0,0"/>
                </v:shape>
                <v:shape id="Freeform 1022" o:spid="_x0000_s1979" style="position:absolute;left:12065;top:7626;width:9734;height:7696;visibility:visible;mso-wrap-style:square;v-text-anchor:top" coordsize="1533,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7IS8UA&#10;AADdAAAADwAAAGRycy9kb3ducmV2LnhtbERPS2vCQBC+C/6HZQq9iG5sRUN0FWkpeGt9IB7H7Jik&#10;ZmfT7Mak/75bELzNx/ecxaozpbhR7QrLCsajCARxanXBmYLD/mMYg3AeWWNpmRT8koPVst9bYKJt&#10;y1u67XwmQgi7BBXk3leJlC7NyaAb2Yo4cBdbG/QB1pnUNbYh3JTyJYqm0mDBoSHHit5ySq+7xijI&#10;ftbn8fnYxK+f7WngvvR3s3HvSj0/des5CE+df4jv7o0O82fxBP6/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shLxQAAAN0AAAAPAAAAAAAAAAAAAAAAAJgCAABkcnMv&#10;ZG93bnJldi54bWxQSwUGAAAAAAQABAD1AAAAigMAAAAA&#10;" path="m,894l1065,157r,4l953,r580,69l1394,635,1282,474r3,1l221,1212,,894xm223,1207r-3,-1l1285,469r110,159l1390,629,1527,70r2,4l958,5r2,-3l1070,160,5,897r1,-3l223,1207xe" fillcolor="silver" strokecolor="silver" strokeweight="0">
                  <v:path arrowok="t" o:connecttype="custom" o:connectlocs="0,567690;676275,99695;676275,102235;605155,0;973455,43815;885190,403225;814070,300990;815975,301625;140335,769620;0,567690;141605,766445;139700,765810;815975,297815;885825,398780;882650,399415;969645,44450;970915,46990;608330,3175;609600,1270;679450,101600;3175,569595;3810,567690;141605,766445" o:connectangles="0,0,0,0,0,0,0,0,0,0,0,0,0,0,0,0,0,0,0,0,0,0,0"/>
                  <o:lock v:ext="edit" verticies="t"/>
                </v:shape>
                <w10:anchorlock/>
              </v:group>
            </w:pict>
          </mc:Fallback>
        </mc:AlternateContent>
      </w:r>
    </w:p>
    <w:p w:rsidR="005D5C6D" w:rsidRPr="00CD5563" w:rsidRDefault="005D5C6D" w:rsidP="005D5C6D">
      <w:pPr>
        <w:pStyle w:val="Figure"/>
        <w:rPr>
          <w:lang w:val="en-GB" w:eastAsia="en-US"/>
        </w:rPr>
      </w:pPr>
    </w:p>
    <w:p w:rsidR="0008639C" w:rsidRPr="00B57829" w:rsidRDefault="00B57829" w:rsidP="0008639C">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В результате такого совершенствования оконечные пользовательские устройства, даже если говорить только о мобильных смартфонах, сегодня способны поддерживать большинство мультимедийных услуг, как показано на </w:t>
      </w:r>
      <w:r w:rsidR="00502253">
        <w:rPr>
          <w:szCs w:val="19"/>
          <w:lang w:val="ru-RU" w:eastAsia="en-US"/>
        </w:rPr>
        <w:t>Рисун</w:t>
      </w:r>
      <w:r w:rsidRPr="005858CF">
        <w:rPr>
          <w:szCs w:val="19"/>
          <w:lang w:val="ru-RU" w:eastAsia="en-US"/>
        </w:rPr>
        <w:t>ке 2-4.</w:t>
      </w:r>
    </w:p>
    <w:p w:rsidR="0008639C" w:rsidRPr="007E7933" w:rsidRDefault="00F92B83" w:rsidP="007E7933">
      <w:pPr>
        <w:pStyle w:val="Figuretitle"/>
        <w:rPr>
          <w:bCs/>
          <w:lang w:val="ru-RU" w:eastAsia="en-US"/>
        </w:rPr>
      </w:pPr>
      <w:bookmarkStart w:id="261" w:name="_Toc255475820"/>
      <w:bookmarkStart w:id="262" w:name="_Toc381722361"/>
      <w:r w:rsidRPr="007E7933">
        <w:rPr>
          <w:lang w:val="ru-RU" w:eastAsia="en-US"/>
        </w:rPr>
        <w:t>Рисунок</w:t>
      </w:r>
      <w:r w:rsidR="0008639C" w:rsidRPr="007E7933">
        <w:rPr>
          <w:lang w:val="ru-RU" w:eastAsia="en-US"/>
        </w:rPr>
        <w:t xml:space="preserve"> 2-4: </w:t>
      </w:r>
      <w:bookmarkEnd w:id="261"/>
      <w:r w:rsidR="007E7933" w:rsidRPr="00234916">
        <w:rPr>
          <w:lang w:val="ru-RU"/>
        </w:rPr>
        <w:t>Различные услуги с помощью многофункциональных оконечных устройств</w:t>
      </w:r>
      <w:bookmarkEnd w:id="262"/>
    </w:p>
    <w:p w:rsidR="0008639C" w:rsidRPr="00CD5563" w:rsidRDefault="00FF5622" w:rsidP="00FE4F8F">
      <w:pPr>
        <w:pStyle w:val="Figure"/>
        <w:rPr>
          <w:b/>
          <w:sz w:val="12"/>
          <w:szCs w:val="12"/>
          <w:lang w:val="en-GB" w:eastAsia="en-US"/>
        </w:rPr>
      </w:pPr>
      <w:r>
        <w:object w:dxaOrig="6580" w:dyaOrig="2225">
          <v:shape id="_x0000_i1029" type="#_x0000_t75" style="width:279pt;height:111.05pt" o:ole="">
            <v:imagedata r:id="rId75" o:title="" cropright="9888f"/>
          </v:shape>
          <o:OLEObject Type="Embed" ProgID="CorelDRAW.Graphic.14" ShapeID="_x0000_i1029" DrawAspect="Content" ObjectID="_1455535810" r:id="rId76"/>
        </w:object>
      </w:r>
    </w:p>
    <w:p w:rsidR="00FE4F8F" w:rsidRPr="00CD5563" w:rsidRDefault="00FE4F8F" w:rsidP="00FE4F8F">
      <w:pPr>
        <w:pStyle w:val="Figure"/>
        <w:rPr>
          <w:b/>
          <w:sz w:val="12"/>
          <w:szCs w:val="12"/>
          <w:lang w:val="en-GB" w:eastAsia="en-US"/>
        </w:rPr>
      </w:pPr>
    </w:p>
    <w:p w:rsidR="00B57829" w:rsidRPr="005858CF" w:rsidRDefault="00B57829" w:rsidP="00B57829">
      <w:pPr>
        <w:pStyle w:val="Heading2"/>
        <w:rPr>
          <w:lang w:val="ru-RU"/>
        </w:rPr>
      </w:pPr>
      <w:bookmarkStart w:id="263" w:name="_Toc364696565"/>
      <w:bookmarkStart w:id="264" w:name="_Toc370130560"/>
      <w:bookmarkStart w:id="265" w:name="_Toc381721541"/>
      <w:bookmarkStart w:id="266" w:name="_Toc310409377"/>
      <w:bookmarkStart w:id="267" w:name="_Toc310410565"/>
      <w:bookmarkStart w:id="268" w:name="_Toc310410836"/>
      <w:bookmarkStart w:id="269" w:name="_Toc310410943"/>
      <w:r w:rsidRPr="005858CF">
        <w:rPr>
          <w:lang w:val="ru-RU"/>
        </w:rPr>
        <w:t>2.4</w:t>
      </w:r>
      <w:r w:rsidRPr="005858CF">
        <w:rPr>
          <w:lang w:val="ru-RU"/>
        </w:rPr>
        <w:tab/>
        <w:t>Развитие сетей электросвязи</w:t>
      </w:r>
      <w:bookmarkEnd w:id="263"/>
      <w:bookmarkEnd w:id="264"/>
      <w:bookmarkEnd w:id="265"/>
    </w:p>
    <w:bookmarkEnd w:id="266"/>
    <w:bookmarkEnd w:id="267"/>
    <w:bookmarkEnd w:id="268"/>
    <w:bookmarkEnd w:id="269"/>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Многие технологии разрабатываются и используются в сетях не только подвижной, но и фиксированной связи. В этом коротком отчете довольно трудно провести подробный анализ таких разработок. Поэтому в данном отчете делается попытка проанализировать основные направления развития сетей электросвязи в настоящее время и в будущем.</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Одним из важных изменений или направлений развития сетей электросвязи должен стать переход от "коммутации каналов" к "коммутации пакетов". До конца 1980-х годов самой популярной темой развития сетей электросвязи было изменение технологий от аналоговых к цифровым, например появление сетей ЦСИС и т. д. Однако с появлением в середине 1990-х годов технологии IP переход от сетей на основе коммутации каналов к сетям на основе коммутации пакетов является наиболее важным моментом развития. На </w:t>
      </w:r>
      <w:r w:rsidR="00502253">
        <w:rPr>
          <w:szCs w:val="19"/>
          <w:lang w:val="ru-RU" w:eastAsia="en-US"/>
        </w:rPr>
        <w:t>Рисун</w:t>
      </w:r>
      <w:r w:rsidRPr="005858CF">
        <w:rPr>
          <w:szCs w:val="19"/>
          <w:lang w:val="ru-RU" w:eastAsia="en-US"/>
        </w:rPr>
        <w:t>ке 2-5 показан общий обзор результатов, которых удалось добиться в области технологических разработок, и будущие направления деятельности.</w:t>
      </w:r>
    </w:p>
    <w:p w:rsidR="00B57829" w:rsidRPr="0006660D" w:rsidRDefault="00B57829" w:rsidP="00B57829">
      <w:pPr>
        <w:pStyle w:val="Enumlevel1"/>
        <w:rPr>
          <w:lang w:val="ru-RU"/>
        </w:rPr>
      </w:pPr>
      <w:r w:rsidRPr="0006660D">
        <w:rPr>
          <w:bCs/>
          <w:iCs/>
          <w:szCs w:val="19"/>
          <w:lang w:val="ru-RU"/>
        </w:rPr>
        <w:t>•</w:t>
      </w:r>
      <w:r w:rsidRPr="0006660D">
        <w:rPr>
          <w:bCs/>
          <w:iCs/>
          <w:szCs w:val="19"/>
          <w:lang w:val="ru-RU"/>
        </w:rPr>
        <w:tab/>
      </w:r>
      <w:r w:rsidRPr="0006660D">
        <w:rPr>
          <w:lang w:val="ru-RU"/>
        </w:rPr>
        <w:t xml:space="preserve">Далекое прошлое. Сети электросвязи были достаточно четко разделены в зависимости от услуг, например голосовая связь и передача данных. Поэтому технология КТСОП была разработана для голосовых услуг, в том числе для передачи данных в голосовой полосе частот, например для факсимильной связи, а технология </w:t>
      </w:r>
      <w:r w:rsidRPr="005858CF">
        <w:t>PSDN</w:t>
      </w:r>
      <w:r w:rsidRPr="0006660D">
        <w:rPr>
          <w:lang w:val="ru-RU"/>
        </w:rPr>
        <w:t xml:space="preserve"> была разработана для передачи данных. При этом в обеих технологиях для доступа к сетям использовалась коммутация каналов.</w:t>
      </w:r>
    </w:p>
    <w:p w:rsidR="00B57829" w:rsidRPr="0006660D" w:rsidRDefault="00B57829" w:rsidP="00B57829">
      <w:pPr>
        <w:pStyle w:val="Enumlevel1"/>
        <w:rPr>
          <w:lang w:val="ru-RU"/>
        </w:rPr>
      </w:pPr>
      <w:r w:rsidRPr="0006660D">
        <w:rPr>
          <w:lang w:val="ru-RU"/>
        </w:rPr>
        <w:t>•</w:t>
      </w:r>
      <w:r w:rsidRPr="0006660D">
        <w:rPr>
          <w:lang w:val="ru-RU"/>
        </w:rPr>
        <w:tab/>
        <w:t xml:space="preserve">Прошлое. Осуществлялось масштабное развертывание пакетных технологий в большинстве сетей не только в базовых, как раньше, но и в сетях доступа. В основном этого удалось достичь при помощи </w:t>
      </w:r>
      <w:r w:rsidRPr="005858CF">
        <w:t>IP</w:t>
      </w:r>
      <w:r w:rsidRPr="0006660D">
        <w:rPr>
          <w:lang w:val="ru-RU"/>
        </w:rPr>
        <w:t xml:space="preserve">-технологии с поддержкой </w:t>
      </w:r>
      <w:r w:rsidRPr="005858CF">
        <w:t>xDSL</w:t>
      </w:r>
      <w:r w:rsidRPr="0006660D">
        <w:rPr>
          <w:lang w:val="ru-RU"/>
        </w:rPr>
        <w:t>, и таким образом был сделан значительный вклад в формирование соединенного мира. В некоторых услугах передачи данных по-прежнему использовались схемы доступа с коммутацией каналов, например с применением модемов.</w:t>
      </w:r>
    </w:p>
    <w:p w:rsidR="00B57829" w:rsidRPr="0006660D" w:rsidRDefault="00B57829" w:rsidP="00B57829">
      <w:pPr>
        <w:pStyle w:val="Enumlevel1"/>
        <w:rPr>
          <w:lang w:val="ru-RU"/>
        </w:rPr>
      </w:pPr>
      <w:r w:rsidRPr="0006660D">
        <w:rPr>
          <w:lang w:val="ru-RU"/>
        </w:rPr>
        <w:t>•</w:t>
      </w:r>
      <w:r w:rsidRPr="0006660D">
        <w:rPr>
          <w:lang w:val="ru-RU"/>
        </w:rPr>
        <w:tab/>
        <w:t>Настоящее. Пакетная передача данных является основной возможностью, которую предоставляют сети электросвязи как для передачи голоса, так и для передачи данных, включая подвижную связь. Используя преимущества широкополосного доступа, инфраструктура на основе коммутации пакетов охватывает многие виды мультимедийных услуг, включая голосовую связь. Однако сети с коммутацией каналов до сих пор сохраняют позиции в качестве основной сети для голосовой связи, хотя некоторые из сетей голосовой связи начинают переходить на транспортную сеть с коммутацией пакетов.</w:t>
      </w:r>
    </w:p>
    <w:p w:rsidR="0008639C" w:rsidRPr="00B57829" w:rsidRDefault="00B57829" w:rsidP="00B57829">
      <w:pPr>
        <w:pStyle w:val="Enumlevel1"/>
        <w:rPr>
          <w:rFonts w:cs="Times New Roman"/>
          <w:lang w:val="ru-RU" w:eastAsia="en-US"/>
        </w:rPr>
      </w:pPr>
      <w:r w:rsidRPr="005858CF">
        <w:rPr>
          <w:lang w:val="ru-RU"/>
        </w:rPr>
        <w:t>•</w:t>
      </w:r>
      <w:r w:rsidRPr="005858CF">
        <w:rPr>
          <w:lang w:val="ru-RU"/>
        </w:rPr>
        <w:tab/>
        <w:t>Будущее. Ожидается, что возможности пакетной передачи данных позволят охватить весь диапазон сетей, т. е. базовые сети и сети доступа. И будут поддерживаться не только мультимедийные услуги, но и услуги голосовой связи как в фиксированных, так и в подвижных сетях с возможностями организации широкополосных передач.</w:t>
      </w:r>
    </w:p>
    <w:p w:rsidR="0008639C" w:rsidRPr="006D1848" w:rsidRDefault="00F92B83" w:rsidP="007E7933">
      <w:pPr>
        <w:pStyle w:val="Figuretitle"/>
        <w:rPr>
          <w:bCs/>
          <w:lang w:val="ru-RU" w:eastAsia="en-US"/>
        </w:rPr>
      </w:pPr>
      <w:bookmarkStart w:id="270" w:name="_Toc255475821"/>
      <w:bookmarkStart w:id="271" w:name="_Toc381722362"/>
      <w:r w:rsidRPr="006D1848">
        <w:rPr>
          <w:lang w:val="ru-RU" w:eastAsia="en-US"/>
        </w:rPr>
        <w:t>Рисунок</w:t>
      </w:r>
      <w:r w:rsidR="0008639C" w:rsidRPr="006D1848">
        <w:rPr>
          <w:lang w:val="ru-RU" w:eastAsia="en-US"/>
        </w:rPr>
        <w:t xml:space="preserve"> 2-5: </w:t>
      </w:r>
      <w:bookmarkEnd w:id="270"/>
      <w:r w:rsidR="007E7933" w:rsidRPr="006D1848">
        <w:rPr>
          <w:lang w:val="ru-RU"/>
        </w:rPr>
        <w:t>Тенденции развития сетей электросвязи</w:t>
      </w:r>
      <w:bookmarkEnd w:id="271"/>
    </w:p>
    <w:p w:rsidR="0008639C" w:rsidRPr="0006660D" w:rsidRDefault="0059726E" w:rsidP="00A83937">
      <w:pPr>
        <w:pStyle w:val="Figure"/>
        <w:rPr>
          <w:lang w:val="ru-RU" w:eastAsia="en-US"/>
        </w:rPr>
      </w:pPr>
      <w:r>
        <w:object w:dxaOrig="8846" w:dyaOrig="5256">
          <v:shape id="_x0000_i1030" type="#_x0000_t75" style="width:442.3pt;height:263.35pt" o:ole="">
            <v:imagedata r:id="rId77" o:title=""/>
          </v:shape>
          <o:OLEObject Type="Embed" ProgID="CorelDRAW.Graphic.14" ShapeID="_x0000_i1030" DrawAspect="Content" ObjectID="_1455535811" r:id="rId78"/>
        </w:object>
      </w:r>
      <w:r w:rsidR="006D1848" w:rsidRPr="0006660D">
        <w:rPr>
          <w:lang w:val="ru-RU"/>
        </w:rPr>
        <w:t xml:space="preserve"> </w:t>
      </w:r>
    </w:p>
    <w:p w:rsidR="00FE4F8F" w:rsidRPr="006D1848" w:rsidRDefault="006D1848" w:rsidP="006D1848">
      <w:pPr>
        <w:pStyle w:val="figuresource"/>
        <w:keepNext w:val="0"/>
        <w:rPr>
          <w:lang w:val="ru-RU" w:eastAsia="en-US"/>
        </w:rPr>
      </w:pPr>
      <w:r>
        <w:rPr>
          <w:lang w:val="ru-RU" w:eastAsia="en-US"/>
        </w:rPr>
        <w:t>Примечание</w:t>
      </w:r>
      <w:r w:rsidR="0008639C" w:rsidRPr="006D1848">
        <w:rPr>
          <w:lang w:val="ru-RU" w:eastAsia="en-US"/>
        </w:rPr>
        <w:t xml:space="preserve">: </w:t>
      </w:r>
      <w:r w:rsidR="0008639C" w:rsidRPr="00CD5563">
        <w:rPr>
          <w:lang w:val="en-GB" w:eastAsia="en-US"/>
        </w:rPr>
        <w:t>V</w:t>
      </w:r>
      <w:r w:rsidR="0008639C" w:rsidRPr="006D1848">
        <w:rPr>
          <w:lang w:val="ru-RU" w:eastAsia="en-US"/>
        </w:rPr>
        <w:t xml:space="preserve">: </w:t>
      </w:r>
      <w:r>
        <w:rPr>
          <w:lang w:val="ru-RU" w:eastAsia="en-US"/>
        </w:rPr>
        <w:t>Голос</w:t>
      </w:r>
      <w:r w:rsidR="0008639C" w:rsidRPr="006D1848">
        <w:rPr>
          <w:lang w:val="ru-RU" w:eastAsia="en-US"/>
        </w:rPr>
        <w:t xml:space="preserve">, </w:t>
      </w:r>
      <w:r w:rsidR="0008639C" w:rsidRPr="00CD5563">
        <w:rPr>
          <w:lang w:val="en-GB" w:eastAsia="en-US"/>
        </w:rPr>
        <w:t>D</w:t>
      </w:r>
      <w:r w:rsidR="0008639C" w:rsidRPr="006D1848">
        <w:rPr>
          <w:lang w:val="ru-RU" w:eastAsia="en-US"/>
        </w:rPr>
        <w:t xml:space="preserve">: </w:t>
      </w:r>
      <w:r>
        <w:rPr>
          <w:lang w:val="ru-RU" w:eastAsia="en-US"/>
        </w:rPr>
        <w:t>Данные</w:t>
      </w:r>
      <w:r w:rsidR="00061D61" w:rsidRPr="006D1848">
        <w:rPr>
          <w:lang w:val="ru-RU" w:eastAsia="en-US"/>
        </w:rPr>
        <w:t>.</w:t>
      </w:r>
    </w:p>
    <w:p w:rsidR="00B57829" w:rsidRPr="005858CF" w:rsidRDefault="00B57829" w:rsidP="00B57829">
      <w:pPr>
        <w:pStyle w:val="Heading2"/>
        <w:rPr>
          <w:lang w:val="ru-RU"/>
        </w:rPr>
      </w:pPr>
      <w:bookmarkStart w:id="272" w:name="_Toc364696566"/>
      <w:bookmarkStart w:id="273" w:name="_Toc370130561"/>
      <w:bookmarkStart w:id="274" w:name="_Toc381721542"/>
      <w:r w:rsidRPr="005858CF">
        <w:rPr>
          <w:lang w:val="ru-RU"/>
        </w:rPr>
        <w:t>2.5</w:t>
      </w:r>
      <w:r w:rsidRPr="005858CF">
        <w:rPr>
          <w:lang w:val="ru-RU"/>
        </w:rPr>
        <w:tab/>
        <w:t>Аспекты нумерации и маршрутизации</w:t>
      </w:r>
      <w:bookmarkStart w:id="275" w:name="_Toc364696567"/>
      <w:bookmarkEnd w:id="272"/>
      <w:bookmarkEnd w:id="273"/>
      <w:bookmarkEnd w:id="274"/>
    </w:p>
    <w:p w:rsidR="00B57829" w:rsidRPr="005858CF" w:rsidRDefault="00B57829" w:rsidP="00B57829">
      <w:pPr>
        <w:pStyle w:val="Heading3"/>
        <w:rPr>
          <w:lang w:val="ru-RU"/>
        </w:rPr>
      </w:pPr>
      <w:bookmarkStart w:id="276" w:name="_Toc370130562"/>
      <w:bookmarkStart w:id="277" w:name="_Toc381721543"/>
      <w:r w:rsidRPr="005858CF">
        <w:rPr>
          <w:lang w:val="ru-RU"/>
        </w:rPr>
        <w:t>2.5.1</w:t>
      </w:r>
      <w:r w:rsidRPr="005858CF">
        <w:rPr>
          <w:lang w:val="ru-RU"/>
        </w:rPr>
        <w:tab/>
        <w:t>Нумерация и наименование</w:t>
      </w:r>
      <w:bookmarkEnd w:id="275"/>
      <w:bookmarkEnd w:id="276"/>
      <w:bookmarkEnd w:id="277"/>
    </w:p>
    <w:p w:rsidR="00B57829" w:rsidRPr="005858CF" w:rsidRDefault="00B57829" w:rsidP="00B57829">
      <w:pPr>
        <w:rPr>
          <w:szCs w:val="19"/>
          <w:lang w:val="ru-RU"/>
        </w:rPr>
      </w:pPr>
      <w:r w:rsidRPr="005858CF">
        <w:rPr>
          <w:szCs w:val="19"/>
          <w:lang w:val="ru-RU"/>
        </w:rPr>
        <w:t>Отдельные пользователи идентифицируются по именам или номерам, а система распознавания имен и номеров переводит то или иное имя/номер в маршрутизируемый адрес сети. Поскольку СПП и существующие сети в течение некоторого времени будут работать параллельно, СПП должны поддерживать существующие планы наименования, нумерации и адресации для сетей фиксированной и подвижной связи. План международной нумерации для телефонной связи определен в Рекомендации МСЭ-Т E.164, а в Рекомендации МСЭ Y.2001 Общий обзор СПП рассматривается тема нумерации, наименования и адресации в СПП. Адрес представляет собой идентификатор для конкретного пункта завершения связи и используется для маршрутизации в этот пункт завершения. Маршрутизация является процессом распределения и сбора информации, связанной с топологией, расчета маршрутов, установления и обслуживания таблицы маршрутизации в сети (Y.2612). В традиционных аналоговых сетях для адресации элементов сети использовались номера. В цифровых коммутаторах адресация отделена от нумерации. Однако схемы нумерации имели довольно длительный срок службы, поскольку клиенты знают и используют номера, а оборудование в помещении клиента (CPE) интегрирует их.</w:t>
      </w:r>
    </w:p>
    <w:p w:rsidR="00B57829" w:rsidRPr="005858CF" w:rsidRDefault="00B57829" w:rsidP="00B57829">
      <w:pPr>
        <w:widowControl w:val="0"/>
        <w:rPr>
          <w:szCs w:val="19"/>
          <w:lang w:val="ru-RU"/>
        </w:rPr>
      </w:pPr>
      <w:r w:rsidRPr="005858CF">
        <w:rPr>
          <w:lang w:val="ru-RU"/>
        </w:rPr>
        <w:t>Однако если речь идет о СПП</w:t>
      </w:r>
      <w:r w:rsidRPr="005858CF">
        <w:rPr>
          <w:szCs w:val="19"/>
          <w:lang w:val="ru-RU"/>
        </w:rPr>
        <w:t>, то можно рассматривать другой URI, т. е. SIP URI. При вызовах VoIP идентификаторы TEL URI или SIP URI преобразуются в адреса IP через доменную систему именования (DNS). Идентификаторы SIP URI могут быть включены в домен поставщика услуг или в собственный домен. Ниже приводятся некоторые примеры SIP URI:</w:t>
      </w:r>
    </w:p>
    <w:p w:rsidR="00B57829" w:rsidRPr="005858CF" w:rsidRDefault="00B57829" w:rsidP="00B57829">
      <w:pPr>
        <w:widowControl w:val="0"/>
        <w:rPr>
          <w:szCs w:val="19"/>
          <w:lang w:val="ru-RU"/>
        </w:rPr>
      </w:pPr>
      <w:r w:rsidRPr="005858CF">
        <w:rPr>
          <w:szCs w:val="19"/>
          <w:lang w:val="ru-RU"/>
        </w:rPr>
        <w:t>SIP: 911125368781@&lt;dummy&gt;</w:t>
      </w:r>
      <w:r w:rsidRPr="005858CF">
        <w:rPr>
          <w:szCs w:val="19"/>
          <w:lang w:val="ru-RU"/>
        </w:rPr>
        <w:tab/>
        <w:t>&gt; только формат E.164</w:t>
      </w:r>
    </w:p>
    <w:p w:rsidR="00B57829" w:rsidRPr="005858CF" w:rsidRDefault="00B57829" w:rsidP="00B57829">
      <w:pPr>
        <w:widowControl w:val="0"/>
        <w:rPr>
          <w:szCs w:val="19"/>
          <w:lang w:val="ru-RU"/>
        </w:rPr>
      </w:pPr>
      <w:r w:rsidRPr="005858CF">
        <w:rPr>
          <w:szCs w:val="19"/>
          <w:lang w:val="ru-RU"/>
        </w:rPr>
        <w:t>SIP: 911125368781@opr1.in</w:t>
      </w:r>
      <w:r w:rsidRPr="005858CF">
        <w:rPr>
          <w:szCs w:val="19"/>
          <w:lang w:val="ru-RU"/>
        </w:rPr>
        <w:tab/>
      </w:r>
      <w:r w:rsidRPr="005858CF">
        <w:rPr>
          <w:szCs w:val="19"/>
          <w:lang w:val="ru-RU"/>
        </w:rPr>
        <w:tab/>
        <w:t>&gt; E.164 + домен поставщика услуг</w:t>
      </w:r>
    </w:p>
    <w:p w:rsidR="00B57829" w:rsidRPr="005858CF" w:rsidRDefault="00B57829" w:rsidP="00B57829">
      <w:pPr>
        <w:widowControl w:val="0"/>
        <w:rPr>
          <w:szCs w:val="19"/>
          <w:lang w:val="ru-RU"/>
        </w:rPr>
      </w:pPr>
      <w:r w:rsidRPr="005858CF">
        <w:rPr>
          <w:szCs w:val="19"/>
          <w:lang w:val="ru-RU"/>
        </w:rPr>
        <w:t xml:space="preserve">SIP: </w:t>
      </w:r>
      <w:hyperlink r:id="rId79" w:history="1">
        <w:r w:rsidRPr="005858CF">
          <w:rPr>
            <w:rStyle w:val="Hyperlink"/>
            <w:szCs w:val="19"/>
            <w:lang w:val="ru-RU"/>
          </w:rPr>
          <w:t>abc@opr2.in</w:t>
        </w:r>
      </w:hyperlink>
      <w:r w:rsidRPr="005858CF">
        <w:rPr>
          <w:szCs w:val="19"/>
          <w:lang w:val="ru-RU"/>
        </w:rPr>
        <w:tab/>
      </w:r>
      <w:r w:rsidRPr="005858CF">
        <w:rPr>
          <w:szCs w:val="19"/>
          <w:lang w:val="ru-RU"/>
        </w:rPr>
        <w:tab/>
      </w:r>
      <w:r w:rsidRPr="005858CF">
        <w:rPr>
          <w:szCs w:val="19"/>
          <w:lang w:val="ru-RU"/>
        </w:rPr>
        <w:tab/>
      </w:r>
      <w:r w:rsidRPr="005858CF">
        <w:rPr>
          <w:szCs w:val="19"/>
          <w:lang w:val="ru-RU"/>
        </w:rPr>
        <w:tab/>
        <w:t>&gt; Имя + домен поставщика услуг</w:t>
      </w:r>
    </w:p>
    <w:p w:rsidR="00B57829" w:rsidRPr="005858CF" w:rsidRDefault="00B57829" w:rsidP="00B57829">
      <w:pPr>
        <w:widowControl w:val="0"/>
        <w:rPr>
          <w:bCs/>
          <w:szCs w:val="19"/>
          <w:lang w:val="ru-RU"/>
        </w:rPr>
      </w:pPr>
      <w:r w:rsidRPr="005858CF">
        <w:rPr>
          <w:szCs w:val="19"/>
          <w:lang w:val="ru-RU"/>
        </w:rPr>
        <w:t>Таким образом, существующая схема нумерации может также использоваться в СПП. Для сети и конечного пользователя схема нумерации не имеет никакого значения. За маршрутизацию вызовов на базе номера E.164 будет отвечать программный коммутатор и SIP-сервер. Всем абонентам SIP присваивается номер согласно E.164. Функции, выполняемые сервером SIP программного коммутатора, обеспечат создание базы данных для всех таких абонентов SIP, в которой будут храниться IP-адреса, выделенные для соответствующих номеров E.164. Маршрутизация вызова от КТСОП к абоненту SIP будет осуществляться на основе таблицы согласно этой базе данных. Самое большое преимущество данного подхода состоит в том, что сохраняется такая же схема нумерации, что и существующая в настоящее время. В результате у конечных пользователей не будет путаницы при внедрении новых технологий, используемых для передачи голоса по сети.</w:t>
      </w:r>
    </w:p>
    <w:p w:rsidR="00B57829" w:rsidRPr="005858CF" w:rsidRDefault="00B57829" w:rsidP="00B57829">
      <w:pPr>
        <w:widowControl w:val="0"/>
        <w:rPr>
          <w:szCs w:val="19"/>
          <w:lang w:val="ru-RU"/>
        </w:rPr>
      </w:pPr>
      <w:r w:rsidRPr="005858CF">
        <w:rPr>
          <w:szCs w:val="19"/>
          <w:lang w:val="ru-RU"/>
        </w:rPr>
        <w:t>Распознавание номеров/имен традиционно осуществляется при помощи таблиц маршрутизации в отдельных цифровых АТС. В интернете для распознавания номеров/имен используется система доменных имен (DNS). Поскольку СПП являются сетями с коммутацией пакетов и используют протокол IP, система DNS, вероятно, будет логичным выбором в качестве механизма распознавания номеров/имен в рамках СПП.</w:t>
      </w:r>
    </w:p>
    <w:p w:rsidR="00B57829" w:rsidRPr="005858CF" w:rsidRDefault="00B57829" w:rsidP="00B57829">
      <w:pPr>
        <w:widowControl w:val="0"/>
        <w:rPr>
          <w:bCs/>
          <w:iCs/>
          <w:szCs w:val="19"/>
          <w:lang w:val="ru-RU" w:eastAsia="en-US"/>
        </w:rPr>
      </w:pPr>
      <w:r w:rsidRPr="005858CF">
        <w:rPr>
          <w:szCs w:val="19"/>
          <w:lang w:val="ru-RU"/>
        </w:rPr>
        <w:t>Нумерация E.164 (ENUM) связана с преобразованием телефонных номеров в универсальные идентификаторы ресурсов (URI) с использованием системы имен доменов (DNS). ENUM позволяет осуществлять конвергенцию между КТСОП и IP и использует DNS, тем самым позволяя экономить на капитальных затратах.</w:t>
      </w:r>
    </w:p>
    <w:p w:rsidR="00B57829" w:rsidRPr="005858CF" w:rsidRDefault="00B57829" w:rsidP="00B57829">
      <w:pPr>
        <w:widowControl w:val="0"/>
        <w:rPr>
          <w:bCs/>
          <w:szCs w:val="19"/>
          <w:lang w:val="ru-RU"/>
        </w:rPr>
      </w:pPr>
      <w:r w:rsidRPr="005858CF">
        <w:rPr>
          <w:szCs w:val="19"/>
          <w:lang w:val="ru-RU"/>
        </w:rPr>
        <w:t>Каждому поставщику услуг необходима внутренняя система DNS ENUM, поддерживающая нумерацию и маршрутизацию и являющаяся частью магистральной линии связи этого оператора. При применении концепции этого типа оператор может использовать имеющуюся у него схему нумерации наряду с существующим идентификационным кодом оператора, который имеет следующий вид:</w:t>
      </w:r>
    </w:p>
    <w:p w:rsidR="00B57829" w:rsidRPr="005858CF" w:rsidRDefault="00B57829" w:rsidP="00B57829">
      <w:pPr>
        <w:rPr>
          <w:lang w:val="ru-RU"/>
        </w:rPr>
      </w:pPr>
      <w:r w:rsidRPr="005858CF">
        <w:rPr>
          <w:lang w:val="ru-RU"/>
        </w:rPr>
        <w:t xml:space="preserve">(Код зоны от 2 до 4 цифр) + (идентификационный код оператора 1 цифра) + (номер абонента </w:t>
      </w:r>
      <w:r w:rsidRPr="005858CF">
        <w:rPr>
          <w:lang w:val="ru-RU"/>
        </w:rPr>
        <w:br/>
        <w:t>от 5 до 7 цифр).</w:t>
      </w:r>
    </w:p>
    <w:p w:rsidR="00B57829" w:rsidRPr="005858CF" w:rsidRDefault="00B57829" w:rsidP="00B57829">
      <w:pPr>
        <w:rPr>
          <w:lang w:val="ru-RU"/>
        </w:rPr>
      </w:pPr>
      <w:r w:rsidRPr="005858CF">
        <w:rPr>
          <w:lang w:val="ru-RU"/>
        </w:rPr>
        <w:t>Все коммутаторы КТСОП и IP должны оканчиваться в одной и той же магистральной линии IP</w:t>
      </w:r>
      <w:r w:rsidRPr="005858CF">
        <w:rPr>
          <w:lang w:val="ru-RU"/>
        </w:rPr>
        <w:noBreakHyphen/>
        <w:t>оператора, через которого соединена система DNS. Система DNS выводит маршрутизируемый адрес назначения и завершает вызов. Кроме того, при использовании глобальной системы DNS маршрутизация и коммутация возможны при сценарии сетей со многими операторами и многими услугами.</w:t>
      </w:r>
    </w:p>
    <w:p w:rsidR="00B57829" w:rsidRPr="005858CF" w:rsidRDefault="00B57829" w:rsidP="00B57829">
      <w:pPr>
        <w:rPr>
          <w:lang w:val="ru-RU"/>
        </w:rPr>
      </w:pPr>
      <w:r w:rsidRPr="005858CF">
        <w:rPr>
          <w:lang w:val="ru-RU"/>
        </w:rPr>
        <w:t xml:space="preserve">Для вызовов от IP в направлении КТСОП телефонный номер места назначения может быть представлен как SIP URI. Для таких вызовов шлюз извлекает телефонный номер и задействует его для инициирования вызова с использованием сигнализации ISUP. </w:t>
      </w:r>
    </w:p>
    <w:p w:rsidR="00B57829" w:rsidRPr="005858CF" w:rsidRDefault="00B57829" w:rsidP="00B57829">
      <w:pPr>
        <w:rPr>
          <w:lang w:val="ru-RU"/>
        </w:rPr>
      </w:pPr>
      <w:r w:rsidRPr="005858CF">
        <w:rPr>
          <w:lang w:val="ru-RU"/>
        </w:rPr>
        <w:t xml:space="preserve">Это позволяет представить номер E.164 как URI, который может быть превращен в IP-адрес при помощи DNS. Основные тактические дискуссии разворачиваются вокруг древовидной схемы, которая будет использоваться для телефонных номеров. Намечена договоренность о создании единой всемирной древовидной схемы (так называемое "золотое дерево"), однако на данный момент единственным вариантом древовидной схемы, реализуемой в настоящее время, является e164.arpa. В контексте обсуждения "золотого дерева" осуществляется поиск бизнес-модели для ENUM. Оригинальной концепцией для ENUM стала бы глобальная, общедоступная каталогизированная база данных с возможностью подписки на услуги для абонентов и делегированием на уровне страны кода в домене e164.arpa. Этот вариант также называется </w:t>
      </w:r>
      <w:r w:rsidRPr="005858CF">
        <w:rPr>
          <w:i/>
          <w:lang w:val="ru-RU"/>
        </w:rPr>
        <w:t>пользовательской ENUM</w:t>
      </w:r>
      <w:r w:rsidRPr="005858CF">
        <w:rPr>
          <w:lang w:val="ru-RU"/>
        </w:rPr>
        <w:t>. Однако до сих пор не существует жизнеспособного экономического обоснования концепции пользовательская ENUM.</w:t>
      </w:r>
    </w:p>
    <w:p w:rsidR="00B57829" w:rsidRPr="005858CF" w:rsidRDefault="00B57829" w:rsidP="00B57829">
      <w:pPr>
        <w:rPr>
          <w:iCs/>
          <w:szCs w:val="19"/>
          <w:lang w:val="ru-RU"/>
        </w:rPr>
      </w:pPr>
      <w:r w:rsidRPr="005858CF">
        <w:rPr>
          <w:iCs/>
          <w:szCs w:val="19"/>
          <w:lang w:val="ru-RU"/>
        </w:rPr>
        <w:t xml:space="preserve">Техническая концепция ENUM является вполне жизнеспособной и сегодня главным образом реализуется в виде </w:t>
      </w:r>
      <w:r w:rsidRPr="005858CF">
        <w:rPr>
          <w:i/>
          <w:iCs/>
          <w:szCs w:val="19"/>
          <w:lang w:val="ru-RU"/>
        </w:rPr>
        <w:t>операторской ENUM.</w:t>
      </w:r>
      <w:r w:rsidRPr="005858CF">
        <w:rPr>
          <w:iCs/>
          <w:szCs w:val="19"/>
          <w:lang w:val="ru-RU"/>
        </w:rPr>
        <w:t xml:space="preserve"> Группы операторов и поставщиков услуг связи заключают соглашения об обмене абонентской информацией через ENUM в частных пиринговых взаимоотношениях, в то время как сами операторы управляют информацией абонентов. Операторская ENUM также называется </w:t>
      </w:r>
      <w:r w:rsidRPr="005858CF">
        <w:rPr>
          <w:i/>
          <w:iCs/>
          <w:szCs w:val="19"/>
          <w:lang w:val="ru-RU"/>
        </w:rPr>
        <w:t>инфраструктурной ENUM</w:t>
      </w:r>
      <w:r w:rsidRPr="005858CF">
        <w:rPr>
          <w:iCs/>
          <w:szCs w:val="19"/>
          <w:lang w:val="ru-RU"/>
        </w:rPr>
        <w:t>.</w:t>
      </w:r>
    </w:p>
    <w:p w:rsidR="0008639C" w:rsidRPr="0006660D" w:rsidRDefault="00B57829" w:rsidP="00B57829">
      <w:pPr>
        <w:rPr>
          <w:szCs w:val="19"/>
          <w:lang w:val="ru-RU"/>
        </w:rPr>
      </w:pPr>
      <w:r w:rsidRPr="005858CF">
        <w:rPr>
          <w:szCs w:val="19"/>
          <w:lang w:val="ru-RU"/>
        </w:rPr>
        <w:t>Нумерация ENUM, кроме того, используется для преобразования номеров в адреса в спецификациях систем IMS и в спецификациях IPX ассоциации GSM. Таким образом, реализация IMS требует внедрения операторской ENUM.</w:t>
      </w:r>
    </w:p>
    <w:p w:rsidR="0008639C" w:rsidRPr="007E7933" w:rsidRDefault="00F92B83" w:rsidP="002667B1">
      <w:pPr>
        <w:pStyle w:val="Figuretitle"/>
        <w:rPr>
          <w:bCs/>
          <w:lang w:val="ru-RU" w:eastAsia="en-US"/>
        </w:rPr>
      </w:pPr>
      <w:bookmarkStart w:id="278" w:name="_Toc381722363"/>
      <w:r w:rsidRPr="007E7933">
        <w:rPr>
          <w:lang w:val="ru-RU" w:eastAsia="en-US"/>
        </w:rPr>
        <w:t>Рисунок</w:t>
      </w:r>
      <w:r w:rsidR="0008639C" w:rsidRPr="007E7933">
        <w:rPr>
          <w:lang w:val="ru-RU" w:eastAsia="en-US"/>
        </w:rPr>
        <w:t xml:space="preserve"> 2-6: </w:t>
      </w:r>
      <w:r w:rsidR="002667B1" w:rsidRPr="00234916">
        <w:rPr>
          <w:lang w:val="ru-RU"/>
        </w:rPr>
        <w:t xml:space="preserve">Функциональная совместимость и </w:t>
      </w:r>
      <w:r w:rsidR="002667B1" w:rsidRPr="005059F1">
        <w:t>ENUM</w:t>
      </w:r>
      <w:bookmarkEnd w:id="278"/>
    </w:p>
    <w:p w:rsidR="0008639C" w:rsidRPr="00CD5563" w:rsidRDefault="00E66561" w:rsidP="00FE4F8F">
      <w:pPr>
        <w:pStyle w:val="Figure"/>
        <w:rPr>
          <w:noProof/>
          <w:lang w:val="en-GB" w:eastAsia="ko-KR"/>
        </w:rPr>
      </w:pPr>
      <w:r>
        <w:object w:dxaOrig="8003" w:dyaOrig="4205">
          <v:shape id="_x0000_i1031" type="#_x0000_t75" style="width:400.55pt;height:210.05pt" o:ole="">
            <v:imagedata r:id="rId80" o:title=""/>
          </v:shape>
          <o:OLEObject Type="Embed" ProgID="CorelDRAW.Graphic.14" ShapeID="_x0000_i1031" DrawAspect="Content" ObjectID="_1455535812" r:id="rId81"/>
        </w:object>
      </w:r>
    </w:p>
    <w:p w:rsidR="00FE4F8F" w:rsidRPr="00CD5563" w:rsidRDefault="00FE4F8F" w:rsidP="00395859">
      <w:pPr>
        <w:pStyle w:val="Figure"/>
        <w:spacing w:before="0" w:after="0"/>
        <w:rPr>
          <w:noProof/>
          <w:lang w:val="en-GB" w:eastAsia="ko-KR"/>
        </w:rPr>
      </w:pPr>
    </w:p>
    <w:p w:rsidR="00B57829" w:rsidRPr="005858CF" w:rsidRDefault="00B57829" w:rsidP="00B57829">
      <w:pPr>
        <w:pStyle w:val="Heading3"/>
        <w:tabs>
          <w:tab w:val="num" w:pos="794"/>
        </w:tabs>
        <w:rPr>
          <w:lang w:val="ru-RU"/>
        </w:rPr>
      </w:pPr>
      <w:bookmarkStart w:id="279" w:name="_Toc364696568"/>
      <w:bookmarkStart w:id="280" w:name="_Toc370130563"/>
      <w:bookmarkStart w:id="281" w:name="_Toc381721544"/>
      <w:r w:rsidRPr="005858CF">
        <w:rPr>
          <w:lang w:val="ru-RU" w:eastAsia="en-US"/>
        </w:rPr>
        <w:t>2.5.2</w:t>
      </w:r>
      <w:r w:rsidRPr="005858CF">
        <w:rPr>
          <w:lang w:val="ru-RU" w:eastAsia="en-US"/>
        </w:rPr>
        <w:tab/>
        <w:t>Маршрутизация</w:t>
      </w:r>
      <w:bookmarkEnd w:id="279"/>
      <w:bookmarkEnd w:id="280"/>
      <w:bookmarkEnd w:id="281"/>
    </w:p>
    <w:p w:rsidR="00B57829" w:rsidRPr="005858CF" w:rsidRDefault="00B57829" w:rsidP="00B57829">
      <w:pPr>
        <w:rPr>
          <w:lang w:val="ru-RU"/>
        </w:rPr>
      </w:pPr>
      <w:r w:rsidRPr="005858CF">
        <w:rPr>
          <w:lang w:val="ru-RU"/>
        </w:rPr>
        <w:t>Маршрутизация является процессом распределения и сбора информации, связанной с топологией, расчета маршрутов, установления и обслуживания таблицы маршрутизации в сети (Y.2612). Маршрутизация в IP-сетях определяется информацией в отдельных маршрутизаторах. Информация о маршрутизации между сетями распространяется при помощи пограничного шлюзового протокола (BGP). В традиционных сетях маршрутизация выполняется в пределах сети. Если определено, что конкретный адрес не находится в пределах сети, то соединение перенаправляется в соответствующую точку присоединения. Маршрутизация может также включать механизмы переполнения или управления трафиком, которые должны предотвращать отключения или перегрузку в сети.</w:t>
      </w:r>
    </w:p>
    <w:p w:rsidR="00B57829" w:rsidRPr="005858CF" w:rsidRDefault="00B57829" w:rsidP="00B57829">
      <w:pPr>
        <w:rPr>
          <w:lang w:val="ru-RU"/>
        </w:rPr>
      </w:pPr>
      <w:r w:rsidRPr="005858CF">
        <w:rPr>
          <w:lang w:val="ru-RU"/>
        </w:rPr>
        <w:t>Базовая архитектура использует хорошо известные IP-протоколы, такие как OSPF, BGP и т. д. для обновления маршрутизации, и MPLS для управления трафиком. Конфигурация и процедуры маршрутизации для передачи IP-трафика от одного оператора к другому будут зависеть от того, каким образом эти операторы связаны между собой. Кроме IP-соединений и протоколов маршрутизации между двумя операторами, в СПП потребуются специальные меры для обеспечения плавной передачи голосовых и видеосигналов из одной сети в другую. Возникнут вопросы, связанные с обходом брандмауэров, безопасностью, соглашениями об уровне обслуживания, передачей протоколов в двух сетях (функциональная совместимость) и законным перехватом вызовов. Для успешного решения этих вопросов на границах между двумя операторами СПП необходима установка таких устройств, как пограничные контроллеры сеансов (SBC). Сетевые устройства наподобие маршрутизаторов и коммутаторов в базовых и пограничных сетях должны поддерживать протоколы IPv4 и IPv6 для упрощения перехода на IPv6 в будущем.</w:t>
      </w:r>
    </w:p>
    <w:p w:rsidR="00B57829" w:rsidRPr="005858CF" w:rsidRDefault="00B57829" w:rsidP="00B57829">
      <w:pPr>
        <w:rPr>
          <w:lang w:val="ru-RU"/>
        </w:rPr>
      </w:pPr>
      <w:r w:rsidRPr="005858CF">
        <w:rPr>
          <w:lang w:val="ru-RU"/>
        </w:rPr>
        <w:t>В сетях подвижной связи реализована концепция роуминга. Это означает, что абоненты могут совершать и принимать звонки в гостевых сетях и получать счета от операторов своей домашней сети. Согласно спецификациям GSM вызовы абоненту роуминга направляются через домашнюю сеть, которая определяет плату за роуминг. Активные вызовы, совершаемые абонентом роуминга, направляются непосредственно к месту назначения без прохождения через домашнюю сеть. Оператор гостевой сети регистрирует детальную информацию о вызове и отправляет их оператору домашней сети при помощи так называемой процедуры перевода счетов (TAP), которая определена ассоциацией GSMA. При использовании абонентами роуминга мобильного интернета соответствующая информация во всех случаях направляется в домашнюю сеть, которая осуществляет управление доступом к интернету.</w:t>
      </w:r>
    </w:p>
    <w:p w:rsidR="00B57829" w:rsidRPr="005858CF" w:rsidRDefault="00B57829" w:rsidP="00B57829">
      <w:pPr>
        <w:rPr>
          <w:lang w:val="ru-RU"/>
        </w:rPr>
      </w:pPr>
      <w:r w:rsidRPr="005858CF">
        <w:rPr>
          <w:lang w:val="ru-RU"/>
        </w:rPr>
        <w:t>Маршрутизация и роуминг в сетях последующих поколений используют механизмы IP-протоколов. Следует ожидать, что операторы будут поддерживать свое влияние на трафик в роуминге и участвовать в цепочке прохождения вызова абонентов роуминга. С технической точки зрения это не потребуется при условии, что HLR-информация может быть доступна также через другие сети. Решение вопросов маршрутизации и обмена информацией включено в спецификации IMS.</w:t>
      </w:r>
    </w:p>
    <w:p w:rsidR="0008639C" w:rsidRPr="00B57829" w:rsidRDefault="00B57829" w:rsidP="00B57829">
      <w:pPr>
        <w:rPr>
          <w:lang w:val="ru-RU"/>
        </w:rPr>
      </w:pPr>
      <w:r w:rsidRPr="005858CF">
        <w:rPr>
          <w:szCs w:val="19"/>
          <w:lang w:val="ru-RU"/>
        </w:rPr>
        <w:t>В сетях на основе протокола IP соединения в сеансе SIP устанавливаются при помощи GLOBAL ENUM DNS следующим образом.</w:t>
      </w:r>
    </w:p>
    <w:p w:rsidR="0008639C" w:rsidRPr="00395859" w:rsidRDefault="00F92B83" w:rsidP="00395859">
      <w:pPr>
        <w:pStyle w:val="Figuretitle"/>
        <w:rPr>
          <w:bCs/>
          <w:lang w:val="ru-RU" w:eastAsia="en-US"/>
        </w:rPr>
      </w:pPr>
      <w:bookmarkStart w:id="282" w:name="_Toc381722364"/>
      <w:r w:rsidRPr="00395859">
        <w:rPr>
          <w:lang w:val="ru-RU" w:eastAsia="en-US"/>
        </w:rPr>
        <w:t>Рисунок</w:t>
      </w:r>
      <w:r w:rsidR="0008639C" w:rsidRPr="00395859">
        <w:rPr>
          <w:lang w:val="ru-RU" w:eastAsia="en-US"/>
        </w:rPr>
        <w:t xml:space="preserve"> 2-7: </w:t>
      </w:r>
      <w:r w:rsidR="00395859" w:rsidRPr="00234916">
        <w:rPr>
          <w:lang w:val="ru-RU"/>
        </w:rPr>
        <w:t xml:space="preserve">Установление соединения в сеансе </w:t>
      </w:r>
      <w:r w:rsidR="00395859" w:rsidRPr="005059F1">
        <w:t>SIP</w:t>
      </w:r>
      <w:r w:rsidR="00395859" w:rsidRPr="00234916">
        <w:rPr>
          <w:lang w:val="ru-RU"/>
        </w:rPr>
        <w:t xml:space="preserve"> при помощи </w:t>
      </w:r>
      <w:r w:rsidR="00395859" w:rsidRPr="005059F1">
        <w:t>GLOBAL</w:t>
      </w:r>
      <w:r w:rsidR="00395859" w:rsidRPr="00234916">
        <w:rPr>
          <w:lang w:val="ru-RU"/>
        </w:rPr>
        <w:t xml:space="preserve"> </w:t>
      </w:r>
      <w:r w:rsidR="00395859" w:rsidRPr="005059F1">
        <w:t>ENUM</w:t>
      </w:r>
      <w:r w:rsidR="00395859" w:rsidRPr="00234916">
        <w:rPr>
          <w:lang w:val="ru-RU"/>
        </w:rPr>
        <w:t xml:space="preserve"> </w:t>
      </w:r>
      <w:r w:rsidR="00395859" w:rsidRPr="005059F1">
        <w:t>DNS</w:t>
      </w:r>
      <w:bookmarkEnd w:id="282"/>
    </w:p>
    <w:p w:rsidR="0008639C" w:rsidRPr="00CD5563" w:rsidRDefault="00AA3918" w:rsidP="00FE4F8F">
      <w:pPr>
        <w:pStyle w:val="Figure"/>
        <w:rPr>
          <w:noProof/>
          <w:lang w:val="en-GB" w:eastAsia="ko-KR"/>
        </w:rPr>
      </w:pPr>
      <w:r>
        <w:object w:dxaOrig="8875" w:dyaOrig="4986">
          <v:shape id="_x0000_i1032" type="#_x0000_t75" style="width:444.2pt;height:249.05pt" o:ole="">
            <v:imagedata r:id="rId82" o:title=""/>
          </v:shape>
          <o:OLEObject Type="Embed" ProgID="CorelDRAW.Graphic.14" ShapeID="_x0000_i1032" DrawAspect="Content" ObjectID="_1455535813" r:id="rId83"/>
        </w:object>
      </w:r>
    </w:p>
    <w:p w:rsidR="00FE4F8F" w:rsidRPr="00CD5563" w:rsidRDefault="00FE4F8F" w:rsidP="00AA3918">
      <w:pPr>
        <w:pStyle w:val="Figure"/>
        <w:spacing w:before="0" w:after="0"/>
        <w:rPr>
          <w:noProof/>
          <w:lang w:val="en-GB" w:eastAsia="ko-KR"/>
        </w:rPr>
      </w:pPr>
    </w:p>
    <w:p w:rsidR="00B57829" w:rsidRPr="005858CF" w:rsidRDefault="00B57829" w:rsidP="00B87D93">
      <w:pPr>
        <w:pStyle w:val="Heading1"/>
        <w:ind w:left="851" w:hanging="851"/>
        <w:rPr>
          <w:lang w:val="ru-RU"/>
        </w:rPr>
      </w:pPr>
      <w:bookmarkStart w:id="283" w:name="_Toc167161493"/>
      <w:bookmarkStart w:id="284" w:name="_Toc310409384"/>
      <w:bookmarkStart w:id="285" w:name="_Toc310410572"/>
      <w:bookmarkStart w:id="286" w:name="_Toc310410843"/>
      <w:bookmarkStart w:id="287" w:name="_Toc310410950"/>
      <w:bookmarkStart w:id="288" w:name="_Toc364696569"/>
      <w:bookmarkStart w:id="289" w:name="_Toc370130564"/>
      <w:bookmarkStart w:id="290" w:name="_Toc370218170"/>
      <w:bookmarkStart w:id="291" w:name="_Toc381721545"/>
      <w:r w:rsidRPr="005858CF">
        <w:rPr>
          <w:lang w:val="ru-RU"/>
        </w:rPr>
        <w:t>3</w:t>
      </w:r>
      <w:r w:rsidRPr="005858CF">
        <w:rPr>
          <w:lang w:val="ru-RU"/>
        </w:rPr>
        <w:tab/>
      </w:r>
      <w:bookmarkEnd w:id="283"/>
      <w:bookmarkEnd w:id="284"/>
      <w:bookmarkEnd w:id="285"/>
      <w:bookmarkEnd w:id="286"/>
      <w:bookmarkEnd w:id="287"/>
      <w:r w:rsidRPr="005858CF">
        <w:rPr>
          <w:lang w:val="ru-RU"/>
        </w:rPr>
        <w:t>Проблемы регулирования, возникающие в процессе</w:t>
      </w:r>
      <w:r w:rsidR="00B87D93" w:rsidRPr="00B87D93">
        <w:rPr>
          <w:lang w:val="ru-RU"/>
        </w:rPr>
        <w:br/>
      </w:r>
      <w:r w:rsidRPr="005858CF">
        <w:rPr>
          <w:lang w:val="ru-RU"/>
        </w:rPr>
        <w:t>перехода к СПП</w:t>
      </w:r>
      <w:bookmarkEnd w:id="288"/>
      <w:bookmarkEnd w:id="289"/>
      <w:bookmarkEnd w:id="290"/>
      <w:bookmarkEnd w:id="291"/>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Проблемы регулирования, возникающие при переходе к СПП, в той или иной форме могут быть связаны с процессом конвергенции на уровнях предоставления услуг и доступа к сети. В этом разделе обсуждается ряд проблем в области регулирования, относящихся к СПП, с точки зрения перспективы. В число этих проблем входят открытый доступ, определение рынка, качество обслуживания (</w:t>
      </w:r>
      <w:r w:rsidRPr="005858CF">
        <w:rPr>
          <w:lang w:val="ru-RU"/>
        </w:rPr>
        <w:t>QoS) и межсетевые соединения.</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При рассмотрении этих проблем важно помнить, что СПП унаследуют некоторые из регуляторных обязательств, возложенных на КТСОП, такие как правомерный перехват и доступ к службам экстренного вызова. Необходимость обеспечения доступа к службам экстренного вызова учитывалась как в 3GPP, так и в TISPAN. Однако в рамках архитектуры IMS 3GPP первое внедрение служб экстренного вызова планируется только для версии 7 и последующих версий, тогда как в двух предыдущих версиях IMS (R5 и R6) доступ к службам экстренного вызова обеспечивался только через домен с коммутацией каналов, существующую базовую инфраструктуру GSM, используемую для голосовых вызовов.</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GPRS уже дает возможность законного перехвата для услуг на основе коммутации пакетов, оказываемых в сетях подвижной связи 2G. Система GPRS может направлять дубликаты всех пакетов, которыми пользователь обменивался через PDP-контекст, а также адрес объекта, определенный через этот контекст. Перехват на законных основаниях был внедрен уже исходя из первой спецификации R5 IMS 3GPP.</w:t>
      </w:r>
    </w:p>
    <w:p w:rsidR="00B57829" w:rsidRPr="005858CF" w:rsidRDefault="00B57829" w:rsidP="00B57829">
      <w:pPr>
        <w:pStyle w:val="Heading2"/>
        <w:rPr>
          <w:lang w:val="ru-RU"/>
        </w:rPr>
      </w:pPr>
      <w:bookmarkStart w:id="292" w:name="_Toc167161494"/>
      <w:bookmarkStart w:id="293" w:name="_Toc364696570"/>
      <w:bookmarkStart w:id="294" w:name="_Toc370130565"/>
      <w:bookmarkStart w:id="295" w:name="_Toc381721546"/>
      <w:bookmarkStart w:id="296" w:name="_Toc167161495"/>
      <w:bookmarkStart w:id="297" w:name="_Toc310409385"/>
      <w:bookmarkStart w:id="298" w:name="_Toc310410573"/>
      <w:bookmarkStart w:id="299" w:name="_Toc310410844"/>
      <w:bookmarkStart w:id="300" w:name="_Toc310410951"/>
      <w:bookmarkEnd w:id="292"/>
      <w:r w:rsidRPr="005858CF">
        <w:rPr>
          <w:lang w:val="ru-RU"/>
        </w:rPr>
        <w:t>3.1</w:t>
      </w:r>
      <w:r w:rsidRPr="005858CF">
        <w:rPr>
          <w:lang w:val="ru-RU"/>
        </w:rPr>
        <w:tab/>
        <w:t>Соображения по регуляторным проблемам высокого уровня</w:t>
      </w:r>
      <w:bookmarkEnd w:id="293"/>
      <w:bookmarkEnd w:id="294"/>
      <w:bookmarkEnd w:id="295"/>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Хотя СПП и обеспечиваемые ими услуги, по-видимому, обладают многочисленными преимуществами, необходимо обладать более ясным представлением обо всех имеющихся вариантах, а также о всех преимуществах и недостатках, связанных с СПП. Ниже приведены вопросы, полезные для идентификации этих соображений.</w:t>
      </w:r>
    </w:p>
    <w:p w:rsidR="00B57829" w:rsidRPr="0006660D" w:rsidRDefault="00B57829" w:rsidP="00B57829">
      <w:pPr>
        <w:pStyle w:val="Enumlevel1"/>
        <w:rPr>
          <w:lang w:val="ru-RU"/>
        </w:rPr>
      </w:pPr>
      <w:r w:rsidRPr="0006660D">
        <w:rPr>
          <w:lang w:val="ru-RU"/>
        </w:rPr>
        <w:t>•</w:t>
      </w:r>
      <w:r w:rsidRPr="0006660D">
        <w:rPr>
          <w:lang w:val="ru-RU"/>
        </w:rPr>
        <w:tab/>
        <w:t>Какие сети для каких услуг предназначены?</w:t>
      </w:r>
    </w:p>
    <w:p w:rsidR="00B57829" w:rsidRPr="0006660D" w:rsidRDefault="00B57829" w:rsidP="00B57829">
      <w:pPr>
        <w:pStyle w:val="Enumlevel1"/>
        <w:rPr>
          <w:lang w:val="ru-RU"/>
        </w:rPr>
      </w:pPr>
      <w:r w:rsidRPr="0006660D">
        <w:rPr>
          <w:lang w:val="ru-RU"/>
        </w:rPr>
        <w:t>•</w:t>
      </w:r>
      <w:r w:rsidRPr="0006660D">
        <w:rPr>
          <w:lang w:val="ru-RU"/>
        </w:rPr>
        <w:tab/>
        <w:t>Какие действия могут быть предусмотрены регуляторными органами для содействия переходу к СПП в интересах потребителя?</w:t>
      </w:r>
    </w:p>
    <w:p w:rsidR="00B57829" w:rsidRPr="0006660D" w:rsidRDefault="00B57829" w:rsidP="00B57829">
      <w:pPr>
        <w:pStyle w:val="Enumlevel1"/>
        <w:rPr>
          <w:lang w:val="ru-RU"/>
        </w:rPr>
      </w:pPr>
      <w:r w:rsidRPr="0006660D">
        <w:rPr>
          <w:lang w:val="ru-RU"/>
        </w:rPr>
        <w:t>•</w:t>
      </w:r>
      <w:r w:rsidRPr="0006660D">
        <w:rPr>
          <w:lang w:val="ru-RU"/>
        </w:rPr>
        <w:tab/>
        <w:t>Каким образом переход к СПП отражается на регуляторной деятельности крупнейших операторов?</w:t>
      </w:r>
    </w:p>
    <w:p w:rsidR="00B57829" w:rsidRPr="0006660D" w:rsidRDefault="00B57829" w:rsidP="00B57829">
      <w:pPr>
        <w:pStyle w:val="Enumlevel1"/>
        <w:rPr>
          <w:lang w:val="ru-RU"/>
        </w:rPr>
      </w:pPr>
      <w:r w:rsidRPr="0006660D">
        <w:rPr>
          <w:lang w:val="ru-RU"/>
        </w:rPr>
        <w:t>•</w:t>
      </w:r>
      <w:r w:rsidRPr="0006660D">
        <w:rPr>
          <w:lang w:val="ru-RU"/>
        </w:rPr>
        <w:tab/>
        <w:t>Каким образом внедрение сетей СПП влияет на межсетевые соединения, установление тарифов на оказание услуг, нумерацию, управление спектром частот и</w:t>
      </w:r>
      <w:r w:rsidRPr="005858CF">
        <w:t> </w:t>
      </w:r>
      <w:r w:rsidRPr="0006660D">
        <w:rPr>
          <w:lang w:val="ru-RU"/>
        </w:rPr>
        <w:t>т.</w:t>
      </w:r>
      <w:r w:rsidRPr="005858CF">
        <w:t> </w:t>
      </w:r>
      <w:r w:rsidRPr="0006660D">
        <w:rPr>
          <w:lang w:val="ru-RU"/>
        </w:rPr>
        <w:t>д.?</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 целью подготовки перехода существующей инфраструктуры электросвязи к СПП следует внимательно рассмотреть возможные проблемы, которые могут возникнуть в СПП, такие как межсетевые соединения, защита прав потребителей, переопределение универсального доступа, технологическая нейтральность, качество обслуживания, нумерация и лицензирование. Очень важно провести исследования (технические, экономические, а также в области регулирования), касающиеся мер по переходу к сетям СПП с целью определения правильного периода времени для перехода. Важно отметить, что регулирующий орган должен гарантировать, что рынок, появившийся в результате перехода, будет честным, открытым и конкурентным и, с другой стороны, разъяснить регулятору все технические, экономические и регуляторные вопросы, возникающие вследствие перехода к сетям СПП, с тем чтобы он определил на возможно более раннем этапе сферы интересов, связанных с его деятельностью.</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Для этих целей были рассмотрены следующие вопросы для изучения:</w:t>
      </w:r>
    </w:p>
    <w:p w:rsidR="00B57829" w:rsidRPr="0006660D" w:rsidRDefault="00B57829" w:rsidP="00B57829">
      <w:pPr>
        <w:pStyle w:val="Enumlevel1"/>
        <w:rPr>
          <w:lang w:val="ru-RU"/>
        </w:rPr>
      </w:pPr>
      <w:r w:rsidRPr="0006660D">
        <w:rPr>
          <w:lang w:val="ru-RU"/>
        </w:rPr>
        <w:t>•</w:t>
      </w:r>
      <w:r w:rsidRPr="0006660D">
        <w:rPr>
          <w:lang w:val="ru-RU"/>
        </w:rPr>
        <w:tab/>
        <w:t>обзор законодательного и регуляторного режима электросвязи и определение тех элементов, для которых может потребоваться адаптация в целях обеспечения конвергенции;</w:t>
      </w:r>
    </w:p>
    <w:p w:rsidR="00B57829" w:rsidRPr="0006660D" w:rsidRDefault="00B57829" w:rsidP="00B57829">
      <w:pPr>
        <w:pStyle w:val="Enumlevel1"/>
        <w:rPr>
          <w:lang w:val="ru-RU"/>
        </w:rPr>
      </w:pPr>
      <w:r w:rsidRPr="0006660D">
        <w:rPr>
          <w:lang w:val="ru-RU"/>
        </w:rPr>
        <w:t>•</w:t>
      </w:r>
      <w:r w:rsidRPr="0006660D">
        <w:rPr>
          <w:lang w:val="ru-RU"/>
        </w:rPr>
        <w:tab/>
        <w:t>сбор данных, касающихся ожиданий операторов и поставщиков услуг в отношении сетей СПП;</w:t>
      </w:r>
    </w:p>
    <w:p w:rsidR="00B57829" w:rsidRPr="0006660D" w:rsidRDefault="00B57829" w:rsidP="00B57829">
      <w:pPr>
        <w:pStyle w:val="Enumlevel1"/>
        <w:rPr>
          <w:lang w:val="ru-RU"/>
        </w:rPr>
      </w:pPr>
      <w:r w:rsidRPr="0006660D">
        <w:rPr>
          <w:lang w:val="ru-RU"/>
        </w:rPr>
        <w:t>•</w:t>
      </w:r>
      <w:r w:rsidRPr="0006660D">
        <w:rPr>
          <w:lang w:val="ru-RU"/>
        </w:rPr>
        <w:tab/>
        <w:t>изучение стратегии перехода основных операторов фиксированной и подвижной телефонной связи в отношении сегментов базовой сети и сети доступа;</w:t>
      </w:r>
    </w:p>
    <w:p w:rsidR="00B57829" w:rsidRPr="0006660D" w:rsidRDefault="00B57829" w:rsidP="00B57829">
      <w:pPr>
        <w:pStyle w:val="Enumlevel1"/>
        <w:rPr>
          <w:lang w:val="ru-RU"/>
        </w:rPr>
      </w:pPr>
      <w:r w:rsidRPr="0006660D">
        <w:rPr>
          <w:lang w:val="ru-RU"/>
        </w:rPr>
        <w:t>•</w:t>
      </w:r>
      <w:r w:rsidRPr="0006660D">
        <w:rPr>
          <w:lang w:val="ru-RU"/>
        </w:rPr>
        <w:tab/>
        <w:t>определение элементов, затрудняющих или ускоряющих переход к СПП (на технологическом, экономическом и регуляторном уровнях);</w:t>
      </w:r>
    </w:p>
    <w:p w:rsidR="00B57829" w:rsidRPr="0006660D" w:rsidRDefault="00B57829" w:rsidP="00B57829">
      <w:pPr>
        <w:pStyle w:val="Enumlevel1"/>
        <w:rPr>
          <w:lang w:val="ru-RU"/>
        </w:rPr>
      </w:pPr>
      <w:r w:rsidRPr="0006660D">
        <w:rPr>
          <w:lang w:val="ru-RU"/>
        </w:rPr>
        <w:t>•</w:t>
      </w:r>
      <w:r w:rsidRPr="0006660D">
        <w:rPr>
          <w:lang w:val="ru-RU"/>
        </w:rPr>
        <w:tab/>
        <w:t>выявление новых экономических моделей, которые будут связаны с СПП, их приемлемость и долговечность;</w:t>
      </w:r>
    </w:p>
    <w:p w:rsidR="00B57829" w:rsidRPr="0006660D" w:rsidRDefault="00B57829" w:rsidP="00B57829">
      <w:pPr>
        <w:pStyle w:val="Enumlevel1"/>
        <w:rPr>
          <w:lang w:val="ru-RU"/>
        </w:rPr>
      </w:pPr>
      <w:r w:rsidRPr="0006660D">
        <w:rPr>
          <w:lang w:val="ru-RU"/>
        </w:rPr>
        <w:t>•</w:t>
      </w:r>
      <w:r w:rsidRPr="0006660D">
        <w:rPr>
          <w:lang w:val="ru-RU"/>
        </w:rPr>
        <w:tab/>
        <w:t>разработка стратегии перехода сетей фиксированной и подвижной телефонной связи к СПП;</w:t>
      </w:r>
    </w:p>
    <w:p w:rsidR="00B57829" w:rsidRPr="0006660D" w:rsidRDefault="00B57829" w:rsidP="00B57829">
      <w:pPr>
        <w:pStyle w:val="Enumlevel1"/>
        <w:rPr>
          <w:lang w:val="ru-RU"/>
        </w:rPr>
      </w:pPr>
      <w:r w:rsidRPr="0006660D">
        <w:rPr>
          <w:lang w:val="ru-RU"/>
        </w:rPr>
        <w:t>•</w:t>
      </w:r>
      <w:r w:rsidRPr="0006660D">
        <w:rPr>
          <w:lang w:val="ru-RU"/>
        </w:rPr>
        <w:tab/>
        <w:t>подготовка амбициозной дорожной карты для этого перехода, которая может быть адаптирована к развитию новых технологий наряду с бюджетом, реальными сроками выполнения и показателями/механизмами контроля за ее осуществлением.</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Данное исследование должно проводиться в соответствии с предлагаемой ниже последовательностью этапов:</w:t>
      </w:r>
    </w:p>
    <w:p w:rsidR="00B57829" w:rsidRPr="0006660D" w:rsidRDefault="00B57829" w:rsidP="00B57829">
      <w:pPr>
        <w:pStyle w:val="Enumlevel1"/>
        <w:rPr>
          <w:lang w:val="ru-RU"/>
        </w:rPr>
      </w:pPr>
      <w:r w:rsidRPr="0006660D">
        <w:rPr>
          <w:lang w:val="ru-RU"/>
        </w:rPr>
        <w:t>1</w:t>
      </w:r>
      <w:r w:rsidRPr="0006660D">
        <w:rPr>
          <w:lang w:val="ru-RU"/>
        </w:rPr>
        <w:tab/>
        <w:t>сбор и анализ информации по законодательной и регуляторной структуре электросвязи;</w:t>
      </w:r>
    </w:p>
    <w:p w:rsidR="00B57829" w:rsidRPr="0006660D" w:rsidRDefault="00B57829" w:rsidP="00B57829">
      <w:pPr>
        <w:pStyle w:val="Enumlevel1"/>
        <w:rPr>
          <w:lang w:val="ru-RU"/>
        </w:rPr>
      </w:pPr>
      <w:r w:rsidRPr="0006660D">
        <w:rPr>
          <w:lang w:val="ru-RU"/>
        </w:rPr>
        <w:t>2</w:t>
      </w:r>
      <w:r w:rsidRPr="0006660D">
        <w:rPr>
          <w:lang w:val="ru-RU"/>
        </w:rPr>
        <w:tab/>
        <w:t>организация семинара/практикума по проблемам СПП, открытого для всех участников рынка электросвязи и сектора ИКТ;</w:t>
      </w:r>
    </w:p>
    <w:p w:rsidR="00B57829" w:rsidRPr="0006660D" w:rsidRDefault="00B57829" w:rsidP="00B57829">
      <w:pPr>
        <w:pStyle w:val="Enumlevel1"/>
        <w:rPr>
          <w:lang w:val="ru-RU"/>
        </w:rPr>
      </w:pPr>
      <w:r w:rsidRPr="0006660D">
        <w:rPr>
          <w:lang w:val="ru-RU"/>
        </w:rPr>
        <w:t>3</w:t>
      </w:r>
      <w:r w:rsidRPr="0006660D">
        <w:rPr>
          <w:lang w:val="ru-RU"/>
        </w:rPr>
        <w:tab/>
        <w:t>сбор данных от операторов фиксированной и подвижной телефонной связи и поставщиков услуг доступа к интернету;</w:t>
      </w:r>
    </w:p>
    <w:p w:rsidR="00B57829" w:rsidRPr="0006660D" w:rsidRDefault="00B57829" w:rsidP="00B57829">
      <w:pPr>
        <w:pStyle w:val="Enumlevel1"/>
        <w:rPr>
          <w:lang w:val="ru-RU"/>
        </w:rPr>
      </w:pPr>
      <w:r w:rsidRPr="0006660D">
        <w:rPr>
          <w:lang w:val="ru-RU"/>
        </w:rPr>
        <w:t>4</w:t>
      </w:r>
      <w:r w:rsidRPr="0006660D">
        <w:rPr>
          <w:lang w:val="ru-RU"/>
        </w:rPr>
        <w:tab/>
        <w:t>анализ и использование информации о ситуации в каждой стране и сравнение с опытом других стран;</w:t>
      </w:r>
    </w:p>
    <w:p w:rsidR="00B57829" w:rsidRPr="0006660D" w:rsidRDefault="00B57829" w:rsidP="00B57829">
      <w:pPr>
        <w:pStyle w:val="Enumlevel1"/>
        <w:rPr>
          <w:lang w:val="ru-RU"/>
        </w:rPr>
      </w:pPr>
      <w:r w:rsidRPr="0006660D">
        <w:rPr>
          <w:lang w:val="ru-RU"/>
        </w:rPr>
        <w:t>5</w:t>
      </w:r>
      <w:r w:rsidRPr="0006660D">
        <w:rPr>
          <w:lang w:val="ru-RU"/>
        </w:rPr>
        <w:tab/>
        <w:t>подготовка дорожной карты, выпуск заключительного отчета об исследованиях и</w:t>
      </w:r>
      <w:r w:rsidRPr="005858CF">
        <w:t> </w:t>
      </w:r>
      <w:r w:rsidRPr="0006660D">
        <w:rPr>
          <w:lang w:val="ru-RU"/>
        </w:rPr>
        <w:t>программного документа по переходу к СПП.</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Одним из способов формирования регуляторной точки зрения мог бы стать акцент на необходимости рассмотрения вопросов регулирования СПП в рамках методологического подхода. В этом плане вопрос о том, являются ли СПП общественным благом или нет, является хорошим поводом для изучения многих аспектов, таких как неисключаемость поставок, отсутствие конкуренции в потреблении и внешние последствия в экономической деятельности. Исследование этих аспектов может внести ценный вклад в установление регуляторного режима для СПП на очень высоком уровне, при этом возможно принятие нового подхода к регулированию, который создаст иную нормативно-правовую базу, нежели в традиционной электросвязи.</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Ниже приведено краткое изложение основных пунктов, касающихся вышеупомянутых аспектов.</w:t>
      </w:r>
    </w:p>
    <w:p w:rsidR="00B57829" w:rsidRPr="0006660D" w:rsidRDefault="006A1B99" w:rsidP="00B57829">
      <w:pPr>
        <w:pStyle w:val="Enumlevel1"/>
        <w:rPr>
          <w:lang w:val="ru-RU"/>
        </w:rPr>
      </w:pPr>
      <w:r w:rsidRPr="0006660D">
        <w:rPr>
          <w:lang w:val="ru-RU"/>
        </w:rPr>
        <w:t>•</w:t>
      </w:r>
      <w:r w:rsidRPr="0006660D">
        <w:rPr>
          <w:lang w:val="ru-RU"/>
        </w:rPr>
        <w:tab/>
      </w:r>
      <w:r w:rsidR="00B57829" w:rsidRPr="0006660D">
        <w:rPr>
          <w:lang w:val="ru-RU"/>
        </w:rPr>
        <w:t>Неисключаемость поставок. Этот фактор означает, что поставки соответствующего продукта должны охватывать всех без исключения. Продукт, предлагаемый на рынке в стране или обществе, доступен для всех проживающих там людей. Участники рынка не могут осуществлять поставку на уровне рыночных операций. Один из основных моментов заключается в том, что поставляемый продукт не поставляется по запросу. Продукт, который предоставляется одному человеку, одновременно предоставляется каждому члену общества. Поставки соответствующего продукта носят однородный характер</w:t>
      </w:r>
      <w:r w:rsidR="00B57829" w:rsidRPr="0006660D">
        <w:rPr>
          <w:rFonts w:cs="Verdana"/>
          <w:lang w:val="ru-RU"/>
        </w:rPr>
        <w:t>. Сама поставка должна представлять однородный продукт</w:t>
      </w:r>
      <w:r w:rsidR="00B57829" w:rsidRPr="0006660D">
        <w:rPr>
          <w:lang w:val="ru-RU"/>
        </w:rPr>
        <w:t>.</w:t>
      </w:r>
    </w:p>
    <w:p w:rsidR="00B57829" w:rsidRPr="0006660D" w:rsidRDefault="006A1B99" w:rsidP="00B57829">
      <w:pPr>
        <w:pStyle w:val="Enumlevel1"/>
        <w:rPr>
          <w:lang w:val="ru-RU"/>
        </w:rPr>
      </w:pPr>
      <w:r w:rsidRPr="0006660D">
        <w:rPr>
          <w:lang w:val="ru-RU"/>
        </w:rPr>
        <w:t>•</w:t>
      </w:r>
      <w:r w:rsidRPr="0006660D">
        <w:rPr>
          <w:lang w:val="ru-RU"/>
        </w:rPr>
        <w:tab/>
      </w:r>
      <w:r w:rsidR="00B57829" w:rsidRPr="0006660D">
        <w:rPr>
          <w:lang w:val="ru-RU"/>
        </w:rPr>
        <w:t>Отсутствие конкуренции в потреблении. Этот фактор означает, что потребление человеком какого-либо продукта не создает помех для потребления его другим человеком. Потребительские предпочтения отдельных лиц являются неоднородными. С другой стороны, неоднородный характер предпочтений в отношении потребления не создает конкуренции или соперничества в потреблении.</w:t>
      </w:r>
    </w:p>
    <w:p w:rsidR="00B57829" w:rsidRPr="0006660D" w:rsidRDefault="006A1B99" w:rsidP="00B57829">
      <w:pPr>
        <w:pStyle w:val="Enumlevel1"/>
        <w:rPr>
          <w:lang w:val="ru-RU"/>
        </w:rPr>
      </w:pPr>
      <w:r w:rsidRPr="0006660D">
        <w:rPr>
          <w:lang w:val="ru-RU"/>
        </w:rPr>
        <w:t>•</w:t>
      </w:r>
      <w:r w:rsidRPr="0006660D">
        <w:rPr>
          <w:lang w:val="ru-RU"/>
        </w:rPr>
        <w:tab/>
      </w:r>
      <w:r w:rsidR="00B57829" w:rsidRPr="0006660D">
        <w:rPr>
          <w:lang w:val="ru-RU"/>
        </w:rPr>
        <w:t xml:space="preserve">Внешние последствия экономической деятельности. Это означает соотношение между доходами и затратами для других объектов, связанных с продуктом. Продукт, который предоставляется </w:t>
      </w:r>
      <w:r w:rsidR="00B57829" w:rsidRPr="0006660D">
        <w:rPr>
          <w:rFonts w:cs="Verdana"/>
          <w:lang w:val="ru-RU"/>
        </w:rPr>
        <w:t>в качестве общественного блага, не является столь эффективным в плане соотношения доходов и затрат, в отличие от функциональности свободного рынка. Общественные</w:t>
      </w:r>
      <w:r w:rsidR="00B57829" w:rsidRPr="0006660D">
        <w:rPr>
          <w:lang w:val="ru-RU"/>
        </w:rPr>
        <w:t xml:space="preserve"> блага создают отрицательный внешний эффект, поэтому не могут рассматриваться как эффективный экономический механизм с точки зрения открытого рынка.</w:t>
      </w:r>
    </w:p>
    <w:p w:rsidR="00B57829" w:rsidRPr="005858CF" w:rsidRDefault="00B57829" w:rsidP="00B57829">
      <w:pPr>
        <w:tabs>
          <w:tab w:val="left" w:pos="794"/>
          <w:tab w:val="left" w:pos="1588"/>
          <w:tab w:val="left" w:pos="1985"/>
        </w:tabs>
        <w:overflowPunct w:val="0"/>
        <w:autoSpaceDE w:val="0"/>
        <w:autoSpaceDN w:val="0"/>
        <w:adjustRightInd w:val="0"/>
        <w:textAlignment w:val="baseline"/>
        <w:rPr>
          <w:iCs/>
          <w:szCs w:val="19"/>
          <w:lang w:val="ru-RU" w:eastAsia="en-US"/>
        </w:rPr>
      </w:pPr>
      <w:r w:rsidRPr="005858CF">
        <w:rPr>
          <w:iCs/>
          <w:szCs w:val="19"/>
          <w:lang w:val="ru-RU" w:eastAsia="en-US"/>
        </w:rPr>
        <w:t>МСЭ-D разработал ряд документов и провел ряд семинаров, связанных с регулированием, определением затрат и политическими подходами, с тем чтобы помочь странам в развитии их услуг электросвязи. Значительное внимание в последние годы уделялось сетям последующих поколений, в первую очередь тому, каковы проблемы и преимущества новых технологий электросвязи/ИКТ. Для содействия Членам МСЭ в этом вопросе был подготовлен отчет "Стратегии развертывания СПП в широкополосной среде – Регуляторные и экономические аспекты"</w:t>
      </w:r>
      <w:r w:rsidRPr="00B87D93">
        <w:rPr>
          <w:rStyle w:val="FootnoteReference"/>
        </w:rPr>
        <w:footnoteReference w:id="2"/>
      </w:r>
      <w:r w:rsidRPr="005858CF">
        <w:rPr>
          <w:iCs/>
          <w:szCs w:val="19"/>
          <w:lang w:val="ru-RU" w:eastAsia="en-US"/>
        </w:rPr>
        <w:t>. В нем рассматриваются стратегические проблемы высшего уровня, а также экономические и фундаментальные аспекты, связанные с переходом к СПП. Цель отчета – обеспечить надлежащую информацию для содействия в разработке национальных стратегий и регуляторных подходов к широкополосной связи, которые принесли бы пользу отрасли электросвязи, потребителям и всем предприятиям, пользующимся услугами электросвязи.</w:t>
      </w:r>
    </w:p>
    <w:p w:rsidR="00B57829" w:rsidRPr="005858CF" w:rsidRDefault="00B57829" w:rsidP="00B57829">
      <w:pPr>
        <w:pStyle w:val="Heading2"/>
        <w:rPr>
          <w:lang w:val="ru-RU"/>
        </w:rPr>
      </w:pPr>
      <w:bookmarkStart w:id="301" w:name="_Toc364696571"/>
      <w:bookmarkStart w:id="302" w:name="_Toc370130566"/>
      <w:bookmarkStart w:id="303" w:name="_Toc381721547"/>
      <w:r w:rsidRPr="005858CF">
        <w:rPr>
          <w:lang w:val="ru-RU"/>
        </w:rPr>
        <w:t>3.2</w:t>
      </w:r>
      <w:r w:rsidRPr="005858CF">
        <w:rPr>
          <w:lang w:val="ru-RU"/>
        </w:rPr>
        <w:tab/>
      </w:r>
      <w:bookmarkEnd w:id="296"/>
      <w:bookmarkEnd w:id="297"/>
      <w:bookmarkEnd w:id="298"/>
      <w:bookmarkEnd w:id="299"/>
      <w:bookmarkEnd w:id="300"/>
      <w:r w:rsidRPr="005858CF">
        <w:rPr>
          <w:lang w:val="ru-RU"/>
        </w:rPr>
        <w:t>Сети доступа последующих поколений</w:t>
      </w:r>
      <w:bookmarkEnd w:id="301"/>
      <w:bookmarkEnd w:id="302"/>
      <w:bookmarkEnd w:id="303"/>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szCs w:val="19"/>
          <w:lang w:val="ru-RU" w:eastAsia="en-US"/>
        </w:rPr>
      </w:pPr>
      <w:r w:rsidRPr="005858CF">
        <w:rPr>
          <w:szCs w:val="19"/>
          <w:lang w:val="ru-RU" w:eastAsia="en-US"/>
        </w:rPr>
        <w:t>Как было сказано выше в разделе 3.1, сети последующих поколений начали изменять основные элементы сектора электросвязи, такие как услуги, сетевая структура и действующая модель сетевой структуры. Таким образом, необходим обновленный регуляторный подход, отличающийся от обычного, который использовался в сетях электросвязи предыдущего поколения. Одна из основных причин этого вытекает из последствий конкретных технических изменений в структуре СПП. Следовательно, национальные регуляторные органы должны рассмотреть вопрос о том, каким образом действующие нормативно-правовые положения могут быть адаптированы к этой новой среде в соответствии с существующей структурой рынка.</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szCs w:val="19"/>
          <w:lang w:val="ru-RU" w:eastAsia="en-US"/>
        </w:rPr>
      </w:pPr>
      <w:r w:rsidRPr="005858CF">
        <w:rPr>
          <w:szCs w:val="19"/>
          <w:lang w:val="ru-RU" w:eastAsia="en-US"/>
        </w:rPr>
        <w:t>Для начала следует обратить особое внимание на то, являются ли сети NGA (сети доступа последующих поколений) необходимыми структурами. В существующих сетях была только одна сетевая инфраструктура доступа, поэтому на ней лежала обязанность по обеспечению доступа абонентских линий. Тем не менее в сфере применения СПП, которая не зависит от наличия специальных сетей доступа, даже доступ по волоконно-оптическим линиям не является необходимой функцией для услуг СПП. Для того чтобы волоконно-оптические линии были необходимым элементом, должны отсутствовать какие-либо иные сети доступа. В процессе перехода к сетям на базе IP существующие телефонные базовые сети могут рассматриваться в качестве альтернативы сетям NGA. Следовательно, СПП можно рассматривать как технические устройства, способные предоставить больше новых услуг на основе IP (видеовызовы, широкополосную связь, IP</w:t>
      </w:r>
      <w:r w:rsidRPr="005858CF">
        <w:rPr>
          <w:szCs w:val="19"/>
          <w:lang w:val="ru-RU" w:eastAsia="en-US"/>
        </w:rPr>
        <w:noBreakHyphen/>
        <w:t>телевидение, интеллектуальные услуги и т. д.) по сравнению с существующей структурой на основе телефонных сетей. Более того, так как сети СПП представляют собой новый подход в секторе электросвязи, структура рынка и предпочтения спроса еще не сформировались. Поскольку сети СПП и NGA отличаются от существующих сетевых структур электросвязи с точки зрения возможностей и функциональности, соответствующая структура рынка с учетом этих сетей еще не определена.</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szCs w:val="19"/>
          <w:lang w:val="ru-RU" w:eastAsia="en-US"/>
        </w:rPr>
      </w:pPr>
      <w:r w:rsidRPr="005858CF">
        <w:rPr>
          <w:szCs w:val="19"/>
          <w:lang w:val="ru-RU" w:eastAsia="en-US"/>
        </w:rPr>
        <w:t>Таким образом, как отмечалось выше, в процессе перехода к СПП, необходим новый нормативно-регуляторный подход. Одним из ключевых моментов для развития конкуренции, при одновременном стимулировании инвестиций в сети доступа СПП, является вопрос о развязывании абонентских линий (LLU) в волоконно-оптической среде. В настоящее время регулирование развязывания абонентских линий сосредоточено на последней миле. Однако переход к технологиям FTTH, FTTB и FTTC означает смещение акцента в сторону последней четверти мили или менее. Учитывая затраты и другие задействованные ресурсы, модель LLU, пригодную для существующих медных сетей, возможно, придется адаптировать для волоконной оптики или различных идентифицированных средств. Там, где регулирующие органы предоставляют мандат LLU, одним из вариантов может быть предложение по потоку битов на уровне центрального офиса, где сама сеть доступа является полностью прозрачной. Другие варианты могут включать требуемое совместное расположение на уровне уличного шкафа и обратную линию от шкафа до узла оператора. Кроме того, процесс перехода к СПП предполагает новый подход к LLU, который отличается от обычного взгляда на LLU в существующих сетях. В качестве нового метода в процессе перехода к СПП можно рассматривать отсутствие регулирования LLU в сетях NGA. Это связано с тем, что регулирование LLU в процессе перехода будет тормозить формирование эффективности распределения и честной конкуренции. Компании, развертывающие сети NGA, не должны подвергаться воздействию LLU до тех пор, пока не будут погашены невозвратные издержки, а на рынке услуг не будет сформирована конкурентная среда. Продолжительность возврата инвестиций зависит от бизнес-модели компании, структуры рынка и благосостояния общества, но в целом понятно, что это займет по крайней мере 4 или 5 лет. Обязательство по LLU в сетях NGA может привести к возникновению на рынке проблемы безбилетника. Вопрос безбилетника не должен учитываться только при возврате инвестиций, а также в контексте честности и различий в услугах различных поставщиков, участвующих в переходе к СПП.</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szCs w:val="19"/>
          <w:lang w:val="ru-RU" w:eastAsia="en-US"/>
        </w:rPr>
      </w:pPr>
      <w:r w:rsidRPr="005858CF">
        <w:rPr>
          <w:szCs w:val="19"/>
          <w:lang w:val="ru-RU" w:eastAsia="en-US"/>
        </w:rPr>
        <w:t>После того как будет сформирована конкурентная рыночная структура и будет завершен этап перехода, появятся другие устройства, не имеющие отношения к LLU и позволяющие воспользоваться преимуществами использования волоконно-оптического кабеля, такие как доступ через битовый поток, коммутаторы и виртуальное развязывание. Помимо этого необходимо также решить, какой рынок предпочтительнее в качестве конкурентного – розничный рынок услуг или оптовый рынок доступа. Однако обеспечение собственной транзитной передачи для конкурентоспособных операторов может представлять трудности до тех пор, пока не будет доступно совместное использование кабельных туннелей.</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Существует также целый ряд трудностей, связанных с развертыванием новых волоконных линий. Значительные средства потребуются на долгосрочные инженерно-строительные работы, включающие обновление пассивной сетевой инфраструктуры в местах общественного пользования, такие как рытье траншей и прокладка туннелей, а также подключение абонентских кабелей в частной сфере, например прокладка кабелей в жилых зданиях и помещениях. К этому добавляются значительные трудности, связанные с ведением переговоров, что оказывается не под силу индивидуальным поставщикам услуг. По указанным причинам регуляторные органы в качестве одного из решений проводят изучение совместного использования пассивной инфраструктуры.</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Еще одна проблема, возникшая в связи с FTTx, касается ликвидации действующим оператором главных коммутационных щитов (кроссов) – в этом случае "старая" схема LLU для медных линий оказывается устаревшей, по крайней мере при их полном развязывании и при возможности совместного использования линий, поскольку в рамках традиционных сценариев LLU развязывание происходит на уровне кросса MDF. Там, где точки межсетевых соединений будут ликвидированы, конкурирующим операторам будет важно и то, чтобы они не несли дополнительных расходов при переходе к СПП и чтобы были в состоянии продолжить предоставление своих услуг, не столкнувшись с проблемой "неподъемных" инвестиций. Так, например, действующий нидерландский оператор KPN объявил</w:t>
      </w:r>
      <w:r w:rsidRPr="00B87D93">
        <w:rPr>
          <w:rStyle w:val="FootnoteReference"/>
        </w:rPr>
        <w:footnoteReference w:id="3"/>
      </w:r>
      <w:r w:rsidRPr="005858CF">
        <w:rPr>
          <w:szCs w:val="19"/>
          <w:lang w:val="ru-RU" w:eastAsia="en-US"/>
        </w:rPr>
        <w:t>, что при переходе к СПП он ликвидирует все свои кроссы MDF, чтобы свести свою сеть к меньшему количеству узлов коммутации и использовать DSLAM только в уличных распределительных шкафах. KPN рассчитывает, что продав здания, в которых находились ее кроссы MDF, компания выручит 1 млрд. евро, которые затем можно будет использовать для финансирования развития своей технологии FTTx. В настоящее время KPN и нидерландский национальный регуляторный орган OPTA ведут обсуждение планов KPN по ликвидации кроссов MDF, причем в эти планы могут быть включены условия поэтапного свертывания доступа к MDF, а также предложение KPN предоставить "развязывание абонентских вспомогательных линий связи" (SLU) для уличных распределительных шкафов и "оптовый широкополосный доступ" (WBA) на местном, региональном или национальном уровнях коммутации. Возможно, по мере того как операторы продолжат развертывать свои сети доступа СПП, регуляторные органы в других странах пожелают последовать тем процессам в сфере регулирования, которые имеют место в Европе и в других регионах мира</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На самом деле важным этапом для экономики должно стать не формирование конкуренции на рынке инфраструктуры в процессе перехода к СПП, а создание конкуренции на рынке услуг. При такой конкуренции на рынке должно происходить более эффективное внедрение инноваций в экономику. Таким образом, хотя и желательно, чтобы рыночная конкуренция была построена на основе услуг СПП, нельзя полностью исключить фактор распространения волоконно-оптических сетей в рамках NGA. Распространение волоконных сетей существенно повлияет на конкуренцию в сфере услуг на основе СПП.</w:t>
      </w:r>
    </w:p>
    <w:p w:rsidR="00B57829" w:rsidRPr="005858CF" w:rsidRDefault="00B57829" w:rsidP="00B57829">
      <w:pPr>
        <w:pStyle w:val="Heading2"/>
        <w:rPr>
          <w:lang w:val="ru-RU"/>
        </w:rPr>
      </w:pPr>
      <w:bookmarkStart w:id="304" w:name="_Toc167161496"/>
      <w:bookmarkStart w:id="305" w:name="_Toc167161497"/>
      <w:bookmarkStart w:id="306" w:name="_Toc310409386"/>
      <w:bookmarkStart w:id="307" w:name="_Toc310410574"/>
      <w:bookmarkStart w:id="308" w:name="_Toc310410845"/>
      <w:bookmarkStart w:id="309" w:name="_Toc310410952"/>
      <w:bookmarkStart w:id="310" w:name="_Toc364696572"/>
      <w:bookmarkStart w:id="311" w:name="_Toc370130567"/>
      <w:bookmarkStart w:id="312" w:name="_Toc381721548"/>
      <w:bookmarkEnd w:id="304"/>
      <w:r w:rsidRPr="005858CF">
        <w:rPr>
          <w:lang w:val="ru-RU"/>
        </w:rPr>
        <w:t>3.3</w:t>
      </w:r>
      <w:r w:rsidRPr="005858CF">
        <w:rPr>
          <w:lang w:val="ru-RU"/>
        </w:rPr>
        <w:tab/>
      </w:r>
      <w:bookmarkEnd w:id="305"/>
      <w:bookmarkEnd w:id="306"/>
      <w:bookmarkEnd w:id="307"/>
      <w:bookmarkEnd w:id="308"/>
      <w:bookmarkEnd w:id="309"/>
      <w:r w:rsidRPr="005858CF">
        <w:rPr>
          <w:lang w:val="ru-RU"/>
        </w:rPr>
        <w:t>Определение рынков</w:t>
      </w:r>
      <w:bookmarkEnd w:id="310"/>
      <w:bookmarkEnd w:id="311"/>
      <w:bookmarkEnd w:id="312"/>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Выявление и определение соответствующих рынков представляют собой основу для анализа положения дел в сфере конкуренции, необходимого для организации прогнозируемого регулирования во многих странах, в частности в ЕС. После перехода к СПП данная задача значительно усложнится из-за размывания границ между технологиями и услугами. Это усложнение может стать источником разногласий между регуляторными органами и участниками рынка.</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Пример развертывания СПП компанией Deutsche Telekom и ее разногласия с регуляторным органом по поводу обязательства предоставить конкурентам доступ к своей сети – наглядный пример тех новых проблем в области регулирования, которые влечет за собой переход к СПП. Создавая благоприятную среду для СПП, следует обратить внимание на ее технические аспекты. В основе разногласий между Deutsche Telekom и регуляторным органом лежит разное толкование качественных различий между доступом по волоконно-оптическим кабелям и доступом по DSL. По мнению Deutsche Telekom, дополнительная полоса пропускания, предоставляемая волоконно-оптическим кабелем, качественно изменяет обслуживание, позволяя, например, оказывать услуги телевидения высокой четкости, и этим обусловлены отличия этого рынка от рынка DSL, на который компания имеет сегодня значительное влияние. Однако с точки зрения регуляторного органа данный проект в основном является модернизацией предоставляемых компанией Deutsche Telekom услуг DSL в стремлении удержать своих нынешних абонентов DSL.</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Последствия подобных разногласий могут быть весьма серьезными, если операторы, занимающие существенное положение на рынке, пригрозят заморозить свои инвестиции. Однако с учетом потенциального возврата капиталовложений, европейские регуляторные органы, по-видимому, уверены, что операторы будут и далее вкладывать средства в подобные проекты.</w:t>
      </w:r>
    </w:p>
    <w:p w:rsidR="00B57829" w:rsidRPr="005858CF" w:rsidRDefault="00B57829" w:rsidP="00B57829">
      <w:pPr>
        <w:pStyle w:val="Heading2"/>
        <w:rPr>
          <w:lang w:val="ru-RU"/>
        </w:rPr>
      </w:pPr>
      <w:bookmarkStart w:id="313" w:name="_Toc167161500"/>
      <w:bookmarkStart w:id="314" w:name="_Toc167161501"/>
      <w:bookmarkStart w:id="315" w:name="_Toc310409387"/>
      <w:bookmarkStart w:id="316" w:name="_Toc310410575"/>
      <w:bookmarkStart w:id="317" w:name="_Toc310410846"/>
      <w:bookmarkStart w:id="318" w:name="_Toc310410953"/>
      <w:bookmarkStart w:id="319" w:name="_Toc364696573"/>
      <w:bookmarkStart w:id="320" w:name="_Toc370130568"/>
      <w:bookmarkStart w:id="321" w:name="_Toc381721549"/>
      <w:bookmarkEnd w:id="313"/>
      <w:r w:rsidRPr="005858CF">
        <w:rPr>
          <w:lang w:val="ru-RU"/>
        </w:rPr>
        <w:t>3.4</w:t>
      </w:r>
      <w:r w:rsidRPr="005858CF">
        <w:rPr>
          <w:lang w:val="ru-RU"/>
        </w:rPr>
        <w:tab/>
      </w:r>
      <w:bookmarkEnd w:id="314"/>
      <w:bookmarkEnd w:id="315"/>
      <w:bookmarkEnd w:id="316"/>
      <w:bookmarkEnd w:id="317"/>
      <w:bookmarkEnd w:id="318"/>
      <w:r w:rsidRPr="005858CF">
        <w:rPr>
          <w:lang w:val="ru-RU"/>
        </w:rPr>
        <w:t>Качество обслуживания</w:t>
      </w:r>
      <w:bookmarkEnd w:id="319"/>
      <w:bookmarkEnd w:id="320"/>
      <w:bookmarkEnd w:id="321"/>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Унифицированное транспортирование услуг СПП ставит вопросы, связанные с тем, что IP-транспорт работает без установления соединения, особенно для интерактивных голосовых или мультимедийных потоков в режиме реального времени, которые чувствительны к потере пакетов, задержке или дрожанию. Однако уже существует множество технологий, обеспечивающих качество обслуживания (QoS) в IP-сети. Эти технологии можно ориентировочно разделить на технические подходы, основанные либо на избыточности, которая связана с относительными приоритетами, либо на прямом сквозном резервировании ресурсов.</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Следует отметить, что в основном в интернете используется модель "наилучшего возможного качества", не дающая гарантий QoS. Многие приложения в интернете используют протокол управления передачей (TCP), ограничивающий трафик пользователей в случае перегруженности. Однако TCP не подходит для приложений, работающих в режиме реального времени, например потокового видео, голосовой или мультимедийной связи, когда невозможно ограничить скорость передачи пакетов в случае перегруженности. В последнее время появляется все больше приложений, таких как голосовая телефония или потоковое видео, работающих в режиме реального времени в сетях не только фиксированной, но и подвижной связи, занимающей значительную часть базового интернет-трафика. </w:t>
      </w:r>
      <w:r w:rsidRPr="005858CF">
        <w:rPr>
          <w:rFonts w:cs="Verdana"/>
          <w:szCs w:val="19"/>
          <w:lang w:val="ru-RU" w:eastAsia="en-US"/>
        </w:rPr>
        <w:t>Сегодня для базовой сети с избыточным предоставлением услуг, как и в случае множества интернет-магистралей, управление таким трафиком является сложной задачей, включая проблемы, касающиеся</w:t>
      </w:r>
      <w:r w:rsidRPr="005858CF">
        <w:rPr>
          <w:szCs w:val="19"/>
          <w:lang w:val="ru-RU" w:eastAsia="en-US"/>
        </w:rPr>
        <w:t xml:space="preserve"> добросовестного использования сетевых ресурсов и взрывного роста объема данных.</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Сети последующих поколений, однако, отличаются от интернета, даже если они используют одни и те же технологии IP-транспорта. СПП основаны на четких гарантиях, предоставляемых сетью конечным пользователям для приложений, нуждающихся в хорошем качестве, таких как IP</w:t>
      </w:r>
      <w:r w:rsidRPr="005858CF">
        <w:rPr>
          <w:szCs w:val="19"/>
          <w:lang w:val="ru-RU" w:eastAsia="en-US"/>
        </w:rPr>
        <w:noBreakHyphen/>
        <w:t>телевидение и гарантированные услуги VoIP. Такие приложения, как ожидается, составят бóльшую часть трафика СПП.</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Однако сети последующих поколений являются управляемыми и закрытыми. Таким образом, многие из методов обеспечения функции QoS, связанные с дифференцированными приоритетами и резервированием ресурсов, которые не получили широкого применения в интернете из-за масштабируемости и связанных с этим расходов, могут найти применение в сетях последующих поколений. Кроме того, в архитектуре СПП домен транспортировки управляется доменом обслуживания, который обеспечивает надлежащее распределение ресурсов транспортным доменом на весь период оказания данной услуги сетью. В интернете ничего подобного не существует, поскольку "управление" в нем является сквозным и не ограничено рамками сети.</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Важнейшей и пока не решенной проблемой остается необходимость координации различных сетей последующих поколений, чтобы таким образом обеспечить сквозное качество обслуживания QoS. Широко распространенным заблуждением является утверждение, будто в КТСОП сквозная функция QoS обеспечивается за счет резервирования канала TDM со скоростью 64 кбит/с во всех сетях на пути прохождения сигнала. Хотя это и верно, но сквозная функция QoS в КТСОП определяется также надлежащей сквозной передачей сигналов по системе сигнализации МСЭ № 7 (SS7). Этот же принцип сквозной сигнализации может быть применим и к любым другим носителям при транспортировке пакетов, возможность чего была продемонстрирована в принятой МСЭ спецификации протокола управления вызовом, независимого от носителя (BICC), представляющего собой адаптацию SS7.</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 определению и в соответствии с проектом архитектура IMS использует для сигнализации о вызове (сеанса связи) протокол SIP. SIP представляет собой, в сущности, сквозной протокол Интернет, однако группы 3GPP и TISPAN ETSI расширили его таким образом, чтобы его можно было применять для функций управления сетью при вызовах речевой и мультимедийной связи в СПП. Это происходит аналогично осуществлению функций управления вызовами и услугами в традиционной архитектуре интеллектуальных сетей на базе SS7. МСЭ разрабатывает протоколы сигнализации СПП для резервирования ресурсов на основе каждого вызова отдельно, которые будут применяться в сетях, и в первую очередь в точках межсетевых соединений. Эта работа ведется в тесном сотрудничестве с группами 3GPP и TISPAN ETSI. МСЭ уже подготовил ряд рекомендаций о протоколах сигнализации СПП для резервирования ресурсов, а дальнейшей разработкой занимается ИК11 МСЭ-Т.</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Конечно, регуляторные органы не обязаны вникать в технические детали обеспечения QoS в СПП. Однако в целях поддержки основных услуг, таких как интерактивная голосовая связь, регуляторные органы могли бы внести свой вклад в определение основных требований, предъявляемых к точкам межсетевых соединений, так же как сегодня это происходит при соединениях телефонных сетей.</w:t>
      </w:r>
    </w:p>
    <w:p w:rsidR="00B57829" w:rsidRPr="005858CF" w:rsidRDefault="00B57829" w:rsidP="00B57829">
      <w:pPr>
        <w:pStyle w:val="Heading2"/>
        <w:rPr>
          <w:lang w:val="ru-RU"/>
        </w:rPr>
      </w:pPr>
      <w:bookmarkStart w:id="322" w:name="_Toc167161502"/>
      <w:bookmarkStart w:id="323" w:name="_Toc167161503"/>
      <w:bookmarkStart w:id="324" w:name="_Toc310409388"/>
      <w:bookmarkStart w:id="325" w:name="_Toc310410576"/>
      <w:bookmarkStart w:id="326" w:name="_Toc310410847"/>
      <w:bookmarkStart w:id="327" w:name="_Toc310410954"/>
      <w:bookmarkStart w:id="328" w:name="_Toc364696574"/>
      <w:bookmarkStart w:id="329" w:name="_Toc370130569"/>
      <w:bookmarkStart w:id="330" w:name="_Toc381721550"/>
      <w:bookmarkEnd w:id="322"/>
      <w:r w:rsidRPr="005858CF">
        <w:rPr>
          <w:lang w:val="ru-RU"/>
        </w:rPr>
        <w:t>3.5</w:t>
      </w:r>
      <w:r w:rsidRPr="005858CF">
        <w:rPr>
          <w:lang w:val="ru-RU"/>
        </w:rPr>
        <w:tab/>
      </w:r>
      <w:bookmarkEnd w:id="323"/>
      <w:bookmarkEnd w:id="324"/>
      <w:bookmarkEnd w:id="325"/>
      <w:bookmarkEnd w:id="326"/>
      <w:bookmarkEnd w:id="327"/>
      <w:r w:rsidRPr="005858CF">
        <w:rPr>
          <w:lang w:val="ru-RU"/>
        </w:rPr>
        <w:t>Межсетевые соединения</w:t>
      </w:r>
      <w:bookmarkEnd w:id="328"/>
      <w:bookmarkEnd w:id="329"/>
      <w:bookmarkEnd w:id="330"/>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Потребность в соединениях между сетями электросвязи определяется в основном насущной необходимостью завершения услуги. В этом отношении СПП не являются исключением; в действительности они предполагают даже бóльшие требования к межсетевым соединениям, нежели существующие телефонные сети, и причиной этого является повсеместный доступ к предоставляемым по СПП услугам.</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Помимо традиционных требований к межсетевым соединениям для завершения услуги между различными сетями последующих поколений, а также между сетями последующих поколений и другими сетями голосовой связи необходимо обеспечить абоненту возможность:</w:t>
      </w:r>
    </w:p>
    <w:p w:rsidR="00B57829" w:rsidRPr="0006660D" w:rsidRDefault="00B57829" w:rsidP="00B57829">
      <w:pPr>
        <w:pStyle w:val="Enumlevel1"/>
        <w:rPr>
          <w:lang w:val="ru-RU"/>
        </w:rPr>
      </w:pPr>
      <w:r w:rsidRPr="0006660D">
        <w:rPr>
          <w:iCs/>
          <w:lang w:val="ru-RU"/>
        </w:rPr>
        <w:t>•</w:t>
      </w:r>
      <w:r w:rsidRPr="0006660D">
        <w:rPr>
          <w:iCs/>
          <w:lang w:val="ru-RU"/>
        </w:rPr>
        <w:tab/>
      </w:r>
      <w:r w:rsidRPr="0006660D">
        <w:rPr>
          <w:lang w:val="ru-RU"/>
        </w:rPr>
        <w:t>подключаться из любой другой сети и получать из своей домашней сети перечень оказываемых ею услуг, чтобы получить соответствующее обслуживание, что аналогично концепции роуминга в сетях подвижной связи, однако применительно ко всем видам широкополосного пакетного доступа;</w:t>
      </w:r>
    </w:p>
    <w:p w:rsidR="00B57829" w:rsidRPr="0006660D" w:rsidRDefault="00B57829" w:rsidP="00B57829">
      <w:pPr>
        <w:pStyle w:val="Enumlevel1"/>
        <w:rPr>
          <w:lang w:val="ru-RU"/>
        </w:rPr>
      </w:pPr>
      <w:r w:rsidRPr="0006660D">
        <w:rPr>
          <w:iCs/>
          <w:lang w:val="ru-RU"/>
        </w:rPr>
        <w:t>•</w:t>
      </w:r>
      <w:r w:rsidRPr="0006660D">
        <w:rPr>
          <w:iCs/>
          <w:lang w:val="ru-RU"/>
        </w:rPr>
        <w:tab/>
      </w:r>
      <w:r w:rsidRPr="0006660D">
        <w:rPr>
          <w:lang w:val="ru-RU"/>
        </w:rPr>
        <w:t>получать доступ к услугам, оказываемым его сетью, вместо услуг, предлагаемых в гостевой сети, как это уже происходит в сетях подвижной связи благодаря интерфейсу интеллектуальной сети (</w:t>
      </w:r>
      <w:r w:rsidRPr="005858CF">
        <w:t>IN</w:t>
      </w:r>
      <w:r w:rsidRPr="0006660D">
        <w:rPr>
          <w:lang w:val="ru-RU"/>
        </w:rPr>
        <w:t>) Специализированного приложения для усовершенствованной логики сетей подвижной связи (</w:t>
      </w:r>
      <w:r w:rsidRPr="005858CF">
        <w:t>CAMEL</w:t>
      </w:r>
      <w:r w:rsidRPr="0006660D">
        <w:rPr>
          <w:lang w:val="ru-RU"/>
        </w:rPr>
        <w:t>), который позволяет находящимся в роуминге абонентам получать, например, информационные сообщения в сети, а также доступ к дополнительным услугам на своем родном языке; а также</w:t>
      </w:r>
    </w:p>
    <w:p w:rsidR="00B57829" w:rsidRPr="0006660D" w:rsidRDefault="00B57829" w:rsidP="00B57829">
      <w:pPr>
        <w:pStyle w:val="Enumlevel1"/>
        <w:rPr>
          <w:lang w:val="ru-RU"/>
        </w:rPr>
      </w:pPr>
      <w:r w:rsidRPr="0006660D">
        <w:rPr>
          <w:iCs/>
          <w:lang w:val="ru-RU"/>
        </w:rPr>
        <w:t>•</w:t>
      </w:r>
      <w:r w:rsidRPr="0006660D">
        <w:rPr>
          <w:iCs/>
          <w:lang w:val="ru-RU"/>
        </w:rPr>
        <w:tab/>
      </w:r>
      <w:r w:rsidRPr="0006660D">
        <w:rPr>
          <w:lang w:val="ru-RU"/>
        </w:rPr>
        <w:t>получать доступ к дополнительным услугам, оказываемым поставщиками услуг третьей стороны, – принцип, который в настоящее время применяется к некоторым услугам контента в сетях поколений 2.5</w:t>
      </w:r>
      <w:r w:rsidRPr="005858CF">
        <w:t>G</w:t>
      </w:r>
      <w:r w:rsidRPr="0006660D">
        <w:rPr>
          <w:lang w:val="ru-RU"/>
        </w:rPr>
        <w:t xml:space="preserve"> и 3</w:t>
      </w:r>
      <w:r w:rsidRPr="005858CF">
        <w:t>G</w:t>
      </w:r>
      <w:r w:rsidRPr="0006660D">
        <w:rPr>
          <w:lang w:val="ru-RU"/>
        </w:rPr>
        <w:t>, например, в виде доступа к альтернативным порталам протокола беспроводных приложений (</w:t>
      </w:r>
      <w:r w:rsidRPr="005858CF">
        <w:t>WAP</w:t>
      </w:r>
      <w:r w:rsidRPr="0006660D">
        <w:rPr>
          <w:lang w:val="ru-RU"/>
        </w:rPr>
        <w:t xml:space="preserve">) или услугам </w:t>
      </w:r>
      <w:r w:rsidRPr="005858CF">
        <w:t>I</w:t>
      </w:r>
      <w:r w:rsidRPr="0006660D">
        <w:rPr>
          <w:lang w:val="ru-RU"/>
        </w:rPr>
        <w:t>-</w:t>
      </w:r>
      <w:r w:rsidRPr="005858CF">
        <w:t>mode</w:t>
      </w:r>
      <w:r w:rsidRPr="0006660D">
        <w:rPr>
          <w:lang w:val="ru-RU"/>
        </w:rPr>
        <w:t>.</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Для формулирования требований к межсетевым соединениям в рамках СПП необходимо дать общее определение понятию "мультимедийный вызов". Такое определение может сыграть решающую роль при выборе либо режима "платит вызывающая сторона" (CPP), либо принципа bill &amp; keeр (взаимное бесплатное предоставление услуг). Что касается межсетевых соединений в среде СПП на основе протокола IP, важно внести ясность в то ошибочное суждение, которое связывает режим СРР с транспортировкой на основе коммутации каналов. Режим СРР в большей степени касается соглашения о завершении услуги применительно к тому или иному конкретному вызову между двумя доменами сети, нежели реального резервирования ресурсов для этого конкретного вызова. Тот факт, что при традиционной голосовой телефонии при этом предполагается резервирование выделенного канала, является всего лишь технической деталью, которая будет претерпевать изменения по мере перехода сетей на пакетную транспортировку. В условиях СПП подобная гарантия завершения услуги будет иметь смысл применительно к индивидуальным мультимедийным вызовам только в том случае, если существует или считается необходимым взаимодействие в сфере сигнализации между соответствующими объектами управления на границах сетевых доменов. Чтобы такая сигнализация существовала, необходимо наличие общего определения требований к подобным мультимедийным вызовам аналогичного тому, что уже существует в отношении голосовых вызовов.</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Весьма вероятно, что в условиях СПП проблема роуминг</w:t>
      </w:r>
      <w:r w:rsidR="00D8160D">
        <w:rPr>
          <w:szCs w:val="19"/>
          <w:lang w:val="ru-RU" w:eastAsia="en-US"/>
        </w:rPr>
        <w:t>а окажется еще более сложной. В </w:t>
      </w:r>
      <w:r w:rsidRPr="005858CF">
        <w:rPr>
          <w:szCs w:val="19"/>
          <w:lang w:val="ru-RU" w:eastAsia="en-US"/>
        </w:rPr>
        <w:t>настоящее время в отрасли подвижной связи действуют соглашения о взаимном роуминге, не требующие вмешательства со стороны регуляторных органов. Эти органы участвовали только в решении вопросов тарификации роуминга. В отношении СПП регуляторным органам необходимо будет продумать вопрос о том, есть ли необходимость санкционировать предоставление роуминга? Например, должен ли оператор подвижного доступа в СПП в обязательном порядке предоставлять клиентам какого-либо оператора волоконной сети доступа в СПП возможность роуминга в своей сети доступа, и наоборот?</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Остро стоит и проблема доступа к услугам третьей стороны. В прошлом операторы подвижной связи пытались закрепить своих абонентов за собственной платформой предоставления услуг. К счастью, от этой практики уже отказались, даже фактически третьи стороны оказывают большинство услуг через операторские порталы. Аналогичным образом регуляторным органам необходимо будет тщательно отслеживать доступ третьих сторон к услугам в среде СПП. Хотя на бумаге архитектура IMS и СПП путем использования СПП-OSE и СПП-SIDE закрепляет доступ третьей стороны к платформам поставщиков услуг, на практике выполнить это требование будет достаточно сложно и, возможно, это создаст предпосылки для неконкурентного поведения, завуалированного техническими аргументами.</w:t>
      </w:r>
    </w:p>
    <w:p w:rsidR="00B57829" w:rsidRPr="005858CF" w:rsidRDefault="00B57829" w:rsidP="00B57829">
      <w:pPr>
        <w:pStyle w:val="Heading3"/>
        <w:rPr>
          <w:lang w:val="ru-RU" w:eastAsia="en-US"/>
        </w:rPr>
      </w:pPr>
      <w:bookmarkStart w:id="331" w:name="_Toc364696575"/>
      <w:bookmarkStart w:id="332" w:name="_Toc370130570"/>
      <w:bookmarkStart w:id="333" w:name="_Toc381721551"/>
      <w:bookmarkStart w:id="334" w:name="_Toc256416886"/>
      <w:bookmarkStart w:id="335" w:name="_Toc310409389"/>
      <w:bookmarkStart w:id="336" w:name="_Toc310410577"/>
      <w:bookmarkStart w:id="337" w:name="_Toc310410848"/>
      <w:bookmarkStart w:id="338" w:name="_Toc310410955"/>
      <w:r w:rsidRPr="005858CF">
        <w:rPr>
          <w:lang w:val="ru-RU" w:eastAsia="en-US"/>
        </w:rPr>
        <w:t>3.</w:t>
      </w:r>
      <w:r w:rsidRPr="005858CF">
        <w:rPr>
          <w:rFonts w:eastAsiaTheme="minorEastAsia"/>
          <w:lang w:val="ru-RU" w:eastAsia="ko-KR"/>
        </w:rPr>
        <w:t>5</w:t>
      </w:r>
      <w:r w:rsidRPr="005858CF">
        <w:rPr>
          <w:lang w:val="ru-RU" w:eastAsia="en-US"/>
        </w:rPr>
        <w:t>.1</w:t>
      </w:r>
      <w:r w:rsidRPr="005858CF">
        <w:rPr>
          <w:lang w:val="ru-RU" w:eastAsia="en-US"/>
        </w:rPr>
        <w:tab/>
        <w:t>Архитектура межсетевых соединений</w:t>
      </w:r>
      <w:bookmarkEnd w:id="331"/>
      <w:bookmarkEnd w:id="332"/>
      <w:bookmarkEnd w:id="333"/>
    </w:p>
    <w:bookmarkEnd w:id="334"/>
    <w:bookmarkEnd w:id="335"/>
    <w:bookmarkEnd w:id="336"/>
    <w:bookmarkEnd w:id="337"/>
    <w:bookmarkEnd w:id="338"/>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Многие из созданных за последние годы сетей содержат большую часть элементов СПП. Вначале имел место медленный процесс в плане применения передовых подходов к организации межсетевых соединений, даже если технология была разработана или ее разработка была близка к завершению. Благодаря эффективности и гибкости IP-технологии большинство создаваемых новых сетей базируются на IP.</w:t>
      </w:r>
    </w:p>
    <w:p w:rsidR="00B57829" w:rsidRPr="005858CF"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Межоператорские сценарии в среде СПП показаны на </w:t>
      </w:r>
      <w:r w:rsidR="00502253">
        <w:rPr>
          <w:szCs w:val="19"/>
          <w:lang w:val="ru-RU" w:eastAsia="en-US"/>
        </w:rPr>
        <w:t>Рисун</w:t>
      </w:r>
      <w:r w:rsidRPr="005858CF">
        <w:rPr>
          <w:szCs w:val="19"/>
          <w:lang w:val="ru-RU" w:eastAsia="en-US"/>
        </w:rPr>
        <w:t>ке 3-1.</w:t>
      </w:r>
    </w:p>
    <w:p w:rsidR="0008639C" w:rsidRPr="00B57829" w:rsidRDefault="00B57829" w:rsidP="00B57829">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Межсетевое соединение на равной основе традиционных КТСОП и сетей подвижной связи на базе протокола пользователя ЦСИС (ISUP) может осуществляться через медиашлюз для преобразования IP в TDM или TDM в IP и через шлюз сигнализации для транспортировки SS7 поверх IP.</w:t>
      </w:r>
    </w:p>
    <w:p w:rsidR="0008639C" w:rsidRPr="00212670" w:rsidRDefault="00F92B83" w:rsidP="00212670">
      <w:pPr>
        <w:pStyle w:val="Figuretitle"/>
        <w:rPr>
          <w:lang w:val="ru-RU" w:eastAsia="en-US"/>
        </w:rPr>
      </w:pPr>
      <w:bookmarkStart w:id="339" w:name="_Toc381722365"/>
      <w:r w:rsidRPr="00212670">
        <w:rPr>
          <w:lang w:val="ru-RU" w:eastAsia="en-US"/>
        </w:rPr>
        <w:t>Рисунок</w:t>
      </w:r>
      <w:r w:rsidR="0008639C" w:rsidRPr="00212670">
        <w:rPr>
          <w:lang w:val="ru-RU" w:eastAsia="en-US"/>
        </w:rPr>
        <w:t xml:space="preserve"> 3-1: </w:t>
      </w:r>
      <w:r w:rsidR="00212670" w:rsidRPr="00234916">
        <w:rPr>
          <w:lang w:val="ru-RU"/>
        </w:rPr>
        <w:t xml:space="preserve">Архитектура межсетевых соединений межоператорской среды </w:t>
      </w:r>
      <w:r w:rsidR="00212670" w:rsidRPr="00234916">
        <w:rPr>
          <w:lang w:val="ru-RU"/>
        </w:rPr>
        <w:br/>
        <w:t>в сценарии СПП</w:t>
      </w:r>
      <w:bookmarkEnd w:id="339"/>
    </w:p>
    <w:p w:rsidR="0008639C" w:rsidRPr="00CD5563" w:rsidRDefault="00E66561" w:rsidP="00477083">
      <w:pPr>
        <w:pStyle w:val="Figure"/>
        <w:rPr>
          <w:lang w:val="en-GB" w:eastAsia="en-US"/>
        </w:rPr>
      </w:pPr>
      <w:r>
        <w:object w:dxaOrig="8623" w:dyaOrig="3848">
          <v:shape id="_x0000_i1033" type="#_x0000_t75" style="width:431.15pt;height:192.4pt" o:ole="">
            <v:imagedata r:id="rId84" o:title=""/>
          </v:shape>
          <o:OLEObject Type="Embed" ProgID="CorelDRAW.Graphic.14" ShapeID="_x0000_i1033" DrawAspect="Content" ObjectID="_1455535814" r:id="rId85"/>
        </w:object>
      </w:r>
    </w:p>
    <w:p w:rsidR="0008639C" w:rsidRPr="00550719" w:rsidRDefault="008F12F8" w:rsidP="008F12F8">
      <w:pPr>
        <w:pStyle w:val="figuresource"/>
        <w:spacing w:before="0"/>
        <w:ind w:left="1134" w:hanging="1134"/>
        <w:rPr>
          <w:lang w:val="ru-RU" w:eastAsia="en-US"/>
        </w:rPr>
      </w:pPr>
      <w:r w:rsidRPr="00AF1309">
        <w:rPr>
          <w:lang w:val="ru-RU"/>
        </w:rPr>
        <w:t xml:space="preserve">Примечание: </w:t>
      </w:r>
      <w:r w:rsidRPr="00AF1309">
        <w:rPr>
          <w:lang w:val="ru-RU"/>
        </w:rPr>
        <w:tab/>
      </w:r>
      <w:r w:rsidRPr="00AF1309">
        <w:t>LEA</w:t>
      </w:r>
      <w:r w:rsidRPr="00AF1309">
        <w:rPr>
          <w:lang w:val="ru-RU"/>
        </w:rPr>
        <w:t xml:space="preserve"> – Правоохранительный орган</w:t>
      </w:r>
      <w:r w:rsidRPr="00AF1309">
        <w:rPr>
          <w:lang w:val="ru-RU"/>
        </w:rPr>
        <w:br/>
      </w:r>
      <w:r w:rsidRPr="00AF1309">
        <w:t>ASP</w:t>
      </w:r>
      <w:r w:rsidRPr="00AF1309">
        <w:rPr>
          <w:lang w:val="ru-RU"/>
        </w:rPr>
        <w:t xml:space="preserve"> – Поставщики услуг приложений</w:t>
      </w:r>
      <w:r w:rsidRPr="00AF1309">
        <w:rPr>
          <w:lang w:val="ru-RU"/>
        </w:rPr>
        <w:br/>
      </w:r>
      <w:r w:rsidRPr="00AF1309">
        <w:t>IE</w:t>
      </w:r>
      <w:r w:rsidRPr="00AF1309">
        <w:rPr>
          <w:lang w:val="ru-RU"/>
        </w:rPr>
        <w:t xml:space="preserve"> – Коммунальная станция для межсоединений</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Как показано на </w:t>
      </w:r>
      <w:r w:rsidR="00502253">
        <w:rPr>
          <w:szCs w:val="19"/>
          <w:lang w:val="ru-RU" w:eastAsia="en-US"/>
        </w:rPr>
        <w:t>Рисун</w:t>
      </w:r>
      <w:r w:rsidRPr="005858CF">
        <w:rPr>
          <w:szCs w:val="19"/>
          <w:lang w:val="ru-RU" w:eastAsia="en-US"/>
        </w:rPr>
        <w:t>ке 3-1, сети СПП соединены между собой пограничными контроллерами сеансов (SBC), которые расположены на административной границе сети для реализации соответствующей политики во время мультимедийных сеансов. Политика сеанса может быть определена в области обеспечения безопасности, соглашений об уровне обслуживания, ресурсов сетевых устройств, пропускной способности сети, межсетевого взаимодействия и функциональной совместимости протоколов между сетями.</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Контроллеры SBC могут выполнять целый ряд функций, таких как:</w:t>
      </w:r>
    </w:p>
    <w:p w:rsidR="00792ADB" w:rsidRPr="0006660D" w:rsidRDefault="00792ADB" w:rsidP="00792ADB">
      <w:pPr>
        <w:pStyle w:val="Enumlevel1"/>
        <w:rPr>
          <w:lang w:val="ru-RU"/>
        </w:rPr>
      </w:pPr>
      <w:r w:rsidRPr="0006660D">
        <w:rPr>
          <w:lang w:val="ru-RU"/>
        </w:rPr>
        <w:t>•</w:t>
      </w:r>
      <w:r w:rsidRPr="0006660D">
        <w:rPr>
          <w:lang w:val="ru-RU"/>
        </w:rPr>
        <w:tab/>
        <w:t>сетевая безопасность;</w:t>
      </w:r>
    </w:p>
    <w:p w:rsidR="00792ADB" w:rsidRPr="0006660D" w:rsidRDefault="00792ADB" w:rsidP="00792ADB">
      <w:pPr>
        <w:pStyle w:val="Enumlevel1"/>
        <w:rPr>
          <w:lang w:val="ru-RU"/>
        </w:rPr>
      </w:pPr>
      <w:r w:rsidRPr="0006660D">
        <w:rPr>
          <w:lang w:val="ru-RU"/>
        </w:rPr>
        <w:t>•</w:t>
      </w:r>
      <w:r w:rsidRPr="0006660D">
        <w:rPr>
          <w:lang w:val="ru-RU"/>
        </w:rPr>
        <w:tab/>
      </w:r>
      <w:r w:rsidRPr="005858CF">
        <w:t>DOS</w:t>
      </w:r>
      <w:r w:rsidRPr="0006660D">
        <w:rPr>
          <w:lang w:val="ru-RU"/>
        </w:rPr>
        <w:t>-атаки (типа "отказ в обслуживании"), а также контроль перегрузки;</w:t>
      </w:r>
    </w:p>
    <w:p w:rsidR="00792ADB" w:rsidRPr="0006660D" w:rsidRDefault="00792ADB" w:rsidP="00792ADB">
      <w:pPr>
        <w:pStyle w:val="Enumlevel1"/>
        <w:rPr>
          <w:lang w:val="ru-RU"/>
        </w:rPr>
      </w:pPr>
      <w:r w:rsidRPr="0006660D">
        <w:rPr>
          <w:lang w:val="ru-RU"/>
        </w:rPr>
        <w:t>•</w:t>
      </w:r>
      <w:r w:rsidRPr="0006660D">
        <w:rPr>
          <w:lang w:val="ru-RU"/>
        </w:rPr>
        <w:tab/>
        <w:t>трансляция сетевых адресов и обход брандмауэра;</w:t>
      </w:r>
    </w:p>
    <w:p w:rsidR="00792ADB" w:rsidRPr="0006660D" w:rsidRDefault="00792ADB" w:rsidP="00792ADB">
      <w:pPr>
        <w:pStyle w:val="Enumlevel1"/>
        <w:rPr>
          <w:lang w:val="ru-RU"/>
        </w:rPr>
      </w:pPr>
      <w:r w:rsidRPr="0006660D">
        <w:rPr>
          <w:lang w:val="ru-RU"/>
        </w:rPr>
        <w:t>•</w:t>
      </w:r>
      <w:r w:rsidRPr="0006660D">
        <w:rPr>
          <w:lang w:val="ru-RU"/>
        </w:rPr>
        <w:tab/>
        <w:t>законный перехват;</w:t>
      </w:r>
    </w:p>
    <w:p w:rsidR="00792ADB" w:rsidRPr="0006660D" w:rsidRDefault="00792ADB" w:rsidP="00792ADB">
      <w:pPr>
        <w:pStyle w:val="Enumlevel1"/>
        <w:rPr>
          <w:lang w:val="ru-RU"/>
        </w:rPr>
      </w:pPr>
      <w:r w:rsidRPr="0006660D">
        <w:rPr>
          <w:lang w:val="ru-RU"/>
        </w:rPr>
        <w:t>•</w:t>
      </w:r>
      <w:r w:rsidRPr="0006660D">
        <w:rPr>
          <w:lang w:val="ru-RU"/>
        </w:rPr>
        <w:tab/>
        <w:t>управление качеством обслуживания (</w:t>
      </w:r>
      <w:r w:rsidRPr="005858CF">
        <w:t>QoS</w:t>
      </w:r>
      <w:r w:rsidRPr="0006660D">
        <w:rPr>
          <w:lang w:val="ru-RU"/>
        </w:rPr>
        <w:t xml:space="preserve">); </w:t>
      </w:r>
    </w:p>
    <w:p w:rsidR="00792ADB" w:rsidRPr="0006660D" w:rsidRDefault="00792ADB" w:rsidP="00792ADB">
      <w:pPr>
        <w:pStyle w:val="Enumlevel1"/>
        <w:rPr>
          <w:lang w:val="ru-RU"/>
        </w:rPr>
      </w:pPr>
      <w:r w:rsidRPr="0006660D">
        <w:rPr>
          <w:lang w:val="ru-RU"/>
        </w:rPr>
        <w:t>•</w:t>
      </w:r>
      <w:r w:rsidRPr="0006660D">
        <w:rPr>
          <w:lang w:val="ru-RU"/>
        </w:rPr>
        <w:tab/>
        <w:t>передача протоколов;</w:t>
      </w:r>
    </w:p>
    <w:p w:rsidR="00792ADB" w:rsidRPr="0006660D" w:rsidRDefault="00792ADB" w:rsidP="00792ADB">
      <w:pPr>
        <w:pStyle w:val="Enumlevel1"/>
        <w:rPr>
          <w:lang w:val="ru-RU"/>
        </w:rPr>
      </w:pPr>
      <w:r w:rsidRPr="0006660D">
        <w:rPr>
          <w:lang w:val="ru-RU"/>
        </w:rPr>
        <w:t>•</w:t>
      </w:r>
      <w:r w:rsidRPr="0006660D">
        <w:rPr>
          <w:lang w:val="ru-RU"/>
        </w:rPr>
        <w:tab/>
        <w:t>учет вызовов.</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Медиашлюз (MGW), показанный на </w:t>
      </w:r>
      <w:r w:rsidR="00502253">
        <w:rPr>
          <w:szCs w:val="19"/>
          <w:lang w:val="ru-RU" w:eastAsia="en-US"/>
        </w:rPr>
        <w:t>Рисун</w:t>
      </w:r>
      <w:r w:rsidRPr="005858CF">
        <w:rPr>
          <w:szCs w:val="19"/>
          <w:lang w:val="ru-RU" w:eastAsia="en-US"/>
        </w:rPr>
        <w:t>ке 3-1, управляется программным коммутатором, устанавливаемым в сетях СПП операторами сетей КТСОП и подвижной связи. Шлюз сигнализации (SGW) может быть интегрирован в медиашлюз, либо представлять отдельное устройство.</w:t>
      </w:r>
    </w:p>
    <w:p w:rsidR="00792ADB" w:rsidRPr="005858CF" w:rsidRDefault="00792ADB" w:rsidP="00792ADB">
      <w:pPr>
        <w:pStyle w:val="Heading3"/>
        <w:rPr>
          <w:lang w:val="ru-RU" w:eastAsia="en-US"/>
        </w:rPr>
      </w:pPr>
      <w:bookmarkStart w:id="340" w:name="_Toc364696576"/>
      <w:bookmarkStart w:id="341" w:name="_Toc370130571"/>
      <w:bookmarkStart w:id="342" w:name="_Toc381721552"/>
      <w:bookmarkStart w:id="343" w:name="_Toc256416887"/>
      <w:bookmarkStart w:id="344" w:name="_Toc310409390"/>
      <w:bookmarkStart w:id="345" w:name="_Toc310410578"/>
      <w:bookmarkStart w:id="346" w:name="_Toc310410849"/>
      <w:bookmarkStart w:id="347" w:name="_Toc310410956"/>
      <w:r w:rsidRPr="005858CF">
        <w:rPr>
          <w:lang w:val="ru-RU" w:eastAsia="en-US"/>
        </w:rPr>
        <w:t>3.</w:t>
      </w:r>
      <w:r w:rsidRPr="005858CF">
        <w:rPr>
          <w:rFonts w:eastAsiaTheme="minorEastAsia"/>
          <w:lang w:val="ru-RU" w:eastAsia="ko-KR"/>
        </w:rPr>
        <w:t>5</w:t>
      </w:r>
      <w:r w:rsidRPr="005858CF">
        <w:rPr>
          <w:lang w:val="ru-RU" w:eastAsia="en-US"/>
        </w:rPr>
        <w:t>.2</w:t>
      </w:r>
      <w:r w:rsidRPr="005858CF">
        <w:rPr>
          <w:lang w:val="ru-RU" w:eastAsia="en-US"/>
        </w:rPr>
        <w:tab/>
      </w:r>
      <w:r w:rsidRPr="005858CF">
        <w:rPr>
          <w:lang w:val="ru-RU"/>
        </w:rPr>
        <w:t>Интерфейсы</w:t>
      </w:r>
      <w:bookmarkEnd w:id="340"/>
      <w:bookmarkEnd w:id="341"/>
      <w:bookmarkEnd w:id="342"/>
    </w:p>
    <w:p w:rsidR="00792ADB" w:rsidRPr="005858CF" w:rsidRDefault="00792ADB" w:rsidP="00792ADB">
      <w:pPr>
        <w:pStyle w:val="Heading4"/>
        <w:tabs>
          <w:tab w:val="left" w:pos="851"/>
        </w:tabs>
        <w:rPr>
          <w:lang w:val="ru-RU"/>
        </w:rPr>
      </w:pPr>
      <w:r w:rsidRPr="005858CF">
        <w:rPr>
          <w:lang w:val="ru-RU"/>
        </w:rPr>
        <w:t>3.</w:t>
      </w:r>
      <w:r w:rsidRPr="005858CF">
        <w:rPr>
          <w:rFonts w:eastAsiaTheme="minorEastAsia"/>
          <w:lang w:val="ru-RU" w:eastAsia="ko-KR"/>
        </w:rPr>
        <w:t>5</w:t>
      </w:r>
      <w:r w:rsidRPr="005858CF">
        <w:rPr>
          <w:lang w:val="ru-RU"/>
        </w:rPr>
        <w:t>.2.1</w:t>
      </w:r>
      <w:r w:rsidRPr="005858CF">
        <w:rPr>
          <w:lang w:val="ru-RU"/>
        </w:rPr>
        <w:tab/>
        <w:t>Физические интерфейсы</w:t>
      </w:r>
    </w:p>
    <w:bookmarkEnd w:id="343"/>
    <w:bookmarkEnd w:id="344"/>
    <w:bookmarkEnd w:id="345"/>
    <w:bookmarkEnd w:id="346"/>
    <w:bookmarkEnd w:id="347"/>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Пограничный контроллер сеансов (</w:t>
      </w:r>
      <w:r w:rsidRPr="005858CF">
        <w:rPr>
          <w:snapToGrid w:val="0"/>
          <w:szCs w:val="19"/>
          <w:lang w:val="ru-RU" w:eastAsia="en-US"/>
        </w:rPr>
        <w:t>SBC</w:t>
      </w:r>
      <w:r w:rsidRPr="005858CF">
        <w:rPr>
          <w:szCs w:val="19"/>
          <w:lang w:val="ru-RU" w:eastAsia="en-US"/>
        </w:rPr>
        <w:t>) предоставляет интерфейс(ы) IP для других сетей СПП. Физические интерфейсы состоят из:</w:t>
      </w:r>
    </w:p>
    <w:p w:rsidR="00792ADB" w:rsidRPr="0006660D" w:rsidRDefault="00792ADB" w:rsidP="00792ADB">
      <w:pPr>
        <w:pStyle w:val="Enumlevel1"/>
        <w:rPr>
          <w:lang w:val="ru-RU"/>
        </w:rPr>
      </w:pPr>
      <w:r w:rsidRPr="0006660D">
        <w:rPr>
          <w:lang w:val="ru-RU"/>
        </w:rPr>
        <w:t>•</w:t>
      </w:r>
      <w:r w:rsidRPr="0006660D">
        <w:rPr>
          <w:lang w:val="ru-RU"/>
        </w:rPr>
        <w:tab/>
        <w:t xml:space="preserve">интерфейсов </w:t>
      </w:r>
      <w:r w:rsidRPr="00792ADB">
        <w:t>Gigabit</w:t>
      </w:r>
      <w:r w:rsidRPr="0006660D">
        <w:rPr>
          <w:lang w:val="ru-RU"/>
        </w:rPr>
        <w:t xml:space="preserve"> </w:t>
      </w:r>
      <w:r w:rsidRPr="00792ADB">
        <w:t>Ethernet</w:t>
      </w:r>
      <w:r w:rsidRPr="0006660D">
        <w:rPr>
          <w:lang w:val="ru-RU"/>
        </w:rPr>
        <w:t>;</w:t>
      </w:r>
    </w:p>
    <w:p w:rsidR="00792ADB" w:rsidRPr="0006660D" w:rsidRDefault="00792ADB" w:rsidP="00792ADB">
      <w:pPr>
        <w:pStyle w:val="Enumlevel1"/>
        <w:rPr>
          <w:lang w:val="ru-RU"/>
        </w:rPr>
      </w:pPr>
      <w:r w:rsidRPr="0006660D">
        <w:rPr>
          <w:lang w:val="ru-RU"/>
        </w:rPr>
        <w:t>•</w:t>
      </w:r>
      <w:r w:rsidRPr="0006660D">
        <w:rPr>
          <w:lang w:val="ru-RU"/>
        </w:rPr>
        <w:tab/>
        <w:t xml:space="preserve">интерфейса(интерфейсов) 10/100 </w:t>
      </w:r>
      <w:r w:rsidRPr="00792ADB">
        <w:t>Base</w:t>
      </w:r>
      <w:r w:rsidRPr="0006660D">
        <w:rPr>
          <w:lang w:val="ru-RU"/>
        </w:rPr>
        <w:t>-</w:t>
      </w:r>
      <w:r w:rsidRPr="00792ADB">
        <w:t>T</w:t>
      </w:r>
      <w:r w:rsidRPr="0006660D">
        <w:rPr>
          <w:lang w:val="ru-RU"/>
        </w:rPr>
        <w:t xml:space="preserve"> </w:t>
      </w:r>
      <w:r w:rsidRPr="00792ADB">
        <w:t>Fast</w:t>
      </w:r>
      <w:r w:rsidRPr="0006660D">
        <w:rPr>
          <w:lang w:val="ru-RU"/>
        </w:rPr>
        <w:t xml:space="preserve"> </w:t>
      </w:r>
      <w:r w:rsidRPr="00792ADB">
        <w:t>Ethernet</w:t>
      </w:r>
      <w:r w:rsidRPr="0006660D">
        <w:rPr>
          <w:lang w:val="ru-RU"/>
        </w:rPr>
        <w:t>.</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napToGrid w:val="0"/>
          <w:szCs w:val="19"/>
          <w:lang w:val="ru-RU" w:eastAsia="en-US"/>
        </w:rPr>
        <w:t xml:space="preserve">Контроллер SBC обеспечивает резервными подсистемами сигнализации и управления медиаданными, каждая из которых включает резервные сетевые интерфейсы. Подсистемы SBC осуществляют связь друг с другом через любой из доступных </w:t>
      </w:r>
      <w:r w:rsidRPr="005858CF">
        <w:rPr>
          <w:szCs w:val="19"/>
          <w:lang w:val="ru-RU" w:eastAsia="en-US"/>
        </w:rPr>
        <w:t>IP-интерфейсов.</w:t>
      </w:r>
    </w:p>
    <w:p w:rsidR="00792ADB" w:rsidRPr="005858CF" w:rsidRDefault="00792ADB" w:rsidP="00792ADB">
      <w:pPr>
        <w:pStyle w:val="Heading4"/>
        <w:rPr>
          <w:lang w:val="ru-RU"/>
        </w:rPr>
      </w:pPr>
      <w:bookmarkStart w:id="348" w:name="_Toc156966939"/>
      <w:bookmarkStart w:id="349" w:name="_Toc256416889"/>
      <w:bookmarkStart w:id="350" w:name="_Toc310409392"/>
      <w:r w:rsidRPr="005858CF">
        <w:rPr>
          <w:lang w:val="ru-RU"/>
        </w:rPr>
        <w:t>3.</w:t>
      </w:r>
      <w:r w:rsidRPr="005858CF">
        <w:rPr>
          <w:rFonts w:eastAsiaTheme="minorEastAsia"/>
          <w:lang w:val="ru-RU" w:eastAsia="ko-KR"/>
        </w:rPr>
        <w:t>5</w:t>
      </w:r>
      <w:r w:rsidRPr="005858CF">
        <w:rPr>
          <w:lang w:val="ru-RU"/>
        </w:rPr>
        <w:t>.2.2</w:t>
      </w:r>
      <w:r w:rsidRPr="005858CF">
        <w:rPr>
          <w:lang w:val="ru-RU"/>
        </w:rPr>
        <w:tab/>
        <w:t>Интерфейсы сигнализации</w:t>
      </w:r>
    </w:p>
    <w:bookmarkEnd w:id="348"/>
    <w:bookmarkEnd w:id="349"/>
    <w:bookmarkEnd w:id="350"/>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Предполагается, что сетевой моделью, для которой определены интерфейсы сигнализации, являются сети последующих поколений (СПП) полностью на базе IP, где в качестве контрольной точки сети может выступать:</w:t>
      </w:r>
    </w:p>
    <w:p w:rsidR="00792ADB" w:rsidRPr="0006660D" w:rsidRDefault="00792ADB" w:rsidP="00792ADB">
      <w:pPr>
        <w:pStyle w:val="Enumlevel1"/>
        <w:rPr>
          <w:lang w:val="ru-RU"/>
        </w:rPr>
      </w:pPr>
      <w:r w:rsidRPr="0006660D">
        <w:rPr>
          <w:lang w:val="ru-RU"/>
        </w:rPr>
        <w:t>•</w:t>
      </w:r>
      <w:r w:rsidRPr="0006660D">
        <w:rPr>
          <w:lang w:val="ru-RU"/>
        </w:rPr>
        <w:tab/>
        <w:t>программный коммутатор; или</w:t>
      </w:r>
    </w:p>
    <w:p w:rsidR="00792ADB" w:rsidRPr="0006660D" w:rsidRDefault="00792ADB" w:rsidP="00792ADB">
      <w:pPr>
        <w:pStyle w:val="Enumlevel1"/>
        <w:rPr>
          <w:lang w:val="ru-RU"/>
        </w:rPr>
      </w:pPr>
      <w:r w:rsidRPr="0006660D">
        <w:rPr>
          <w:lang w:val="ru-RU"/>
        </w:rPr>
        <w:t>•</w:t>
      </w:r>
      <w:r w:rsidRPr="0006660D">
        <w:rPr>
          <w:lang w:val="ru-RU"/>
        </w:rPr>
        <w:tab/>
        <w:t xml:space="preserve">центральная сеть </w:t>
      </w:r>
      <w:r w:rsidRPr="005858CF">
        <w:t>IMS</w:t>
      </w:r>
      <w:r w:rsidRPr="0006660D">
        <w:rPr>
          <w:lang w:val="ru-RU"/>
        </w:rPr>
        <w:t xml:space="preserve"> (мультимедийные услуги на базе </w:t>
      </w:r>
      <w:r w:rsidRPr="005858CF">
        <w:t>IP</w:t>
      </w:r>
      <w:r w:rsidRPr="0006660D">
        <w:rPr>
          <w:lang w:val="ru-RU"/>
        </w:rPr>
        <w:t>).</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Вопросы стандартизации систем сигнализации в основном находятся в ведении сектора МСЭ-Т и, следовательно, не попадают в сферу действия настоящего Вопроса. Однако регуляторные аспекты, связанные с принятием определенных типов интерфейсов, имеют большое значение. В то время как МСЭ-Т занимается стандартизацией протоколов и сигнализации, в этом Вопросе следует выяснить, должны ли регуляторные органы предписывать какой-либо установленный стандарт для обеспечения функциональной совместимости или оставить такое решение за операторами, что может привести к недостатку функциональной совместимости.</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13-я Исследовательская комиссия МСЭ-Т уже направила две Рекомендации в ответ на заявление о взаимодействии по этому Вопросу. В Рекомендациях МСЭ-Т Y.2701 и Y.2201 приведены требования по безопасности для интерфейсов и требования высокого уровня для услуг и пропускной способности сетей последующих поколений. Помимо этих рекомендаций существует серия рекомендаций, посвященных СПП.</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Кроме того, МСЭ-Т утвердил Рекомендацию Q.3401 по вопросам сигнализации – Набор параметров сигнализации в СПП, которой, возможно, захотят пользоваться регуляторные органы.</w:t>
      </w:r>
    </w:p>
    <w:p w:rsidR="00792ADB" w:rsidRPr="00642D7C" w:rsidRDefault="00792ADB" w:rsidP="00B87D93">
      <w:pPr>
        <w:pStyle w:val="Heading3"/>
        <w:rPr>
          <w:lang w:val="ru-RU"/>
        </w:rPr>
      </w:pPr>
      <w:bookmarkStart w:id="351" w:name="_Toc364696577"/>
      <w:bookmarkStart w:id="352" w:name="_Toc370130572"/>
      <w:bookmarkStart w:id="353" w:name="_Toc381721553"/>
      <w:bookmarkStart w:id="354" w:name="_Toc256416890"/>
      <w:bookmarkStart w:id="355" w:name="_Toc310409393"/>
      <w:bookmarkStart w:id="356" w:name="_Toc310410579"/>
      <w:bookmarkStart w:id="357" w:name="_Toc310410850"/>
      <w:bookmarkStart w:id="358" w:name="_Toc310410957"/>
      <w:r w:rsidRPr="00642D7C">
        <w:rPr>
          <w:lang w:val="ru-RU"/>
        </w:rPr>
        <w:t>3.</w:t>
      </w:r>
      <w:r w:rsidRPr="00642D7C">
        <w:rPr>
          <w:rFonts w:eastAsiaTheme="minorEastAsia"/>
          <w:lang w:val="ru-RU"/>
        </w:rPr>
        <w:t>5</w:t>
      </w:r>
      <w:r w:rsidRPr="00642D7C">
        <w:rPr>
          <w:lang w:val="ru-RU"/>
        </w:rPr>
        <w:t>.3</w:t>
      </w:r>
      <w:r w:rsidRPr="00642D7C">
        <w:rPr>
          <w:lang w:val="ru-RU"/>
        </w:rPr>
        <w:tab/>
        <w:t>Точки межсетевых соединений</w:t>
      </w:r>
      <w:bookmarkEnd w:id="351"/>
      <w:bookmarkEnd w:id="352"/>
      <w:bookmarkEnd w:id="353"/>
    </w:p>
    <w:bookmarkEnd w:id="354"/>
    <w:bookmarkEnd w:id="355"/>
    <w:bookmarkEnd w:id="356"/>
    <w:bookmarkEnd w:id="357"/>
    <w:bookmarkEnd w:id="358"/>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Во время переходного этапа на основного оператора может быть возложено обязательство сохранять традиционные возможности межсетевых соединений КТСОП. При допущении, что конкуренты могут связаться с конечными пользователями на базе СПП основного оператора посредством традиционных межсоединений, необходимость в регуляторном обязательстве обеспечивать новые возможности межсоединений на базе СПП может не возникнуть. Основной оператор предоставит межсетевое соединение на базе IP в какой-то момент переходного этапа. Когда переходный этап приближается к завершению, оператор может аннулировать традиционное межсетевое соединение. В той степени, в которой такой оператор сохраняет власть над рынком, на него почти со всей определенностью должно быть возложено регуляторное обязательство по обеспечению межсоединений с СПП по ценам, основывающимся на затратах. В мире интернета подавляющее большинство межсоединений осуществляется в виде или одноранговой связи, или транзита. В случае СПП участники рынка могут выбрать одноранговую связь, транзит или какую-либо иную форму межсетевых соединений. Фактически одноранговая связь обеспечивает обмен трафиком только между основными клиентами и клиентами аналогичного ранга, но не предусматривает доступ к третьим сторонам. Напротив, в типовом случае транзитной связи транзитный клиент может использовать сеть транзитного поставщика для доступа к пунктам назначения в любой точке интернета. Маловероятно, что основной поставщик услуг будет заинтересован предлагать одноранговые структуры конкурирующим с ним мелким операторам. Он может предложить одноранговые структуры лишь нескольким местным крупнейшим конкурентам. </w:t>
      </w:r>
      <w:r w:rsidRPr="005858CF">
        <w:rPr>
          <w:lang w:val="ru-RU"/>
        </w:rPr>
        <w:t>На этом этапе небольшие местные конкуренты имеют ограниченный выбор вариантов – или платить за межсоединения КТСОП, или приобрести услугу транзита у одного из основных операторов. Множество проблем стоит на пути реализации надежной инфраструктуры межсоединений для СПП на базе IP и организации эффективной работы этой инфраструктуры. Немалых усилий требует заключение и поддержание договоренностей по межсоединениям с другой компанией. В зависимости от обстоятельств иногда могут потребоваться технические мероприятия. Что часто упускается из виду – это расходы на административную и договорную деятельность по созданию механизмов межсоединений на базе IP. Может быть изучен один из вариантов, который предусматривает создание коммутационной станции для межсоединений на основе IP, через которую по умолчанию может осуществлять транзит IP-трафика всех операторов, при отсутствии между операторами договоренности по одноранговой связи.</w:t>
      </w:r>
    </w:p>
    <w:p w:rsidR="00792ADB" w:rsidRPr="005858CF" w:rsidRDefault="00792ADB" w:rsidP="00792ADB">
      <w:pPr>
        <w:pStyle w:val="Heading4"/>
        <w:rPr>
          <w:lang w:val="ru-RU"/>
        </w:rPr>
      </w:pPr>
      <w:bookmarkStart w:id="359" w:name="_Toc256416891"/>
      <w:bookmarkStart w:id="360" w:name="_Toc310409394"/>
      <w:r w:rsidRPr="005858CF">
        <w:rPr>
          <w:lang w:val="ru-RU"/>
        </w:rPr>
        <w:t>3.</w:t>
      </w:r>
      <w:r w:rsidRPr="005858CF">
        <w:rPr>
          <w:rFonts w:eastAsiaTheme="minorEastAsia"/>
          <w:lang w:val="ru-RU" w:eastAsia="ko-KR"/>
        </w:rPr>
        <w:t>5</w:t>
      </w:r>
      <w:r w:rsidRPr="005858CF">
        <w:rPr>
          <w:lang w:val="ru-RU"/>
        </w:rPr>
        <w:t>.3.1</w:t>
      </w:r>
      <w:r w:rsidRPr="005858CF">
        <w:rPr>
          <w:lang w:val="ru-RU"/>
        </w:rPr>
        <w:tab/>
        <w:t>Коммутационная станция для межсоединений (IE)</w:t>
      </w:r>
    </w:p>
    <w:bookmarkEnd w:id="359"/>
    <w:bookmarkEnd w:id="360"/>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Основной принцип работы коммутационной станции для межсоединений состоит в том, чтобы дать возможность различным операторам присоединяться к общей точке, чтобы эффективно обмениваться взаимным трафиком. Коммутационные станции интернета могут являться одним из вариантов, который, возможно, пожелают рассмотреть регуляторные органы в качестве модели, подходящей для межсоединений с СПП.</w:t>
      </w:r>
    </w:p>
    <w:p w:rsidR="00792ADB" w:rsidRPr="0006660D" w:rsidRDefault="00792ADB" w:rsidP="00792ADB">
      <w:pPr>
        <w:pStyle w:val="HeadingB"/>
        <w:rPr>
          <w:lang w:val="ru-RU" w:eastAsia="en-US"/>
        </w:rPr>
      </w:pPr>
      <w:r w:rsidRPr="0006660D">
        <w:rPr>
          <w:lang w:val="ru-RU" w:eastAsia="en-US"/>
        </w:rPr>
        <w:t>Роль коммутационных станций для межсоединений</w:t>
      </w:r>
    </w:p>
    <w:p w:rsidR="00792ADB" w:rsidRPr="0006660D" w:rsidRDefault="00792ADB" w:rsidP="00792ADB">
      <w:pPr>
        <w:pStyle w:val="HeadingB"/>
        <w:rPr>
          <w:lang w:val="ru-RU"/>
        </w:rPr>
      </w:pPr>
      <w:r w:rsidRPr="0006660D">
        <w:rPr>
          <w:lang w:val="ru-RU"/>
        </w:rPr>
        <w:t>•</w:t>
      </w:r>
      <w:r w:rsidRPr="0006660D">
        <w:rPr>
          <w:lang w:val="ru-RU"/>
        </w:rPr>
        <w:tab/>
      </w:r>
      <w:r w:rsidRPr="0006660D">
        <w:rPr>
          <w:b w:val="0"/>
          <w:bCs w:val="0"/>
          <w:lang w:val="ru-RU"/>
        </w:rPr>
        <w:t>Выставление счетов между операторами</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rFonts w:eastAsia="Times New Roman"/>
          <w:szCs w:val="19"/>
          <w:lang w:val="ru-RU" w:eastAsia="en-US"/>
        </w:rPr>
        <w:t>В настоящее время выставление счетов между операторами является основным спорным вопросом между различными поставщиками услуг, и, видимо, он будет усугубляться, если не будут введены корректирующие меры. Обеспечить решение этой важной задачи может использование коммутационной станции для межсоединений также в качестве расчетного центра по выставлению счетов между операторами. Начисление платы между операторами может зависеть от: а) категории обслуживания; b) контента; и с) сетевых элементов, используемых при передаче трафика на коммутационную станцию для межсоединений.</w:t>
      </w:r>
    </w:p>
    <w:p w:rsidR="00792ADB" w:rsidRPr="0006660D" w:rsidRDefault="00792ADB" w:rsidP="00792ADB">
      <w:pPr>
        <w:pStyle w:val="HeadingB"/>
        <w:rPr>
          <w:lang w:val="ru-RU"/>
        </w:rPr>
      </w:pPr>
      <w:r w:rsidRPr="0006660D">
        <w:rPr>
          <w:lang w:val="ru-RU"/>
        </w:rPr>
        <w:t>•</w:t>
      </w:r>
      <w:r w:rsidRPr="0006660D">
        <w:rPr>
          <w:lang w:val="ru-RU"/>
        </w:rPr>
        <w:tab/>
      </w:r>
      <w:r w:rsidRPr="0006660D">
        <w:rPr>
          <w:b w:val="0"/>
          <w:bCs w:val="0"/>
          <w:lang w:val="ru-RU"/>
        </w:rPr>
        <w:t>Услуги интеллектуальной сети</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rFonts w:eastAsia="Times New Roman"/>
          <w:bCs/>
          <w:szCs w:val="19"/>
          <w:lang w:val="ru-RU" w:eastAsia="en-US"/>
        </w:rPr>
      </w:pPr>
      <w:r w:rsidRPr="005858CF">
        <w:rPr>
          <w:rFonts w:eastAsia="Times New Roman"/>
          <w:szCs w:val="19"/>
          <w:lang w:val="ru-RU" w:eastAsia="en-US"/>
        </w:rPr>
        <w:t>Услуги интеллектуальной сети в сценарии с участием многих операторов и многих услуг могли бы предоставляться с помощью объединения коммутационной станции для межсоединений/</w:t>
      </w:r>
      <w:r w:rsidR="00D8160D">
        <w:rPr>
          <w:rFonts w:eastAsia="Times New Roman"/>
          <w:szCs w:val="19"/>
          <w:lang w:val="ru-RU" w:eastAsia="en-US"/>
        </w:rPr>
        <w:br/>
      </w:r>
      <w:r w:rsidRPr="005858CF">
        <w:rPr>
          <w:rFonts w:eastAsia="Times New Roman"/>
          <w:szCs w:val="19"/>
          <w:lang w:val="ru-RU" w:eastAsia="en-US"/>
        </w:rPr>
        <w:t>расчетного центра по выставлению счетов между операторами</w:t>
      </w:r>
      <w:r w:rsidRPr="005858CF">
        <w:rPr>
          <w:rFonts w:eastAsia="Times New Roman" w:cs="Verdana"/>
          <w:szCs w:val="19"/>
          <w:lang w:val="ru-RU" w:eastAsia="en-US"/>
        </w:rPr>
        <w:t>.</w:t>
      </w:r>
    </w:p>
    <w:p w:rsidR="00792ADB" w:rsidRPr="0006660D" w:rsidRDefault="00792ADB" w:rsidP="00792ADB">
      <w:pPr>
        <w:pStyle w:val="HeadingB"/>
        <w:pageBreakBefore/>
        <w:rPr>
          <w:lang w:val="ru-RU"/>
        </w:rPr>
      </w:pPr>
      <w:r w:rsidRPr="0006660D">
        <w:rPr>
          <w:lang w:val="ru-RU"/>
        </w:rPr>
        <w:t>•</w:t>
      </w:r>
      <w:r w:rsidRPr="0006660D">
        <w:rPr>
          <w:lang w:val="ru-RU"/>
        </w:rPr>
        <w:tab/>
      </w:r>
      <w:r w:rsidRPr="0006660D">
        <w:rPr>
          <w:b w:val="0"/>
          <w:bCs w:val="0"/>
          <w:lang w:val="ru-RU"/>
        </w:rPr>
        <w:t>Переносимость номеров</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rFonts w:eastAsia="Times New Roman"/>
          <w:bCs/>
          <w:szCs w:val="19"/>
          <w:lang w:val="ru-RU" w:eastAsia="en-US"/>
        </w:rPr>
      </w:pPr>
      <w:r w:rsidRPr="005858CF">
        <w:rPr>
          <w:rFonts w:eastAsia="Times New Roman"/>
          <w:szCs w:val="19"/>
          <w:lang w:val="ru-RU" w:eastAsia="en-US"/>
        </w:rPr>
        <w:t>Кроме того, для сценария с участием многих операторов и многих услуг можно было бы рассмотреть вопрос о переносимости номеров с помощью централизованной базы данных коммутационной станции для межсоединений/центра клиринговых расчетов по выставлению счетов между операторами.</w:t>
      </w:r>
    </w:p>
    <w:p w:rsidR="00792ADB" w:rsidRPr="0006660D" w:rsidRDefault="00792ADB" w:rsidP="00792ADB">
      <w:pPr>
        <w:pStyle w:val="HeadingB"/>
        <w:rPr>
          <w:lang w:val="ru-RU"/>
        </w:rPr>
      </w:pPr>
      <w:r w:rsidRPr="0006660D">
        <w:rPr>
          <w:lang w:val="ru-RU"/>
        </w:rPr>
        <w:t>•</w:t>
      </w:r>
      <w:r w:rsidRPr="0006660D">
        <w:rPr>
          <w:lang w:val="ru-RU"/>
        </w:rPr>
        <w:tab/>
      </w:r>
      <w:r w:rsidRPr="0006660D">
        <w:rPr>
          <w:b w:val="0"/>
          <w:bCs w:val="0"/>
          <w:lang w:val="ru-RU"/>
        </w:rPr>
        <w:t>Упрощение</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rFonts w:eastAsia="Times New Roman"/>
          <w:bCs/>
          <w:szCs w:val="19"/>
          <w:lang w:val="ru-RU" w:eastAsia="en-US"/>
        </w:rPr>
      </w:pPr>
      <w:r w:rsidRPr="005858CF">
        <w:rPr>
          <w:rFonts w:eastAsia="Times New Roman"/>
          <w:szCs w:val="19"/>
          <w:lang w:val="ru-RU" w:eastAsia="en-US"/>
        </w:rPr>
        <w:t xml:space="preserve">Использование коммутационной станции для межсоединений/центра клиринговых расчетов по выставлению счетов между операторами могло бы также привести к упрощению сетевой архитектуры, уменьшению количества точек присоединения (POI), упрощению расчетов по плате за использование межсоединений, а также к сокращению периодов ожидания пропускной способности для обеспечения межсоединений. </w:t>
      </w:r>
    </w:p>
    <w:p w:rsidR="00792ADB" w:rsidRPr="00995673" w:rsidRDefault="00792ADB" w:rsidP="00D8160D">
      <w:pPr>
        <w:pStyle w:val="HeadingB"/>
        <w:rPr>
          <w:lang w:val="ru-RU" w:eastAsia="en-US"/>
        </w:rPr>
      </w:pPr>
      <w:r w:rsidRPr="00995673">
        <w:rPr>
          <w:lang w:val="ru-RU" w:eastAsia="en-US"/>
        </w:rPr>
        <w:t>Проблемы, связанные с действующими режимами межсоединений</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Действующие в настоящее время соглашения по присоединению в среде с участием многих операторов и многих услуг могут привести к следующему:</w:t>
      </w:r>
    </w:p>
    <w:p w:rsidR="00792ADB" w:rsidRPr="0006660D" w:rsidRDefault="00792ADB" w:rsidP="00792ADB">
      <w:pPr>
        <w:pStyle w:val="Enumlevel1"/>
        <w:rPr>
          <w:b/>
          <w:u w:val="single"/>
          <w:lang w:val="ru-RU"/>
        </w:rPr>
      </w:pPr>
      <w:r w:rsidRPr="0006660D">
        <w:rPr>
          <w:lang w:val="ru-RU"/>
        </w:rPr>
        <w:t>•</w:t>
      </w:r>
      <w:r w:rsidRPr="0006660D">
        <w:rPr>
          <w:lang w:val="ru-RU"/>
        </w:rPr>
        <w:tab/>
        <w:t>высокой стоимости межсоединений и высокой плате за порты;</w:t>
      </w:r>
    </w:p>
    <w:p w:rsidR="00792ADB" w:rsidRPr="0006660D" w:rsidRDefault="00792ADB" w:rsidP="00792ADB">
      <w:pPr>
        <w:pStyle w:val="Enumlevel1"/>
        <w:rPr>
          <w:b/>
          <w:u w:val="single"/>
          <w:lang w:val="ru-RU"/>
        </w:rPr>
      </w:pPr>
      <w:r w:rsidRPr="0006660D">
        <w:rPr>
          <w:lang w:val="ru-RU"/>
        </w:rPr>
        <w:t>•</w:t>
      </w:r>
      <w:r w:rsidRPr="0006660D">
        <w:rPr>
          <w:lang w:val="ru-RU"/>
        </w:rPr>
        <w:tab/>
        <w:t xml:space="preserve">соглашениям об асимметричном присоединении и судебным процессами ввиду неопределенности и неравных условий деятельности; </w:t>
      </w:r>
    </w:p>
    <w:p w:rsidR="00792ADB" w:rsidRPr="0006660D" w:rsidRDefault="00792ADB" w:rsidP="00792ADB">
      <w:pPr>
        <w:pStyle w:val="Enumlevel1"/>
        <w:rPr>
          <w:b/>
          <w:u w:val="single"/>
          <w:lang w:val="ru-RU"/>
        </w:rPr>
      </w:pPr>
      <w:r w:rsidRPr="0006660D">
        <w:rPr>
          <w:lang w:val="ru-RU"/>
        </w:rPr>
        <w:t>•</w:t>
      </w:r>
      <w:r w:rsidRPr="0006660D">
        <w:rPr>
          <w:lang w:val="ru-RU"/>
        </w:rPr>
        <w:tab/>
        <w:t>задержке в обеспечении межсоединений ввиду ограничений, связанных с пропускной способностью;</w:t>
      </w:r>
    </w:p>
    <w:p w:rsidR="00792ADB" w:rsidRPr="0006660D" w:rsidRDefault="00792ADB" w:rsidP="00792ADB">
      <w:pPr>
        <w:pStyle w:val="Enumlevel1"/>
        <w:rPr>
          <w:b/>
          <w:u w:val="single"/>
          <w:lang w:val="ru-RU"/>
        </w:rPr>
      </w:pPr>
      <w:r w:rsidRPr="0006660D">
        <w:rPr>
          <w:lang w:val="ru-RU"/>
        </w:rPr>
        <w:t>•</w:t>
      </w:r>
      <w:r w:rsidRPr="0006660D">
        <w:rPr>
          <w:lang w:val="ru-RU"/>
        </w:rPr>
        <w:tab/>
        <w:t>неоптимальному использованию ресурсов;</w:t>
      </w:r>
    </w:p>
    <w:p w:rsidR="00792ADB" w:rsidRPr="0006660D" w:rsidRDefault="00792ADB" w:rsidP="00792ADB">
      <w:pPr>
        <w:pStyle w:val="Enumlevel1"/>
        <w:rPr>
          <w:b/>
          <w:u w:val="single"/>
          <w:lang w:val="ru-RU"/>
        </w:rPr>
      </w:pPr>
      <w:r w:rsidRPr="0006660D">
        <w:rPr>
          <w:lang w:val="ru-RU"/>
        </w:rPr>
        <w:t>•</w:t>
      </w:r>
      <w:r w:rsidRPr="0006660D">
        <w:rPr>
          <w:lang w:val="ru-RU"/>
        </w:rPr>
        <w:tab/>
        <w:t>неэффективному распределению вызовов;</w:t>
      </w:r>
    </w:p>
    <w:p w:rsidR="00792ADB" w:rsidRPr="0006660D" w:rsidRDefault="00792ADB" w:rsidP="00792ADB">
      <w:pPr>
        <w:pStyle w:val="Enumlevel1"/>
        <w:rPr>
          <w:b/>
          <w:u w:val="single"/>
          <w:lang w:val="ru-RU"/>
        </w:rPr>
      </w:pPr>
      <w:r w:rsidRPr="0006660D">
        <w:rPr>
          <w:lang w:val="ru-RU"/>
        </w:rPr>
        <w:t>•</w:t>
      </w:r>
      <w:r w:rsidRPr="0006660D">
        <w:rPr>
          <w:lang w:val="ru-RU"/>
        </w:rPr>
        <w:tab/>
        <w:t>высоким эксплуатационным затратам по управлению расчетами между операторами;</w:t>
      </w:r>
    </w:p>
    <w:p w:rsidR="00792ADB" w:rsidRPr="0006660D" w:rsidRDefault="00792ADB" w:rsidP="00792ADB">
      <w:pPr>
        <w:pStyle w:val="Enumlevel1"/>
        <w:rPr>
          <w:b/>
          <w:u w:val="single"/>
          <w:lang w:val="ru-RU"/>
        </w:rPr>
      </w:pPr>
      <w:r w:rsidRPr="0006660D">
        <w:rPr>
          <w:lang w:val="ru-RU"/>
        </w:rPr>
        <w:t>•</w:t>
      </w:r>
      <w:r w:rsidRPr="0006660D">
        <w:rPr>
          <w:lang w:val="ru-RU"/>
        </w:rPr>
        <w:tab/>
        <w:t>в</w:t>
      </w:r>
      <w:r w:rsidRPr="0006660D">
        <w:rPr>
          <w:rFonts w:eastAsia="Times New Roman"/>
          <w:lang w:val="ru-RU"/>
        </w:rPr>
        <w:t>ыставлению счетов между операторами;</w:t>
      </w:r>
    </w:p>
    <w:p w:rsidR="00792ADB" w:rsidRPr="0006660D" w:rsidRDefault="00792ADB" w:rsidP="00792ADB">
      <w:pPr>
        <w:pStyle w:val="Enumlevel1"/>
        <w:rPr>
          <w:b/>
          <w:u w:val="single"/>
          <w:lang w:val="ru-RU"/>
        </w:rPr>
      </w:pPr>
      <w:r w:rsidRPr="0006660D">
        <w:rPr>
          <w:lang w:val="ru-RU"/>
        </w:rPr>
        <w:t>•</w:t>
      </w:r>
      <w:r w:rsidRPr="0006660D">
        <w:rPr>
          <w:lang w:val="ru-RU"/>
        </w:rPr>
        <w:tab/>
      </w:r>
      <w:r w:rsidRPr="0006660D">
        <w:rPr>
          <w:rFonts w:eastAsia="Times New Roman"/>
          <w:lang w:val="ru-RU"/>
        </w:rPr>
        <w:t>сложности расчетов по плате за использование межсоединений;</w:t>
      </w:r>
    </w:p>
    <w:p w:rsidR="00792ADB" w:rsidRPr="0006660D" w:rsidRDefault="00792ADB" w:rsidP="00792ADB">
      <w:pPr>
        <w:pStyle w:val="Enumlevel1"/>
        <w:rPr>
          <w:b/>
          <w:u w:val="single"/>
          <w:lang w:val="ru-RU"/>
        </w:rPr>
      </w:pPr>
      <w:r w:rsidRPr="0006660D">
        <w:rPr>
          <w:lang w:val="ru-RU"/>
        </w:rPr>
        <w:t>•</w:t>
      </w:r>
      <w:r w:rsidRPr="0006660D">
        <w:rPr>
          <w:lang w:val="ru-RU"/>
        </w:rPr>
        <w:tab/>
      </w:r>
      <w:r w:rsidRPr="0006660D">
        <w:rPr>
          <w:rFonts w:eastAsia="Times New Roman"/>
          <w:lang w:val="ru-RU"/>
        </w:rPr>
        <w:t>совместному использованию интеллектуальной сетевой платформы;</w:t>
      </w:r>
    </w:p>
    <w:p w:rsidR="00792ADB" w:rsidRPr="0006660D" w:rsidRDefault="00792ADB" w:rsidP="00792ADB">
      <w:pPr>
        <w:pStyle w:val="Enumlevel1"/>
        <w:rPr>
          <w:b/>
          <w:u w:val="single"/>
          <w:lang w:val="ru-RU"/>
        </w:rPr>
      </w:pPr>
      <w:r w:rsidRPr="0006660D">
        <w:rPr>
          <w:lang w:val="ru-RU"/>
        </w:rPr>
        <w:t>•</w:t>
      </w:r>
      <w:r w:rsidRPr="0006660D">
        <w:rPr>
          <w:lang w:val="ru-RU"/>
        </w:rPr>
        <w:tab/>
      </w:r>
      <w:r w:rsidRPr="0006660D">
        <w:rPr>
          <w:rFonts w:eastAsia="Times New Roman"/>
          <w:lang w:val="ru-RU"/>
        </w:rPr>
        <w:t>реализации переносимости номеров;</w:t>
      </w:r>
    </w:p>
    <w:p w:rsidR="0008639C" w:rsidRPr="0006660D" w:rsidRDefault="00792ADB" w:rsidP="00792ADB">
      <w:pPr>
        <w:pStyle w:val="Enumlevel1"/>
        <w:rPr>
          <w:lang w:val="ru-RU"/>
        </w:rPr>
      </w:pPr>
      <w:r w:rsidRPr="0006660D">
        <w:rPr>
          <w:lang w:val="ru-RU"/>
        </w:rPr>
        <w:t>•</w:t>
      </w:r>
      <w:r w:rsidRPr="0006660D">
        <w:rPr>
          <w:lang w:val="ru-RU"/>
        </w:rPr>
        <w:tab/>
      </w:r>
      <w:r w:rsidRPr="0006660D">
        <w:rPr>
          <w:rFonts w:eastAsia="Times New Roman"/>
          <w:lang w:val="ru-RU"/>
        </w:rPr>
        <w:t>росту капиталовложений (</w:t>
      </w:r>
      <w:r w:rsidRPr="005858CF">
        <w:rPr>
          <w:rFonts w:eastAsia="Times New Roman"/>
        </w:rPr>
        <w:t>CAPEX</w:t>
      </w:r>
      <w:r w:rsidRPr="0006660D">
        <w:rPr>
          <w:rFonts w:eastAsia="Times New Roman"/>
          <w:lang w:val="ru-RU"/>
        </w:rPr>
        <w:t>) и эксплуатационных расходов (</w:t>
      </w:r>
      <w:r w:rsidRPr="005858CF">
        <w:rPr>
          <w:rFonts w:eastAsia="Times New Roman"/>
        </w:rPr>
        <w:t>OPEX</w:t>
      </w:r>
      <w:r w:rsidRPr="0006660D">
        <w:rPr>
          <w:rFonts w:eastAsia="Times New Roman"/>
          <w:lang w:val="ru-RU"/>
        </w:rPr>
        <w:t>), что делает работу нецелесообразной.</w:t>
      </w:r>
    </w:p>
    <w:p w:rsidR="0008639C" w:rsidRPr="00606CB0" w:rsidRDefault="00F92B83" w:rsidP="00606CB0">
      <w:pPr>
        <w:pStyle w:val="Figuretitle"/>
        <w:rPr>
          <w:bCs/>
          <w:lang w:val="ru-RU" w:eastAsia="en-US"/>
        </w:rPr>
      </w:pPr>
      <w:bookmarkStart w:id="361" w:name="_Toc381722366"/>
      <w:r w:rsidRPr="00606CB0">
        <w:rPr>
          <w:lang w:val="ru-RU" w:eastAsia="en-US"/>
        </w:rPr>
        <w:t>Рисунок</w:t>
      </w:r>
      <w:r w:rsidR="0008639C" w:rsidRPr="00606CB0">
        <w:rPr>
          <w:lang w:val="ru-RU" w:eastAsia="en-US"/>
        </w:rPr>
        <w:t xml:space="preserve"> 3-2: </w:t>
      </w:r>
      <w:r w:rsidR="00606CB0" w:rsidRPr="00606CB0">
        <w:rPr>
          <w:lang w:val="ru-RU"/>
        </w:rPr>
        <w:t>Коммутационная станция для межсоединений</w:t>
      </w:r>
      <w:bookmarkEnd w:id="361"/>
    </w:p>
    <w:p w:rsidR="0008639C" w:rsidRPr="00CD5563" w:rsidRDefault="008F12F8" w:rsidP="00477083">
      <w:pPr>
        <w:pStyle w:val="Figure"/>
        <w:rPr>
          <w:lang w:val="en-GB" w:eastAsia="en-US"/>
        </w:rPr>
      </w:pPr>
      <w:r>
        <w:rPr>
          <w:noProof/>
          <w:lang w:val="ru-RU" w:eastAsia="zh-CN"/>
        </w:rPr>
        <mc:AlternateContent>
          <mc:Choice Requires="wps">
            <w:drawing>
              <wp:anchor distT="0" distB="0" distL="114300" distR="114300" simplePos="0" relativeHeight="251800576" behindDoc="0" locked="0" layoutInCell="1" allowOverlap="1" wp14:anchorId="66410BBD" wp14:editId="686C316B">
                <wp:simplePos x="0" y="0"/>
                <wp:positionH relativeFrom="column">
                  <wp:posOffset>2606807</wp:posOffset>
                </wp:positionH>
                <wp:positionV relativeFrom="paragraph">
                  <wp:posOffset>1997710</wp:posOffset>
                </wp:positionV>
                <wp:extent cx="351790" cy="160655"/>
                <wp:effectExtent l="0" t="0" r="10160" b="10795"/>
                <wp:wrapNone/>
                <wp:docPr id="6417" name="Text Box 6417"/>
                <wp:cNvGraphicFramePr/>
                <a:graphic xmlns:a="http://schemas.openxmlformats.org/drawingml/2006/main">
                  <a:graphicData uri="http://schemas.microsoft.com/office/word/2010/wordprocessingShape">
                    <wps:wsp>
                      <wps:cNvSpPr txBox="1"/>
                      <wps:spPr>
                        <a:xfrm>
                          <a:off x="0" y="0"/>
                          <a:ext cx="351790" cy="160655"/>
                        </a:xfrm>
                        <a:prstGeom prst="rect">
                          <a:avLst/>
                        </a:prstGeom>
                        <a:noFill/>
                        <a:ln w="190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726E" w:rsidRPr="004533F8" w:rsidRDefault="0059726E" w:rsidP="008F12F8">
                            <w:pPr>
                              <w:rPr>
                                <w:sz w:val="6"/>
                                <w:szCs w:val="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417" o:spid="_x0000_s1980" type="#_x0000_t202" style="position:absolute;left:0;text-align:left;margin-left:205.25pt;margin-top:157.3pt;width:27.7pt;height:12.6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" filled="f" strokeweight=".15pt">
                <v:textbox>
                  <w:txbxContent>
                    <w:p w:rsidR="0059726E" w:rsidRPr="004533F8" w:rsidRDefault="0059726E" w:rsidP="008F12F8">
                      <w:pPr>
                        <w:rPr>
                          <w:sz w:val="6"/>
                          <w:szCs w:val="6"/>
                        </w:rPr>
                      </w:pPr>
                    </w:p>
                  </w:txbxContent>
                </v:textbox>
              </v:shape>
            </w:pict>
          </mc:Fallback>
        </mc:AlternateContent>
      </w:r>
      <w:r>
        <w:rPr>
          <w:noProof/>
          <w:lang w:val="ru-RU" w:eastAsia="zh-CN"/>
        </w:rPr>
        <mc:AlternateContent>
          <mc:Choice Requires="wps">
            <w:drawing>
              <wp:anchor distT="0" distB="0" distL="114300" distR="114300" simplePos="0" relativeHeight="251798528" behindDoc="0" locked="0" layoutInCell="1" allowOverlap="1" wp14:anchorId="19B0B4F5" wp14:editId="2B1AE1BD">
                <wp:simplePos x="0" y="0"/>
                <wp:positionH relativeFrom="column">
                  <wp:posOffset>2538095</wp:posOffset>
                </wp:positionH>
                <wp:positionV relativeFrom="paragraph">
                  <wp:posOffset>1992686</wp:posOffset>
                </wp:positionV>
                <wp:extent cx="509270" cy="184150"/>
                <wp:effectExtent l="0" t="0" r="24130" b="25400"/>
                <wp:wrapNone/>
                <wp:docPr id="6416" name="Text Box 6416"/>
                <wp:cNvGraphicFramePr/>
                <a:graphic xmlns:a="http://schemas.openxmlformats.org/drawingml/2006/main">
                  <a:graphicData uri="http://schemas.microsoft.com/office/word/2010/wordprocessingShape">
                    <wps:wsp>
                      <wps:cNvSpPr txBox="1"/>
                      <wps:spPr>
                        <a:xfrm>
                          <a:off x="0" y="0"/>
                          <a:ext cx="509270" cy="184150"/>
                        </a:xfrm>
                        <a:prstGeom prst="rect">
                          <a:avLst/>
                        </a:prstGeom>
                        <a:solidFill>
                          <a:srgbClr val="FFFFCC"/>
                        </a:solidFill>
                        <a:ln w="190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59726E" w:rsidRPr="004533F8" w:rsidRDefault="0059726E" w:rsidP="00706A34">
                            <w:pPr>
                              <w:spacing w:before="0" w:line="70" w:lineRule="exact"/>
                              <w:jc w:val="center"/>
                              <w:rPr>
                                <w:sz w:val="6"/>
                                <w:szCs w:val="6"/>
                                <w:lang w:val="ru-RU"/>
                              </w:rPr>
                            </w:pPr>
                            <w:r w:rsidRPr="004533F8">
                              <w:rPr>
                                <w:sz w:val="6"/>
                                <w:szCs w:val="6"/>
                                <w:lang w:val="ru-RU"/>
                              </w:rPr>
                              <w:t>Центр к</w:t>
                            </w:r>
                            <w:r w:rsidR="00706A34">
                              <w:rPr>
                                <w:sz w:val="6"/>
                                <w:szCs w:val="6"/>
                                <w:lang w:val="ru-RU"/>
                              </w:rPr>
                              <w:t>лири</w:t>
                            </w:r>
                            <w:r w:rsidRPr="004533F8">
                              <w:rPr>
                                <w:sz w:val="6"/>
                                <w:szCs w:val="6"/>
                                <w:lang w:val="ru-RU"/>
                              </w:rPr>
                              <w:t>нговых</w:t>
                            </w:r>
                            <w:r w:rsidRPr="004533F8">
                              <w:rPr>
                                <w:sz w:val="6"/>
                                <w:szCs w:val="6"/>
                                <w:lang w:val="ru-RU"/>
                              </w:rPr>
                              <w:br/>
                              <w:t>расчетов по выставлению</w:t>
                            </w:r>
                            <w:r w:rsidRPr="004533F8">
                              <w:rPr>
                                <w:sz w:val="6"/>
                                <w:szCs w:val="6"/>
                                <w:lang w:val="ru-RU"/>
                              </w:rPr>
                              <w:br/>
                              <w:t xml:space="preserve">счетов между </w:t>
                            </w:r>
                            <w:r w:rsidRPr="004533F8">
                              <w:rPr>
                                <w:sz w:val="6"/>
                                <w:szCs w:val="6"/>
                                <w:lang w:val="ru-RU"/>
                              </w:rPr>
                              <w:br/>
                              <w:t>операторами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16" o:spid="_x0000_s1981" type="#_x0000_t202" style="position:absolute;left:0;text-align:left;margin-left:199.85pt;margin-top:156.9pt;width:40.1pt;height:14.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" fillcolor="#ffc" strokecolor="black [3213]" strokeweight=".15pt">
                <v:textbox inset="0,0,0,0">
                  <w:txbxContent>
                    <w:p w:rsidR="0059726E" w:rsidRPr="004533F8" w:rsidRDefault="0059726E" w:rsidP="00706A34">
                      <w:pPr>
                        <w:spacing w:before="0" w:line="70" w:lineRule="exact"/>
                        <w:jc w:val="center"/>
                        <w:rPr>
                          <w:sz w:val="6"/>
                          <w:szCs w:val="6"/>
                          <w:lang w:val="ru-RU"/>
                        </w:rPr>
                      </w:pPr>
                      <w:r w:rsidRPr="004533F8">
                        <w:rPr>
                          <w:sz w:val="6"/>
                          <w:szCs w:val="6"/>
                          <w:lang w:val="ru-RU"/>
                        </w:rPr>
                        <w:t>Центр к</w:t>
                      </w:r>
                      <w:r w:rsidR="00706A34">
                        <w:rPr>
                          <w:sz w:val="6"/>
                          <w:szCs w:val="6"/>
                          <w:lang w:val="ru-RU"/>
                        </w:rPr>
                        <w:t>лири</w:t>
                      </w:r>
                      <w:r w:rsidRPr="004533F8">
                        <w:rPr>
                          <w:sz w:val="6"/>
                          <w:szCs w:val="6"/>
                          <w:lang w:val="ru-RU"/>
                        </w:rPr>
                        <w:t>нговых</w:t>
                      </w:r>
                      <w:r w:rsidRPr="004533F8">
                        <w:rPr>
                          <w:sz w:val="6"/>
                          <w:szCs w:val="6"/>
                          <w:lang w:val="ru-RU"/>
                        </w:rPr>
                        <w:br/>
                        <w:t>расчетов по выставлению</w:t>
                      </w:r>
                      <w:r w:rsidRPr="004533F8">
                        <w:rPr>
                          <w:sz w:val="6"/>
                          <w:szCs w:val="6"/>
                          <w:lang w:val="ru-RU"/>
                        </w:rPr>
                        <w:br/>
                        <w:t xml:space="preserve">счетов между </w:t>
                      </w:r>
                      <w:r w:rsidRPr="004533F8">
                        <w:rPr>
                          <w:sz w:val="6"/>
                          <w:szCs w:val="6"/>
                          <w:lang w:val="ru-RU"/>
                        </w:rPr>
                        <w:br/>
                        <w:t>операторами</w:t>
                      </w:r>
                    </w:p>
                  </w:txbxContent>
                </v:textbox>
              </v:shape>
            </w:pict>
          </mc:Fallback>
        </mc:AlternateContent>
      </w:r>
      <w:r>
        <w:rPr>
          <w:noProof/>
          <w:lang w:val="ru-RU" w:eastAsia="zh-CN"/>
        </w:rPr>
        <mc:AlternateContent>
          <mc:Choice Requires="wps">
            <w:drawing>
              <wp:anchor distT="0" distB="0" distL="114300" distR="114300" simplePos="0" relativeHeight="251802624" behindDoc="0" locked="0" layoutInCell="1" allowOverlap="1" wp14:anchorId="4152D51E" wp14:editId="21C6C85A">
                <wp:simplePos x="0" y="0"/>
                <wp:positionH relativeFrom="column">
                  <wp:posOffset>2369820</wp:posOffset>
                </wp:positionH>
                <wp:positionV relativeFrom="paragraph">
                  <wp:posOffset>1036264</wp:posOffset>
                </wp:positionV>
                <wp:extent cx="825500" cy="447040"/>
                <wp:effectExtent l="0" t="0" r="0" b="0"/>
                <wp:wrapNone/>
                <wp:docPr id="6419" name="Oval 6419"/>
                <wp:cNvGraphicFramePr/>
                <a:graphic xmlns:a="http://schemas.openxmlformats.org/drawingml/2006/main">
                  <a:graphicData uri="http://schemas.microsoft.com/office/word/2010/wordprocessingShape">
                    <wps:wsp>
                      <wps:cNvSpPr/>
                      <wps:spPr>
                        <a:xfrm>
                          <a:off x="0" y="0"/>
                          <a:ext cx="825500" cy="447040"/>
                        </a:xfrm>
                        <a:prstGeom prst="ellipse">
                          <a:avLst/>
                        </a:prstGeom>
                        <a:solidFill>
                          <a:srgbClr val="DEDED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9726E" w:rsidRPr="00D63A86" w:rsidRDefault="0059726E" w:rsidP="008F12F8">
                            <w:pPr>
                              <w:spacing w:before="0"/>
                              <w:jc w:val="center"/>
                              <w:rPr>
                                <w:rFonts w:cs="Times New Roman Bold"/>
                                <w:b/>
                                <w:bCs/>
                                <w:color w:val="000000" w:themeColor="text1"/>
                                <w:spacing w:val="-6"/>
                                <w:sz w:val="12"/>
                                <w:szCs w:val="12"/>
                                <w:lang w:val="ru-RU"/>
                              </w:rPr>
                            </w:pPr>
                            <w:r w:rsidRPr="00D63A86">
                              <w:rPr>
                                <w:rFonts w:cs="Times New Roman Bold"/>
                                <w:b/>
                                <w:bCs/>
                                <w:color w:val="000000" w:themeColor="text1"/>
                                <w:spacing w:val="-6"/>
                                <w:sz w:val="12"/>
                                <w:szCs w:val="12"/>
                                <w:lang w:val="ru-RU"/>
                              </w:rPr>
                              <w:t>Коммутационная станция</w:t>
                            </w:r>
                            <w:r>
                              <w:rPr>
                                <w:rFonts w:cs="Times New Roman Bold"/>
                                <w:b/>
                                <w:bCs/>
                                <w:color w:val="000000" w:themeColor="text1"/>
                                <w:spacing w:val="-6"/>
                                <w:sz w:val="12"/>
                                <w:szCs w:val="12"/>
                                <w:lang w:val="ru-RU"/>
                              </w:rPr>
                              <w:t xml:space="preserve"> для</w:t>
                            </w:r>
                            <w:r>
                              <w:rPr>
                                <w:rFonts w:cs="Times New Roman Bold"/>
                                <w:b/>
                                <w:bCs/>
                                <w:color w:val="000000" w:themeColor="text1"/>
                                <w:spacing w:val="-6"/>
                                <w:sz w:val="12"/>
                                <w:szCs w:val="12"/>
                                <w:lang w:val="ru-RU"/>
                              </w:rPr>
                              <w:br/>
                              <w:t>межсоединений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6419" o:spid="_x0000_s1982" style="position:absolute;left:0;text-align:left;margin-left:186.6pt;margin-top:81.6pt;width:65pt;height:35.2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" fillcolor="#dedede" stroked="f" strokeweight="2pt">
                <v:textbox inset="0,0,0,0">
                  <w:txbxContent>
                    <w:p w:rsidR="0059726E" w:rsidRPr="00D63A86" w:rsidRDefault="0059726E" w:rsidP="008F12F8">
                      <w:pPr>
                        <w:spacing w:before="0"/>
                        <w:jc w:val="center"/>
                        <w:rPr>
                          <w:rFonts w:cs="Times New Roman Bold"/>
                          <w:b/>
                          <w:bCs/>
                          <w:color w:val="000000" w:themeColor="text1"/>
                          <w:spacing w:val="-6"/>
                          <w:sz w:val="12"/>
                          <w:szCs w:val="12"/>
                          <w:lang w:val="ru-RU"/>
                        </w:rPr>
                      </w:pPr>
                      <w:r w:rsidRPr="00D63A86">
                        <w:rPr>
                          <w:rFonts w:cs="Times New Roman Bold"/>
                          <w:b/>
                          <w:bCs/>
                          <w:color w:val="000000" w:themeColor="text1"/>
                          <w:spacing w:val="-6"/>
                          <w:sz w:val="12"/>
                          <w:szCs w:val="12"/>
                          <w:lang w:val="ru-RU"/>
                        </w:rPr>
                        <w:t>Коммутационная станция</w:t>
                      </w:r>
                      <w:r>
                        <w:rPr>
                          <w:rFonts w:cs="Times New Roman Bold"/>
                          <w:b/>
                          <w:bCs/>
                          <w:color w:val="000000" w:themeColor="text1"/>
                          <w:spacing w:val="-6"/>
                          <w:sz w:val="12"/>
                          <w:szCs w:val="12"/>
                          <w:lang w:val="ru-RU"/>
                        </w:rPr>
                        <w:t xml:space="preserve"> для</w:t>
                      </w:r>
                      <w:r>
                        <w:rPr>
                          <w:rFonts w:cs="Times New Roman Bold"/>
                          <w:b/>
                          <w:bCs/>
                          <w:color w:val="000000" w:themeColor="text1"/>
                          <w:spacing w:val="-6"/>
                          <w:sz w:val="12"/>
                          <w:szCs w:val="12"/>
                          <w:lang w:val="ru-RU"/>
                        </w:rPr>
                        <w:br/>
                        <w:t>межсоединений</w:t>
                      </w:r>
                    </w:p>
                  </w:txbxContent>
                </v:textbox>
              </v:oval>
            </w:pict>
          </mc:Fallback>
        </mc:AlternateContent>
      </w:r>
      <w:r w:rsidRPr="00CD5563">
        <w:rPr>
          <w:noProof/>
          <w:lang w:val="ru-RU" w:eastAsia="zh-CN"/>
        </w:rPr>
        <w:drawing>
          <wp:inline distT="0" distB="0" distL="0" distR="0" wp14:anchorId="6200E01D" wp14:editId="56A293F2">
            <wp:extent cx="4179570" cy="2456180"/>
            <wp:effectExtent l="0" t="0" r="0" b="127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86" cstate="print"/>
                    <a:srcRect l="19753" r="14615" b="31313"/>
                    <a:stretch>
                      <a:fillRect/>
                    </a:stretch>
                  </pic:blipFill>
                  <pic:spPr bwMode="auto">
                    <a:xfrm>
                      <a:off x="0" y="0"/>
                      <a:ext cx="4179570" cy="2456180"/>
                    </a:xfrm>
                    <a:prstGeom prst="rect">
                      <a:avLst/>
                    </a:prstGeom>
                    <a:solidFill>
                      <a:schemeClr val="bg1"/>
                    </a:solidFill>
                    <a:ln w="9525">
                      <a:noFill/>
                      <a:miter lim="800000"/>
                      <a:headEnd/>
                      <a:tailEnd/>
                    </a:ln>
                  </pic:spPr>
                </pic:pic>
              </a:graphicData>
            </a:graphic>
          </wp:inline>
        </w:drawing>
      </w:r>
    </w:p>
    <w:p w:rsidR="0008639C" w:rsidRPr="009B1A63" w:rsidRDefault="009B1A63" w:rsidP="009B1A63">
      <w:pPr>
        <w:pStyle w:val="figuresource"/>
        <w:ind w:left="1134" w:hanging="1134"/>
        <w:rPr>
          <w:lang w:val="ru-RU" w:eastAsia="en-US"/>
        </w:rPr>
      </w:pPr>
      <w:r>
        <w:rPr>
          <w:lang w:val="ru-RU" w:eastAsia="en-US"/>
        </w:rPr>
        <w:t>Примечание</w:t>
      </w:r>
      <w:r w:rsidR="0008639C" w:rsidRPr="009B1A63">
        <w:rPr>
          <w:lang w:val="ru-RU" w:eastAsia="en-US"/>
        </w:rPr>
        <w:t xml:space="preserve">: </w:t>
      </w:r>
      <w:r w:rsidR="00477083" w:rsidRPr="009B1A63">
        <w:rPr>
          <w:lang w:val="ru-RU" w:eastAsia="en-US"/>
        </w:rPr>
        <w:tab/>
      </w:r>
      <w:r w:rsidRPr="005858CF">
        <w:rPr>
          <w:rFonts w:cs="Times New Roman"/>
          <w:bCs w:val="0"/>
          <w:lang w:val="ru-RU" w:eastAsia="en-US"/>
        </w:rPr>
        <w:t>BSO – поставщики базовых услуг/поставщики услуг фиксированных линий;</w:t>
      </w:r>
      <w:r w:rsidRPr="005858CF">
        <w:rPr>
          <w:rFonts w:cs="Times New Roman"/>
          <w:bCs w:val="0"/>
          <w:lang w:val="ru-RU" w:eastAsia="en-US"/>
        </w:rPr>
        <w:br/>
        <w:t>CEL – сеть подвижной связи.</w:t>
      </w:r>
    </w:p>
    <w:p w:rsidR="00792ADB" w:rsidRPr="005858CF" w:rsidRDefault="00792ADB" w:rsidP="00792ADB">
      <w:pPr>
        <w:pStyle w:val="Heading4"/>
        <w:rPr>
          <w:lang w:val="ru-RU"/>
        </w:rPr>
      </w:pPr>
      <w:bookmarkStart w:id="362" w:name="_Toc256416892"/>
      <w:bookmarkStart w:id="363" w:name="_Toc310409395"/>
      <w:r w:rsidRPr="005858CF">
        <w:rPr>
          <w:lang w:val="ru-RU"/>
        </w:rPr>
        <w:t>3.</w:t>
      </w:r>
      <w:r w:rsidRPr="005858CF">
        <w:rPr>
          <w:rFonts w:eastAsiaTheme="minorEastAsia"/>
          <w:lang w:val="ru-RU" w:eastAsia="ko-KR"/>
        </w:rPr>
        <w:t>5</w:t>
      </w:r>
      <w:r w:rsidRPr="005858CF">
        <w:rPr>
          <w:lang w:val="ru-RU"/>
        </w:rPr>
        <w:t>.3.2</w:t>
      </w:r>
      <w:r w:rsidRPr="005858CF">
        <w:rPr>
          <w:lang w:val="ru-RU"/>
        </w:rPr>
        <w:tab/>
        <w:t>Местоположение точек присоединения</w:t>
      </w:r>
    </w:p>
    <w:bookmarkEnd w:id="362"/>
    <w:bookmarkEnd w:id="363"/>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В настоящее время операторы взаимодействуют между собой на одноранговой основе во взаимосогласованных точках присоединения (POI). В тех районах, где операторы не могут взаимодействовать между собой на одноранговой основе, для транзита используется сеть других операторов. </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Сейчас оба взаимодействующих на равной основе партнера должны иметь коммутаторы на базе TDM в местоположениях POI. С внедрением сетей MPLS концепция стоимости передачи с учетом расстояния утрачивает свою значимость. Это ограничение исключается в СПП с их разделением функций управления и среды передачи данных и распределенной архитектурой. Для среды СПП предлагается следующая методика.</w:t>
      </w:r>
    </w:p>
    <w:p w:rsidR="00792ADB" w:rsidRPr="0006660D" w:rsidRDefault="00792ADB" w:rsidP="00792ADB">
      <w:pPr>
        <w:pStyle w:val="Enumlevel1"/>
        <w:rPr>
          <w:lang w:val="ru-RU"/>
        </w:rPr>
      </w:pPr>
      <w:r w:rsidRPr="005858CF">
        <w:t>i</w:t>
      </w:r>
      <w:r w:rsidRPr="0006660D">
        <w:rPr>
          <w:lang w:val="ru-RU"/>
        </w:rPr>
        <w:t>)</w:t>
      </w:r>
      <w:r w:rsidRPr="0006660D">
        <w:rPr>
          <w:lang w:val="ru-RU"/>
        </w:rPr>
        <w:tab/>
        <w:t xml:space="preserve">Операторам может быть разрешено выбирать либо централизованную контрольную точку в своей сети, контролирующую распределенные медиашлюзы, либо контроллеры </w:t>
      </w:r>
      <w:r w:rsidRPr="005858CF">
        <w:t>SBC</w:t>
      </w:r>
      <w:r w:rsidRPr="0006660D">
        <w:rPr>
          <w:lang w:val="ru-RU"/>
        </w:rPr>
        <w:t xml:space="preserve"> в зоне обслуживания.</w:t>
      </w:r>
    </w:p>
    <w:p w:rsidR="00792ADB" w:rsidRPr="0006660D" w:rsidRDefault="00792ADB" w:rsidP="00792ADB">
      <w:pPr>
        <w:pStyle w:val="Enumlevel1"/>
        <w:rPr>
          <w:lang w:val="ru-RU"/>
        </w:rPr>
      </w:pPr>
      <w:r w:rsidRPr="005858CF">
        <w:t>ii</w:t>
      </w:r>
      <w:r w:rsidRPr="0006660D">
        <w:rPr>
          <w:lang w:val="ru-RU"/>
        </w:rPr>
        <w:t>)</w:t>
      </w:r>
      <w:r w:rsidRPr="0006660D">
        <w:rPr>
          <w:lang w:val="ru-RU"/>
        </w:rPr>
        <w:tab/>
        <w:t xml:space="preserve">Оператору должно быть разрешено размещать медиашлюзы и/или контроллеры </w:t>
      </w:r>
      <w:r w:rsidRPr="005858CF">
        <w:t>SBC</w:t>
      </w:r>
      <w:r w:rsidRPr="0006660D">
        <w:rPr>
          <w:lang w:val="ru-RU"/>
        </w:rPr>
        <w:t xml:space="preserve"> в любом месте страны, где желательно наличие </w:t>
      </w:r>
      <w:r w:rsidRPr="005858CF">
        <w:t>POI</w:t>
      </w:r>
      <w:r w:rsidRPr="0006660D">
        <w:rPr>
          <w:lang w:val="ru-RU"/>
        </w:rPr>
        <w:t>.</w:t>
      </w:r>
    </w:p>
    <w:p w:rsidR="0008639C" w:rsidRPr="0006660D" w:rsidRDefault="00792ADB" w:rsidP="00792ADB">
      <w:pPr>
        <w:pStyle w:val="Enumlevel1"/>
        <w:rPr>
          <w:bCs/>
          <w:lang w:val="ru-RU"/>
        </w:rPr>
      </w:pPr>
      <w:r w:rsidRPr="005858CF">
        <w:t>iii</w:t>
      </w:r>
      <w:r w:rsidRPr="0006660D">
        <w:rPr>
          <w:lang w:val="ru-RU"/>
        </w:rPr>
        <w:t>)</w:t>
      </w:r>
      <w:r w:rsidRPr="0006660D">
        <w:rPr>
          <w:lang w:val="ru-RU"/>
        </w:rPr>
        <w:tab/>
        <w:t xml:space="preserve">Коммутационная станция для межсоединений предназначена для межсетевого соединения между различными операторами в среде СПП, как показано на </w:t>
      </w:r>
      <w:r w:rsidR="00502253">
        <w:rPr>
          <w:lang w:val="ru-RU"/>
        </w:rPr>
        <w:t>Рисун</w:t>
      </w:r>
      <w:r w:rsidRPr="0006660D">
        <w:rPr>
          <w:lang w:val="ru-RU"/>
        </w:rPr>
        <w:t>ке 3-3.</w:t>
      </w:r>
    </w:p>
    <w:p w:rsidR="0008639C" w:rsidRPr="00FD7F36" w:rsidRDefault="00F92B83" w:rsidP="00FD7F36">
      <w:pPr>
        <w:pStyle w:val="Figuretitle"/>
        <w:rPr>
          <w:bCs/>
          <w:lang w:val="ru-RU" w:eastAsia="en-US"/>
        </w:rPr>
      </w:pPr>
      <w:bookmarkStart w:id="364" w:name="_Toc381722367"/>
      <w:r w:rsidRPr="00FD7F36">
        <w:rPr>
          <w:lang w:val="ru-RU" w:eastAsia="en-US"/>
        </w:rPr>
        <w:t>Рисунок</w:t>
      </w:r>
      <w:r w:rsidR="0008639C" w:rsidRPr="00FD7F36">
        <w:rPr>
          <w:lang w:val="ru-RU" w:eastAsia="en-US"/>
        </w:rPr>
        <w:t xml:space="preserve"> 3-3: </w:t>
      </w:r>
      <w:r w:rsidR="00FD7F36" w:rsidRPr="00234916">
        <w:rPr>
          <w:lang w:val="ru-RU"/>
        </w:rPr>
        <w:t>Модель коммутационной станции для межсоединений</w:t>
      </w:r>
      <w:bookmarkEnd w:id="364"/>
    </w:p>
    <w:p w:rsidR="0008639C" w:rsidRPr="00CD5563" w:rsidRDefault="00FD7F36" w:rsidP="00477083">
      <w:pPr>
        <w:pStyle w:val="Figure"/>
        <w:rPr>
          <w:noProof/>
          <w:lang w:val="en-GB" w:eastAsia="ko-KR"/>
        </w:rPr>
      </w:pPr>
      <w:r>
        <w:rPr>
          <w:noProof/>
          <w:lang w:val="ru-RU" w:eastAsia="zh-CN"/>
        </w:rPr>
        <mc:AlternateContent>
          <mc:Choice Requires="wps">
            <w:drawing>
              <wp:anchor distT="0" distB="0" distL="114300" distR="114300" simplePos="0" relativeHeight="251806720" behindDoc="0" locked="0" layoutInCell="1" allowOverlap="1" wp14:anchorId="36129BD5" wp14:editId="02F109F5">
                <wp:simplePos x="0" y="0"/>
                <wp:positionH relativeFrom="column">
                  <wp:posOffset>1848485</wp:posOffset>
                </wp:positionH>
                <wp:positionV relativeFrom="paragraph">
                  <wp:posOffset>2647950</wp:posOffset>
                </wp:positionV>
                <wp:extent cx="180975" cy="222250"/>
                <wp:effectExtent l="0" t="0" r="9525" b="6350"/>
                <wp:wrapNone/>
                <wp:docPr id="7426" name="Rectangle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wps:txbx>
                      <wps:bodyPr rot="0" vert="horz" wrap="square" lIns="0" tIns="0" rIns="0" bIns="0" anchor="t" anchorCtr="0">
                        <a:spAutoFit/>
                      </wps:bodyPr>
                    </wps:wsp>
                  </a:graphicData>
                </a:graphic>
              </wp:anchor>
            </w:drawing>
          </mc:Choice>
          <mc:Fallback>
            <w:pict>
              <v:rect id="Rectangle 487" o:spid="_x0000_s1983" style="position:absolute;left:0;text-align:left;margin-left:145.55pt;margin-top:208.5pt;width:14.25pt;height:17.5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" filled="f" stroked="f">
                <v:textbox style="mso-fit-shape-to-text:t" inset="0,0,0,0">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v:textbox>
              </v:rect>
            </w:pict>
          </mc:Fallback>
        </mc:AlternateContent>
      </w:r>
      <w:r>
        <w:rPr>
          <w:noProof/>
          <w:lang w:val="ru-RU" w:eastAsia="zh-CN"/>
        </w:rPr>
        <mc:AlternateContent>
          <mc:Choice Requires="wps">
            <w:drawing>
              <wp:anchor distT="0" distB="0" distL="114300" distR="114300" simplePos="0" relativeHeight="251808768" behindDoc="0" locked="0" layoutInCell="1" allowOverlap="1" wp14:anchorId="7417ABBB" wp14:editId="4B2419D3">
                <wp:simplePos x="0" y="0"/>
                <wp:positionH relativeFrom="column">
                  <wp:posOffset>1876001</wp:posOffset>
                </wp:positionH>
                <wp:positionV relativeFrom="paragraph">
                  <wp:posOffset>2253453</wp:posOffset>
                </wp:positionV>
                <wp:extent cx="180975" cy="222250"/>
                <wp:effectExtent l="0" t="0" r="9525" b="6350"/>
                <wp:wrapNone/>
                <wp:docPr id="14" name="Rectangle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wps:txbx>
                      <wps:bodyPr rot="0" vert="horz" wrap="square" lIns="0" tIns="0" rIns="0" bIns="0" anchor="t" anchorCtr="0">
                        <a:spAutoFit/>
                      </wps:bodyPr>
                    </wps:wsp>
                  </a:graphicData>
                </a:graphic>
              </wp:anchor>
            </w:drawing>
          </mc:Choice>
          <mc:Fallback>
            <w:pict>
              <v:rect id="_x0000_s1984" style="position:absolute;left:0;text-align:left;margin-left:147.7pt;margin-top:177.45pt;width:14.25pt;height:17.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" filled="f" stroked="f">
                <v:textbox style="mso-fit-shape-to-text:t" inset="0,0,0,0">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v:textbox>
              </v:rect>
            </w:pict>
          </mc:Fallback>
        </mc:AlternateContent>
      </w:r>
      <w:r w:rsidR="00602F11">
        <w:rPr>
          <w:noProof/>
          <w:lang w:val="ru-RU" w:eastAsia="zh-CN"/>
        </w:rPr>
        <mc:AlternateContent>
          <mc:Choice Requires="wpc">
            <w:drawing>
              <wp:inline distT="0" distB="0" distL="0" distR="0" wp14:anchorId="42FF8BD8" wp14:editId="60A4AF4A">
                <wp:extent cx="5250264" cy="2934119"/>
                <wp:effectExtent l="0" t="0" r="7620" b="0"/>
                <wp:docPr id="6814" name="Canvas 68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g:wgp>
                        <wpg:cNvPr id="162" name="Group 225"/>
                        <wpg:cNvGrpSpPr>
                          <a:grpSpLocks/>
                        </wpg:cNvGrpSpPr>
                        <wpg:grpSpPr bwMode="auto">
                          <a:xfrm>
                            <a:off x="1158875" y="200660"/>
                            <a:ext cx="3501390" cy="2689860"/>
                            <a:chOff x="1825" y="316"/>
                            <a:chExt cx="5514" cy="4236"/>
                          </a:xfrm>
                        </wpg:grpSpPr>
                        <wps:wsp>
                          <wps:cNvPr id="233" name="Rectangle 35"/>
                          <wps:cNvSpPr>
                            <a:spLocks noChangeArrowheads="1"/>
                          </wps:cNvSpPr>
                          <wps:spPr bwMode="auto">
                            <a:xfrm>
                              <a:off x="3396" y="3849"/>
                              <a:ext cx="5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236" name="Rectangle 38"/>
                          <wps:cNvSpPr>
                            <a:spLocks noChangeArrowheads="1"/>
                          </wps:cNvSpPr>
                          <wps:spPr bwMode="auto">
                            <a:xfrm>
                              <a:off x="5400" y="1073"/>
                              <a:ext cx="1939" cy="49"/>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Rectangle 39"/>
                          <wps:cNvSpPr>
                            <a:spLocks noChangeArrowheads="1"/>
                          </wps:cNvSpPr>
                          <wps:spPr bwMode="auto">
                            <a:xfrm>
                              <a:off x="5400" y="1122"/>
                              <a:ext cx="1939" cy="38"/>
                            </a:xfrm>
                            <a:prstGeom prst="rect">
                              <a:avLst/>
                            </a:prstGeom>
                            <a:solidFill>
                              <a:srgbClr val="0000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40"/>
                          <wps:cNvSpPr>
                            <a:spLocks noChangeArrowheads="1"/>
                          </wps:cNvSpPr>
                          <wps:spPr bwMode="auto">
                            <a:xfrm>
                              <a:off x="5400" y="1160"/>
                              <a:ext cx="1939" cy="28"/>
                            </a:xfrm>
                            <a:prstGeom prst="rect">
                              <a:avLst/>
                            </a:prstGeom>
                            <a:solidFill>
                              <a:srgbClr val="0000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41"/>
                          <wps:cNvSpPr>
                            <a:spLocks noChangeArrowheads="1"/>
                          </wps:cNvSpPr>
                          <wps:spPr bwMode="auto">
                            <a:xfrm>
                              <a:off x="5400" y="1188"/>
                              <a:ext cx="1939" cy="26"/>
                            </a:xfrm>
                            <a:prstGeom prst="rect">
                              <a:avLst/>
                            </a:prstGeom>
                            <a:solidFill>
                              <a:srgbClr val="0000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42"/>
                          <wps:cNvSpPr>
                            <a:spLocks noChangeArrowheads="1"/>
                          </wps:cNvSpPr>
                          <wps:spPr bwMode="auto">
                            <a:xfrm>
                              <a:off x="5400" y="1214"/>
                              <a:ext cx="1939" cy="19"/>
                            </a:xfrm>
                            <a:prstGeom prst="rect">
                              <a:avLst/>
                            </a:prstGeom>
                            <a:solidFill>
                              <a:srgbClr val="0000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 name="Rectangle 43"/>
                          <wps:cNvSpPr>
                            <a:spLocks noChangeArrowheads="1"/>
                          </wps:cNvSpPr>
                          <wps:spPr bwMode="auto">
                            <a:xfrm>
                              <a:off x="5400" y="1233"/>
                              <a:ext cx="1939" cy="17"/>
                            </a:xfrm>
                            <a:prstGeom prst="rect">
                              <a:avLst/>
                            </a:prstGeom>
                            <a:solidFill>
                              <a:srgbClr val="0000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44"/>
                          <wps:cNvSpPr>
                            <a:spLocks noChangeArrowheads="1"/>
                          </wps:cNvSpPr>
                          <wps:spPr bwMode="auto">
                            <a:xfrm>
                              <a:off x="5400" y="1250"/>
                              <a:ext cx="1939" cy="13"/>
                            </a:xfrm>
                            <a:prstGeom prst="rect">
                              <a:avLst/>
                            </a:prstGeom>
                            <a:solidFill>
                              <a:srgbClr val="0000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 name="Rectangle 45"/>
                          <wps:cNvSpPr>
                            <a:spLocks noChangeArrowheads="1"/>
                          </wps:cNvSpPr>
                          <wps:spPr bwMode="auto">
                            <a:xfrm>
                              <a:off x="5400" y="1263"/>
                              <a:ext cx="1939" cy="17"/>
                            </a:xfrm>
                            <a:prstGeom prst="rect">
                              <a:avLst/>
                            </a:prstGeom>
                            <a:solidFill>
                              <a:srgbClr val="0000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46"/>
                          <wps:cNvSpPr>
                            <a:spLocks noChangeArrowheads="1"/>
                          </wps:cNvSpPr>
                          <wps:spPr bwMode="auto">
                            <a:xfrm>
                              <a:off x="5400" y="1280"/>
                              <a:ext cx="1939" cy="13"/>
                            </a:xfrm>
                            <a:prstGeom prst="rect">
                              <a:avLst/>
                            </a:prstGeom>
                            <a:solidFill>
                              <a:srgbClr val="0000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47"/>
                          <wps:cNvSpPr>
                            <a:spLocks noChangeArrowheads="1"/>
                          </wps:cNvSpPr>
                          <wps:spPr bwMode="auto">
                            <a:xfrm>
                              <a:off x="5400" y="1293"/>
                              <a:ext cx="1939" cy="13"/>
                            </a:xfrm>
                            <a:prstGeom prst="rect">
                              <a:avLst/>
                            </a:prstGeom>
                            <a:solidFill>
                              <a:srgbClr val="0000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48"/>
                          <wps:cNvSpPr>
                            <a:spLocks noChangeArrowheads="1"/>
                          </wps:cNvSpPr>
                          <wps:spPr bwMode="auto">
                            <a:xfrm>
                              <a:off x="5400" y="1306"/>
                              <a:ext cx="1939" cy="10"/>
                            </a:xfrm>
                            <a:prstGeom prst="rect">
                              <a:avLst/>
                            </a:prstGeom>
                            <a:solidFill>
                              <a:srgbClr val="0000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49"/>
                          <wps:cNvSpPr>
                            <a:spLocks noChangeArrowheads="1"/>
                          </wps:cNvSpPr>
                          <wps:spPr bwMode="auto">
                            <a:xfrm>
                              <a:off x="5400" y="1316"/>
                              <a:ext cx="1939" cy="13"/>
                            </a:xfrm>
                            <a:prstGeom prst="rect">
                              <a:avLst/>
                            </a:prstGeom>
                            <a:solidFill>
                              <a:srgbClr val="000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2" name="Rectangle 50"/>
                          <wps:cNvSpPr>
                            <a:spLocks noChangeArrowheads="1"/>
                          </wps:cNvSpPr>
                          <wps:spPr bwMode="auto">
                            <a:xfrm>
                              <a:off x="5400" y="1329"/>
                              <a:ext cx="1939" cy="9"/>
                            </a:xfrm>
                            <a:prstGeom prst="rect">
                              <a:avLst/>
                            </a:prstGeom>
                            <a:solidFill>
                              <a:srgbClr val="0000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51"/>
                          <wps:cNvSpPr>
                            <a:spLocks noChangeArrowheads="1"/>
                          </wps:cNvSpPr>
                          <wps:spPr bwMode="auto">
                            <a:xfrm>
                              <a:off x="5400" y="1338"/>
                              <a:ext cx="1939" cy="13"/>
                            </a:xfrm>
                            <a:prstGeom prst="rect">
                              <a:avLst/>
                            </a:prstGeom>
                            <a:solidFill>
                              <a:srgbClr val="0000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52"/>
                          <wps:cNvSpPr>
                            <a:spLocks noChangeArrowheads="1"/>
                          </wps:cNvSpPr>
                          <wps:spPr bwMode="auto">
                            <a:xfrm>
                              <a:off x="5400" y="1351"/>
                              <a:ext cx="1939" cy="6"/>
                            </a:xfrm>
                            <a:prstGeom prst="rect">
                              <a:avLst/>
                            </a:prstGeom>
                            <a:solidFill>
                              <a:srgbClr val="000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53"/>
                          <wps:cNvSpPr>
                            <a:spLocks noChangeArrowheads="1"/>
                          </wps:cNvSpPr>
                          <wps:spPr bwMode="auto">
                            <a:xfrm>
                              <a:off x="5400" y="1357"/>
                              <a:ext cx="1939" cy="9"/>
                            </a:xfrm>
                            <a:prstGeom prst="rect">
                              <a:avLst/>
                            </a:prstGeom>
                            <a:solidFill>
                              <a:srgbClr val="0000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6" name="Rectangle 54"/>
                          <wps:cNvSpPr>
                            <a:spLocks noChangeArrowheads="1"/>
                          </wps:cNvSpPr>
                          <wps:spPr bwMode="auto">
                            <a:xfrm>
                              <a:off x="5400" y="1366"/>
                              <a:ext cx="1939" cy="10"/>
                            </a:xfrm>
                            <a:prstGeom prst="rect">
                              <a:avLst/>
                            </a:prstGeom>
                            <a:solidFill>
                              <a:srgbClr val="0000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Rectangle 55"/>
                          <wps:cNvSpPr>
                            <a:spLocks noChangeArrowheads="1"/>
                          </wps:cNvSpPr>
                          <wps:spPr bwMode="auto">
                            <a:xfrm>
                              <a:off x="5400" y="1376"/>
                              <a:ext cx="1939" cy="9"/>
                            </a:xfrm>
                            <a:prstGeom prst="rect">
                              <a:avLst/>
                            </a:prstGeom>
                            <a:solidFill>
                              <a:srgbClr val="0000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56"/>
                          <wps:cNvSpPr>
                            <a:spLocks noChangeArrowheads="1"/>
                          </wps:cNvSpPr>
                          <wps:spPr bwMode="auto">
                            <a:xfrm>
                              <a:off x="5400" y="1385"/>
                              <a:ext cx="1939" cy="8"/>
                            </a:xfrm>
                            <a:prstGeom prst="rect">
                              <a:avLst/>
                            </a:prstGeom>
                            <a:solidFill>
                              <a:srgbClr val="0000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57"/>
                          <wps:cNvSpPr>
                            <a:spLocks noChangeArrowheads="1"/>
                          </wps:cNvSpPr>
                          <wps:spPr bwMode="auto">
                            <a:xfrm>
                              <a:off x="5400" y="1393"/>
                              <a:ext cx="1939" cy="9"/>
                            </a:xfrm>
                            <a:prstGeom prst="rect">
                              <a:avLst/>
                            </a:prstGeom>
                            <a:solidFill>
                              <a:srgbClr val="0000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58"/>
                          <wps:cNvSpPr>
                            <a:spLocks noChangeArrowheads="1"/>
                          </wps:cNvSpPr>
                          <wps:spPr bwMode="auto">
                            <a:xfrm>
                              <a:off x="5400" y="1402"/>
                              <a:ext cx="1939" cy="6"/>
                            </a:xfrm>
                            <a:prstGeom prst="rect">
                              <a:avLst/>
                            </a:prstGeom>
                            <a:solidFill>
                              <a:srgbClr val="0000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59"/>
                          <wps:cNvSpPr>
                            <a:spLocks noChangeArrowheads="1"/>
                          </wps:cNvSpPr>
                          <wps:spPr bwMode="auto">
                            <a:xfrm>
                              <a:off x="5400" y="1408"/>
                              <a:ext cx="1939" cy="9"/>
                            </a:xfrm>
                            <a:prstGeom prst="rect">
                              <a:avLst/>
                            </a:prstGeom>
                            <a:solidFill>
                              <a:srgbClr val="0000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Rectangle 60"/>
                          <wps:cNvSpPr>
                            <a:spLocks noChangeArrowheads="1"/>
                          </wps:cNvSpPr>
                          <wps:spPr bwMode="auto">
                            <a:xfrm>
                              <a:off x="5400" y="1417"/>
                              <a:ext cx="1939" cy="8"/>
                            </a:xfrm>
                            <a:prstGeom prst="rect">
                              <a:avLst/>
                            </a:prstGeom>
                            <a:solidFill>
                              <a:srgbClr val="0000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 name="Rectangle 61"/>
                          <wps:cNvSpPr>
                            <a:spLocks noChangeArrowheads="1"/>
                          </wps:cNvSpPr>
                          <wps:spPr bwMode="auto">
                            <a:xfrm>
                              <a:off x="5400" y="1425"/>
                              <a:ext cx="1939" cy="7"/>
                            </a:xfrm>
                            <a:prstGeom prst="rect">
                              <a:avLst/>
                            </a:prstGeom>
                            <a:solidFill>
                              <a:srgbClr val="0000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Rectangle 62"/>
                          <wps:cNvSpPr>
                            <a:spLocks noChangeArrowheads="1"/>
                          </wps:cNvSpPr>
                          <wps:spPr bwMode="auto">
                            <a:xfrm>
                              <a:off x="5400" y="1432"/>
                              <a:ext cx="1939" cy="8"/>
                            </a:xfrm>
                            <a:prstGeom prst="rect">
                              <a:avLst/>
                            </a:prstGeom>
                            <a:solidFill>
                              <a:srgbClr val="000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Rectangle 63"/>
                          <wps:cNvSpPr>
                            <a:spLocks noChangeArrowheads="1"/>
                          </wps:cNvSpPr>
                          <wps:spPr bwMode="auto">
                            <a:xfrm>
                              <a:off x="5400" y="1440"/>
                              <a:ext cx="1939" cy="7"/>
                            </a:xfrm>
                            <a:prstGeom prst="rect">
                              <a:avLst/>
                            </a:prstGeom>
                            <a:solidFill>
                              <a:srgbClr val="0000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6" name="Rectangle 64"/>
                          <wps:cNvSpPr>
                            <a:spLocks noChangeArrowheads="1"/>
                          </wps:cNvSpPr>
                          <wps:spPr bwMode="auto">
                            <a:xfrm>
                              <a:off x="5400" y="1447"/>
                              <a:ext cx="1939" cy="8"/>
                            </a:xfrm>
                            <a:prstGeom prst="rect">
                              <a:avLst/>
                            </a:prstGeom>
                            <a:solidFill>
                              <a:srgbClr val="0000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65"/>
                          <wps:cNvSpPr>
                            <a:spLocks noChangeArrowheads="1"/>
                          </wps:cNvSpPr>
                          <wps:spPr bwMode="auto">
                            <a:xfrm>
                              <a:off x="5400" y="1455"/>
                              <a:ext cx="1939" cy="5"/>
                            </a:xfrm>
                            <a:prstGeom prst="rect">
                              <a:avLst/>
                            </a:prstGeom>
                            <a:solidFill>
                              <a:srgbClr val="0000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 name="Rectangle 66"/>
                          <wps:cNvSpPr>
                            <a:spLocks noChangeArrowheads="1"/>
                          </wps:cNvSpPr>
                          <wps:spPr bwMode="auto">
                            <a:xfrm>
                              <a:off x="5400" y="1460"/>
                              <a:ext cx="1939" cy="10"/>
                            </a:xfrm>
                            <a:prstGeom prst="rect">
                              <a:avLst/>
                            </a:prstGeom>
                            <a:solidFill>
                              <a:srgbClr val="0000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67"/>
                          <wps:cNvSpPr>
                            <a:spLocks noChangeArrowheads="1"/>
                          </wps:cNvSpPr>
                          <wps:spPr bwMode="auto">
                            <a:xfrm>
                              <a:off x="5400" y="1470"/>
                              <a:ext cx="1939" cy="5"/>
                            </a:xfrm>
                            <a:prstGeom prst="rect">
                              <a:avLst/>
                            </a:prstGeom>
                            <a:solidFill>
                              <a:srgbClr val="0000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4" name="Rectangle 68"/>
                          <wps:cNvSpPr>
                            <a:spLocks noChangeArrowheads="1"/>
                          </wps:cNvSpPr>
                          <wps:spPr bwMode="auto">
                            <a:xfrm>
                              <a:off x="5400" y="1475"/>
                              <a:ext cx="1939" cy="6"/>
                            </a:xfrm>
                            <a:prstGeom prst="rect">
                              <a:avLst/>
                            </a:prstGeom>
                            <a:solidFill>
                              <a:srgbClr val="0000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69"/>
                          <wps:cNvSpPr>
                            <a:spLocks noChangeArrowheads="1"/>
                          </wps:cNvSpPr>
                          <wps:spPr bwMode="auto">
                            <a:xfrm>
                              <a:off x="5400" y="1481"/>
                              <a:ext cx="1939" cy="9"/>
                            </a:xfrm>
                            <a:prstGeom prst="rect">
                              <a:avLst/>
                            </a:prstGeom>
                            <a:solidFill>
                              <a:srgbClr val="0000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7" name="Rectangle 70"/>
                          <wps:cNvSpPr>
                            <a:spLocks noChangeArrowheads="1"/>
                          </wps:cNvSpPr>
                          <wps:spPr bwMode="auto">
                            <a:xfrm>
                              <a:off x="5400" y="1490"/>
                              <a:ext cx="1939" cy="6"/>
                            </a:xfrm>
                            <a:prstGeom prst="rect">
                              <a:avLst/>
                            </a:prstGeom>
                            <a:solidFill>
                              <a:srgbClr val="0000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4" name="Rectangle 71"/>
                          <wps:cNvSpPr>
                            <a:spLocks noChangeArrowheads="1"/>
                          </wps:cNvSpPr>
                          <wps:spPr bwMode="auto">
                            <a:xfrm>
                              <a:off x="5400" y="1496"/>
                              <a:ext cx="1939" cy="6"/>
                            </a:xfrm>
                            <a:prstGeom prst="rect">
                              <a:avLst/>
                            </a:prstGeom>
                            <a:solidFill>
                              <a:srgbClr val="0000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5" name="Rectangle 72"/>
                          <wps:cNvSpPr>
                            <a:spLocks noChangeArrowheads="1"/>
                          </wps:cNvSpPr>
                          <wps:spPr bwMode="auto">
                            <a:xfrm>
                              <a:off x="5400" y="1502"/>
                              <a:ext cx="1939" cy="9"/>
                            </a:xfrm>
                            <a:prstGeom prst="rect">
                              <a:avLst/>
                            </a:prstGeom>
                            <a:solidFill>
                              <a:srgbClr val="0000B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6" name="Rectangle 73"/>
                          <wps:cNvSpPr>
                            <a:spLocks noChangeArrowheads="1"/>
                          </wps:cNvSpPr>
                          <wps:spPr bwMode="auto">
                            <a:xfrm>
                              <a:off x="5400" y="1511"/>
                              <a:ext cx="1939" cy="6"/>
                            </a:xfrm>
                            <a:prstGeom prst="rect">
                              <a:avLst/>
                            </a:prstGeom>
                            <a:solidFill>
                              <a:srgbClr val="0000B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5" name="Rectangle 74"/>
                          <wps:cNvSpPr>
                            <a:spLocks noChangeArrowheads="1"/>
                          </wps:cNvSpPr>
                          <wps:spPr bwMode="auto">
                            <a:xfrm>
                              <a:off x="5400" y="1517"/>
                              <a:ext cx="1939" cy="7"/>
                            </a:xfrm>
                            <a:prstGeom prst="rect">
                              <a:avLst/>
                            </a:prstGeom>
                            <a:solidFill>
                              <a:srgbClr val="0000B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6" name="Rectangle 75"/>
                          <wps:cNvSpPr>
                            <a:spLocks noChangeArrowheads="1"/>
                          </wps:cNvSpPr>
                          <wps:spPr bwMode="auto">
                            <a:xfrm>
                              <a:off x="5400" y="1524"/>
                              <a:ext cx="1939" cy="4"/>
                            </a:xfrm>
                            <a:prstGeom prst="rect">
                              <a:avLst/>
                            </a:prstGeom>
                            <a:solidFill>
                              <a:srgbClr val="0000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7" name="Rectangle 76"/>
                          <wps:cNvSpPr>
                            <a:spLocks noChangeArrowheads="1"/>
                          </wps:cNvSpPr>
                          <wps:spPr bwMode="auto">
                            <a:xfrm>
                              <a:off x="5400" y="1528"/>
                              <a:ext cx="1939" cy="9"/>
                            </a:xfrm>
                            <a:prstGeom prst="rect">
                              <a:avLst/>
                            </a:prstGeom>
                            <a:solidFill>
                              <a:srgbClr val="0000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8" name="Rectangle 77"/>
                          <wps:cNvSpPr>
                            <a:spLocks noChangeArrowheads="1"/>
                          </wps:cNvSpPr>
                          <wps:spPr bwMode="auto">
                            <a:xfrm>
                              <a:off x="5400" y="1537"/>
                              <a:ext cx="1939" cy="6"/>
                            </a:xfrm>
                            <a:prstGeom prst="rect">
                              <a:avLst/>
                            </a:prstGeom>
                            <a:solidFill>
                              <a:srgbClr val="0000B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9" name="Rectangle 78"/>
                          <wps:cNvSpPr>
                            <a:spLocks noChangeArrowheads="1"/>
                          </wps:cNvSpPr>
                          <wps:spPr bwMode="auto">
                            <a:xfrm>
                              <a:off x="5400" y="1543"/>
                              <a:ext cx="1939" cy="6"/>
                            </a:xfrm>
                            <a:prstGeom prst="rect">
                              <a:avLst/>
                            </a:prstGeom>
                            <a:solidFill>
                              <a:srgbClr val="0000A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0" name="Rectangle 79"/>
                          <wps:cNvSpPr>
                            <a:spLocks noChangeArrowheads="1"/>
                          </wps:cNvSpPr>
                          <wps:spPr bwMode="auto">
                            <a:xfrm>
                              <a:off x="5400" y="1549"/>
                              <a:ext cx="1939" cy="9"/>
                            </a:xfrm>
                            <a:prstGeom prst="rect">
                              <a:avLst/>
                            </a:prstGeom>
                            <a:solidFill>
                              <a:srgbClr val="0000A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1" name="Rectangle 80"/>
                          <wps:cNvSpPr>
                            <a:spLocks noChangeArrowheads="1"/>
                          </wps:cNvSpPr>
                          <wps:spPr bwMode="auto">
                            <a:xfrm>
                              <a:off x="5400" y="1558"/>
                              <a:ext cx="1939" cy="4"/>
                            </a:xfrm>
                            <a:prstGeom prst="rect">
                              <a:avLst/>
                            </a:prstGeom>
                            <a:solidFill>
                              <a:srgbClr val="0000A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2" name="Rectangle 81"/>
                          <wps:cNvSpPr>
                            <a:spLocks noChangeArrowheads="1"/>
                          </wps:cNvSpPr>
                          <wps:spPr bwMode="auto">
                            <a:xfrm>
                              <a:off x="5400" y="1562"/>
                              <a:ext cx="1939" cy="9"/>
                            </a:xfrm>
                            <a:prstGeom prst="rect">
                              <a:avLst/>
                            </a:prstGeom>
                            <a:solidFill>
                              <a:srgbClr val="0000A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3" name="Rectangle 82"/>
                          <wps:cNvSpPr>
                            <a:spLocks noChangeArrowheads="1"/>
                          </wps:cNvSpPr>
                          <wps:spPr bwMode="auto">
                            <a:xfrm>
                              <a:off x="5400" y="1571"/>
                              <a:ext cx="1939" cy="6"/>
                            </a:xfrm>
                            <a:prstGeom prst="rect">
                              <a:avLst/>
                            </a:prstGeom>
                            <a:solidFill>
                              <a:srgbClr val="0000A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4" name="Rectangle 83"/>
                          <wps:cNvSpPr>
                            <a:spLocks noChangeArrowheads="1"/>
                          </wps:cNvSpPr>
                          <wps:spPr bwMode="auto">
                            <a:xfrm>
                              <a:off x="5400" y="1577"/>
                              <a:ext cx="1939" cy="7"/>
                            </a:xfrm>
                            <a:prstGeom prst="rect">
                              <a:avLst/>
                            </a:prstGeom>
                            <a:solidFill>
                              <a:srgbClr val="0000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6" name="Rectangle 84"/>
                          <wps:cNvSpPr>
                            <a:spLocks noChangeArrowheads="1"/>
                          </wps:cNvSpPr>
                          <wps:spPr bwMode="auto">
                            <a:xfrm>
                              <a:off x="5400" y="1584"/>
                              <a:ext cx="1939" cy="10"/>
                            </a:xfrm>
                            <a:prstGeom prst="rect">
                              <a:avLst/>
                            </a:prstGeom>
                            <a:solidFill>
                              <a:srgbClr val="0000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7" name="Rectangle 85"/>
                          <wps:cNvSpPr>
                            <a:spLocks noChangeArrowheads="1"/>
                          </wps:cNvSpPr>
                          <wps:spPr bwMode="auto">
                            <a:xfrm>
                              <a:off x="5400" y="1594"/>
                              <a:ext cx="1939" cy="5"/>
                            </a:xfrm>
                            <a:prstGeom prst="rect">
                              <a:avLst/>
                            </a:prstGeom>
                            <a:solidFill>
                              <a:srgbClr val="0000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8" name="Rectangle 86"/>
                          <wps:cNvSpPr>
                            <a:spLocks noChangeArrowheads="1"/>
                          </wps:cNvSpPr>
                          <wps:spPr bwMode="auto">
                            <a:xfrm>
                              <a:off x="5400" y="1599"/>
                              <a:ext cx="1939" cy="6"/>
                            </a:xfrm>
                            <a:prstGeom prst="rect">
                              <a:avLst/>
                            </a:prstGeom>
                            <a:solidFill>
                              <a:srgbClr val="0000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9" name="Rectangle 87"/>
                          <wps:cNvSpPr>
                            <a:spLocks noChangeArrowheads="1"/>
                          </wps:cNvSpPr>
                          <wps:spPr bwMode="auto">
                            <a:xfrm>
                              <a:off x="5400" y="1605"/>
                              <a:ext cx="1939" cy="8"/>
                            </a:xfrm>
                            <a:prstGeom prst="rect">
                              <a:avLst/>
                            </a:prstGeom>
                            <a:solidFill>
                              <a:srgbClr val="0000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0" name="Rectangle 88"/>
                          <wps:cNvSpPr>
                            <a:spLocks noChangeArrowheads="1"/>
                          </wps:cNvSpPr>
                          <wps:spPr bwMode="auto">
                            <a:xfrm>
                              <a:off x="5400" y="1613"/>
                              <a:ext cx="1939" cy="9"/>
                            </a:xfrm>
                            <a:prstGeom prst="rect">
                              <a:avLst/>
                            </a:prstGeom>
                            <a:solidFill>
                              <a:srgbClr val="0000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1" name="Rectangle 89"/>
                          <wps:cNvSpPr>
                            <a:spLocks noChangeArrowheads="1"/>
                          </wps:cNvSpPr>
                          <wps:spPr bwMode="auto">
                            <a:xfrm>
                              <a:off x="5400" y="1622"/>
                              <a:ext cx="1939" cy="6"/>
                            </a:xfrm>
                            <a:prstGeom prst="rect">
                              <a:avLst/>
                            </a:prstGeom>
                            <a:solidFill>
                              <a:srgbClr val="0000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2" name="Rectangle 90"/>
                          <wps:cNvSpPr>
                            <a:spLocks noChangeArrowheads="1"/>
                          </wps:cNvSpPr>
                          <wps:spPr bwMode="auto">
                            <a:xfrm>
                              <a:off x="5400" y="1628"/>
                              <a:ext cx="1939" cy="7"/>
                            </a:xfrm>
                            <a:prstGeom prst="rect">
                              <a:avLst/>
                            </a:prstGeom>
                            <a:solidFill>
                              <a:srgbClr val="00009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3" name="Rectangle 91"/>
                          <wps:cNvSpPr>
                            <a:spLocks noChangeArrowheads="1"/>
                          </wps:cNvSpPr>
                          <wps:spPr bwMode="auto">
                            <a:xfrm>
                              <a:off x="5400" y="1635"/>
                              <a:ext cx="1939" cy="11"/>
                            </a:xfrm>
                            <a:prstGeom prst="rect">
                              <a:avLst/>
                            </a:prstGeom>
                            <a:solidFill>
                              <a:srgbClr val="00009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4" name="Rectangle 92"/>
                          <wps:cNvSpPr>
                            <a:spLocks noChangeArrowheads="1"/>
                          </wps:cNvSpPr>
                          <wps:spPr bwMode="auto">
                            <a:xfrm>
                              <a:off x="5400" y="1646"/>
                              <a:ext cx="1939" cy="6"/>
                            </a:xfrm>
                            <a:prstGeom prst="rect">
                              <a:avLst/>
                            </a:prstGeom>
                            <a:solidFill>
                              <a:srgbClr val="0000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6" name="Rectangle 93"/>
                          <wps:cNvSpPr>
                            <a:spLocks noChangeArrowheads="1"/>
                          </wps:cNvSpPr>
                          <wps:spPr bwMode="auto">
                            <a:xfrm>
                              <a:off x="5400" y="1652"/>
                              <a:ext cx="1939" cy="8"/>
                            </a:xfrm>
                            <a:prstGeom prst="rect">
                              <a:avLst/>
                            </a:prstGeom>
                            <a:solidFill>
                              <a:srgbClr val="0000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7" name="Rectangle 94"/>
                          <wps:cNvSpPr>
                            <a:spLocks noChangeArrowheads="1"/>
                          </wps:cNvSpPr>
                          <wps:spPr bwMode="auto">
                            <a:xfrm>
                              <a:off x="5400" y="1660"/>
                              <a:ext cx="1939" cy="9"/>
                            </a:xfrm>
                            <a:prstGeom prst="rect">
                              <a:avLst/>
                            </a:prstGeom>
                            <a:solidFill>
                              <a:srgbClr val="00008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8" name="Rectangle 95"/>
                          <wps:cNvSpPr>
                            <a:spLocks noChangeArrowheads="1"/>
                          </wps:cNvSpPr>
                          <wps:spPr bwMode="auto">
                            <a:xfrm>
                              <a:off x="5400" y="1669"/>
                              <a:ext cx="1939" cy="9"/>
                            </a:xfrm>
                            <a:prstGeom prst="rect">
                              <a:avLst/>
                            </a:prstGeom>
                            <a:solidFill>
                              <a:srgbClr val="0000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9" name="Rectangle 96"/>
                          <wps:cNvSpPr>
                            <a:spLocks noChangeArrowheads="1"/>
                          </wps:cNvSpPr>
                          <wps:spPr bwMode="auto">
                            <a:xfrm>
                              <a:off x="5400" y="1678"/>
                              <a:ext cx="1939" cy="12"/>
                            </a:xfrm>
                            <a:prstGeom prst="rect">
                              <a:avLst/>
                            </a:prstGeom>
                            <a:solidFill>
                              <a:srgbClr val="0000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0" name="Rectangle 97"/>
                          <wps:cNvSpPr>
                            <a:spLocks noChangeArrowheads="1"/>
                          </wps:cNvSpPr>
                          <wps:spPr bwMode="auto">
                            <a:xfrm>
                              <a:off x="5400" y="1690"/>
                              <a:ext cx="1939" cy="9"/>
                            </a:xfrm>
                            <a:prstGeom prst="rect">
                              <a:avLst/>
                            </a:prstGeom>
                            <a:solidFill>
                              <a:srgbClr val="00008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1" name="Rectangle 98"/>
                          <wps:cNvSpPr>
                            <a:spLocks noChangeArrowheads="1"/>
                          </wps:cNvSpPr>
                          <wps:spPr bwMode="auto">
                            <a:xfrm>
                              <a:off x="5400" y="1699"/>
                              <a:ext cx="1939" cy="9"/>
                            </a:xfrm>
                            <a:prstGeom prst="rect">
                              <a:avLst/>
                            </a:prstGeom>
                            <a:solidFill>
                              <a:srgbClr val="00008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2" name="Rectangle 99"/>
                          <wps:cNvSpPr>
                            <a:spLocks noChangeArrowheads="1"/>
                          </wps:cNvSpPr>
                          <wps:spPr bwMode="auto">
                            <a:xfrm>
                              <a:off x="5400" y="1708"/>
                              <a:ext cx="1939" cy="12"/>
                            </a:xfrm>
                            <a:prstGeom prst="rect">
                              <a:avLst/>
                            </a:prstGeom>
                            <a:solidFill>
                              <a:srgbClr val="00008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4" name="Rectangle 100"/>
                          <wps:cNvSpPr>
                            <a:spLocks noChangeArrowheads="1"/>
                          </wps:cNvSpPr>
                          <wps:spPr bwMode="auto">
                            <a:xfrm>
                              <a:off x="5400" y="1720"/>
                              <a:ext cx="1939" cy="11"/>
                            </a:xfrm>
                            <a:prstGeom prst="rect">
                              <a:avLst/>
                            </a:prstGeom>
                            <a:solidFill>
                              <a:srgbClr val="0000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5" name="Rectangle 101"/>
                          <wps:cNvSpPr>
                            <a:spLocks noChangeArrowheads="1"/>
                          </wps:cNvSpPr>
                          <wps:spPr bwMode="auto">
                            <a:xfrm>
                              <a:off x="5400" y="1731"/>
                              <a:ext cx="1939" cy="15"/>
                            </a:xfrm>
                            <a:prstGeom prst="rect">
                              <a:avLst/>
                            </a:prstGeom>
                            <a:solidFill>
                              <a:srgbClr val="00008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6" name="Rectangle 102"/>
                          <wps:cNvSpPr>
                            <a:spLocks noChangeArrowheads="1"/>
                          </wps:cNvSpPr>
                          <wps:spPr bwMode="auto">
                            <a:xfrm>
                              <a:off x="5400" y="1746"/>
                              <a:ext cx="1939" cy="11"/>
                            </a:xfrm>
                            <a:prstGeom prst="rect">
                              <a:avLst/>
                            </a:prstGeom>
                            <a:solidFill>
                              <a:srgbClr val="000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7" name="Rectangle 103"/>
                          <wps:cNvSpPr>
                            <a:spLocks noChangeArrowheads="1"/>
                          </wps:cNvSpPr>
                          <wps:spPr bwMode="auto">
                            <a:xfrm>
                              <a:off x="5400" y="1757"/>
                              <a:ext cx="1939" cy="17"/>
                            </a:xfrm>
                            <a:prstGeom prst="rect">
                              <a:avLst/>
                            </a:prstGeom>
                            <a:solidFill>
                              <a:srgbClr val="0000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8" name="Rectangle 104"/>
                          <wps:cNvSpPr>
                            <a:spLocks noChangeArrowheads="1"/>
                          </wps:cNvSpPr>
                          <wps:spPr bwMode="auto">
                            <a:xfrm>
                              <a:off x="5400" y="1774"/>
                              <a:ext cx="1939" cy="19"/>
                            </a:xfrm>
                            <a:prstGeom prst="rect">
                              <a:avLst/>
                            </a:prstGeom>
                            <a:solidFill>
                              <a:srgbClr val="00007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9" name="Rectangle 105"/>
                          <wps:cNvSpPr>
                            <a:spLocks noChangeArrowheads="1"/>
                          </wps:cNvSpPr>
                          <wps:spPr bwMode="auto">
                            <a:xfrm>
                              <a:off x="5400" y="1793"/>
                              <a:ext cx="1939" cy="19"/>
                            </a:xfrm>
                            <a:prstGeom prst="rect">
                              <a:avLst/>
                            </a:prstGeom>
                            <a:solidFill>
                              <a:srgbClr val="00007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0" name="Rectangle 106"/>
                          <wps:cNvSpPr>
                            <a:spLocks noChangeArrowheads="1"/>
                          </wps:cNvSpPr>
                          <wps:spPr bwMode="auto">
                            <a:xfrm>
                              <a:off x="5400" y="1812"/>
                              <a:ext cx="1939" cy="24"/>
                            </a:xfrm>
                            <a:prstGeom prst="rect">
                              <a:avLst/>
                            </a:prstGeom>
                            <a:solidFill>
                              <a:srgbClr val="00007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411" name="Picture 10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5411" y="1083"/>
                              <a:ext cx="1926"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12" name="Picture 10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5411" y="1083"/>
                              <a:ext cx="1926"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13" name="Rectangle 109"/>
                          <wps:cNvSpPr>
                            <a:spLocks noChangeArrowheads="1"/>
                          </wps:cNvSpPr>
                          <wps:spPr bwMode="auto">
                            <a:xfrm>
                              <a:off x="5400" y="1075"/>
                              <a:ext cx="1939" cy="763"/>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4" name="Rectangle 110"/>
                          <wps:cNvSpPr>
                            <a:spLocks noChangeArrowheads="1"/>
                          </wps:cNvSpPr>
                          <wps:spPr bwMode="auto">
                            <a:xfrm>
                              <a:off x="6025" y="1364"/>
                              <a:ext cx="529"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wps:txbx>
                          <wps:bodyPr rot="0" vert="horz" wrap="none" lIns="0" tIns="0" rIns="0" bIns="0" anchor="t" anchorCtr="0">
                            <a:spAutoFit/>
                          </wps:bodyPr>
                        </wps:wsp>
                        <wps:wsp>
                          <wps:cNvPr id="4415" name="Rectangle 111"/>
                          <wps:cNvSpPr>
                            <a:spLocks noChangeArrowheads="1"/>
                          </wps:cNvSpPr>
                          <wps:spPr bwMode="auto">
                            <a:xfrm>
                              <a:off x="6610" y="1364"/>
                              <a:ext cx="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w:t>
                                </w:r>
                              </w:p>
                            </w:txbxContent>
                          </wps:txbx>
                          <wps:bodyPr rot="0" vert="horz" wrap="none" lIns="0" tIns="0" rIns="0" bIns="0" anchor="t" anchorCtr="0">
                            <a:spAutoFit/>
                          </wps:bodyPr>
                        </wps:wsp>
                        <wps:wsp>
                          <wps:cNvPr id="913" name="Rectangle 112"/>
                          <wps:cNvSpPr>
                            <a:spLocks noChangeArrowheads="1"/>
                          </wps:cNvSpPr>
                          <wps:spPr bwMode="auto">
                            <a:xfrm>
                              <a:off x="6650" y="1364"/>
                              <a:ext cx="91"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 xml:space="preserve"> 1</w:t>
                                </w:r>
                              </w:p>
                            </w:txbxContent>
                          </wps:txbx>
                          <wps:bodyPr rot="0" vert="horz" wrap="none" lIns="0" tIns="0" rIns="0" bIns="0" anchor="t" anchorCtr="0">
                            <a:spAutoFit/>
                          </wps:bodyPr>
                        </wps:wsp>
                        <wps:wsp>
                          <wps:cNvPr id="915" name="Rectangle 113"/>
                          <wps:cNvSpPr>
                            <a:spLocks noChangeArrowheads="1"/>
                          </wps:cNvSpPr>
                          <wps:spPr bwMode="auto">
                            <a:xfrm>
                              <a:off x="6743" y="1287"/>
                              <a:ext cx="5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s:wsp>
                          <wps:cNvPr id="916" name="Rectangle 114"/>
                          <wps:cNvSpPr>
                            <a:spLocks noChangeArrowheads="1"/>
                          </wps:cNvSpPr>
                          <wps:spPr bwMode="auto">
                            <a:xfrm>
                              <a:off x="2883" y="3268"/>
                              <a:ext cx="1155" cy="51"/>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7" name="Rectangle 115"/>
                          <wps:cNvSpPr>
                            <a:spLocks noChangeArrowheads="1"/>
                          </wps:cNvSpPr>
                          <wps:spPr bwMode="auto">
                            <a:xfrm>
                              <a:off x="2883" y="3319"/>
                              <a:ext cx="1155" cy="32"/>
                            </a:xfrm>
                            <a:prstGeom prst="rect">
                              <a:avLst/>
                            </a:prstGeom>
                            <a:solidFill>
                              <a:srgbClr val="007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8" name="Rectangle 116"/>
                          <wps:cNvSpPr>
                            <a:spLocks noChangeArrowheads="1"/>
                          </wps:cNvSpPr>
                          <wps:spPr bwMode="auto">
                            <a:xfrm>
                              <a:off x="2883" y="3351"/>
                              <a:ext cx="1155" cy="30"/>
                            </a:xfrm>
                            <a:prstGeom prst="rect">
                              <a:avLst/>
                            </a:prstGeom>
                            <a:solidFill>
                              <a:srgbClr val="007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0" name="Rectangle 117"/>
                          <wps:cNvSpPr>
                            <a:spLocks noChangeArrowheads="1"/>
                          </wps:cNvSpPr>
                          <wps:spPr bwMode="auto">
                            <a:xfrm>
                              <a:off x="2883" y="3381"/>
                              <a:ext cx="1155" cy="19"/>
                            </a:xfrm>
                            <a:prstGeom prst="rect">
                              <a:avLst/>
                            </a:prstGeom>
                            <a:solidFill>
                              <a:srgbClr val="007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1" name="Rectangle 118"/>
                          <wps:cNvSpPr>
                            <a:spLocks noChangeArrowheads="1"/>
                          </wps:cNvSpPr>
                          <wps:spPr bwMode="auto">
                            <a:xfrm>
                              <a:off x="2883" y="3400"/>
                              <a:ext cx="1155" cy="19"/>
                            </a:xfrm>
                            <a:prstGeom prst="rect">
                              <a:avLst/>
                            </a:prstGeom>
                            <a:solidFill>
                              <a:srgbClr val="007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2" name="Rectangle 119"/>
                          <wps:cNvSpPr>
                            <a:spLocks noChangeArrowheads="1"/>
                          </wps:cNvSpPr>
                          <wps:spPr bwMode="auto">
                            <a:xfrm>
                              <a:off x="2883" y="3419"/>
                              <a:ext cx="1155" cy="15"/>
                            </a:xfrm>
                            <a:prstGeom prst="rect">
                              <a:avLst/>
                            </a:prstGeom>
                            <a:solidFill>
                              <a:srgbClr val="007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 name="Rectangle 120"/>
                          <wps:cNvSpPr>
                            <a:spLocks noChangeArrowheads="1"/>
                          </wps:cNvSpPr>
                          <wps:spPr bwMode="auto">
                            <a:xfrm>
                              <a:off x="2883" y="3434"/>
                              <a:ext cx="1155" cy="15"/>
                            </a:xfrm>
                            <a:prstGeom prst="rect">
                              <a:avLst/>
                            </a:prstGeom>
                            <a:solidFill>
                              <a:srgbClr val="007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1" name="Rectangle 121"/>
                          <wps:cNvSpPr>
                            <a:spLocks noChangeArrowheads="1"/>
                          </wps:cNvSpPr>
                          <wps:spPr bwMode="auto">
                            <a:xfrm>
                              <a:off x="2883" y="3449"/>
                              <a:ext cx="1155" cy="11"/>
                            </a:xfrm>
                            <a:prstGeom prst="rect">
                              <a:avLst/>
                            </a:prstGeom>
                            <a:solidFill>
                              <a:srgbClr val="007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2" name="Rectangle 122"/>
                          <wps:cNvSpPr>
                            <a:spLocks noChangeArrowheads="1"/>
                          </wps:cNvSpPr>
                          <wps:spPr bwMode="auto">
                            <a:xfrm>
                              <a:off x="2883" y="3460"/>
                              <a:ext cx="1155" cy="13"/>
                            </a:xfrm>
                            <a:prstGeom prst="rect">
                              <a:avLst/>
                            </a:prstGeom>
                            <a:solidFill>
                              <a:srgbClr val="007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0" name="Rectangle 123"/>
                          <wps:cNvSpPr>
                            <a:spLocks noChangeArrowheads="1"/>
                          </wps:cNvSpPr>
                          <wps:spPr bwMode="auto">
                            <a:xfrm>
                              <a:off x="2883" y="3473"/>
                              <a:ext cx="1155" cy="10"/>
                            </a:xfrm>
                            <a:prstGeom prst="rect">
                              <a:avLst/>
                            </a:prstGeom>
                            <a:solidFill>
                              <a:srgbClr val="006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1" name="Rectangle 124"/>
                          <wps:cNvSpPr>
                            <a:spLocks noChangeArrowheads="1"/>
                          </wps:cNvSpPr>
                          <wps:spPr bwMode="auto">
                            <a:xfrm>
                              <a:off x="2883" y="3483"/>
                              <a:ext cx="1155" cy="11"/>
                            </a:xfrm>
                            <a:prstGeom prst="rect">
                              <a:avLst/>
                            </a:prstGeom>
                            <a:solidFill>
                              <a:srgbClr val="006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2" name="Rectangle 125"/>
                          <wps:cNvSpPr>
                            <a:spLocks noChangeArrowheads="1"/>
                          </wps:cNvSpPr>
                          <wps:spPr bwMode="auto">
                            <a:xfrm>
                              <a:off x="2883" y="3494"/>
                              <a:ext cx="1155" cy="11"/>
                            </a:xfrm>
                            <a:prstGeom prst="rect">
                              <a:avLst/>
                            </a:prstGeom>
                            <a:solidFill>
                              <a:srgbClr val="006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3" name="Rectangle 126"/>
                          <wps:cNvSpPr>
                            <a:spLocks noChangeArrowheads="1"/>
                          </wps:cNvSpPr>
                          <wps:spPr bwMode="auto">
                            <a:xfrm>
                              <a:off x="2883" y="3505"/>
                              <a:ext cx="1155" cy="13"/>
                            </a:xfrm>
                            <a:prstGeom prst="rect">
                              <a:avLst/>
                            </a:prstGeom>
                            <a:solidFill>
                              <a:srgbClr val="006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1" name="Rectangle 127"/>
                          <wps:cNvSpPr>
                            <a:spLocks noChangeArrowheads="1"/>
                          </wps:cNvSpPr>
                          <wps:spPr bwMode="auto">
                            <a:xfrm>
                              <a:off x="2883" y="3518"/>
                              <a:ext cx="1155" cy="8"/>
                            </a:xfrm>
                            <a:prstGeom prst="rect">
                              <a:avLst/>
                            </a:prstGeom>
                            <a:solidFill>
                              <a:srgbClr val="00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2" name="Rectangle 128"/>
                          <wps:cNvSpPr>
                            <a:spLocks noChangeArrowheads="1"/>
                          </wps:cNvSpPr>
                          <wps:spPr bwMode="auto">
                            <a:xfrm>
                              <a:off x="2883" y="3526"/>
                              <a:ext cx="1155" cy="9"/>
                            </a:xfrm>
                            <a:prstGeom prst="rect">
                              <a:avLst/>
                            </a:prstGeom>
                            <a:solidFill>
                              <a:srgbClr val="006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5" name="Rectangle 129"/>
                          <wps:cNvSpPr>
                            <a:spLocks noChangeArrowheads="1"/>
                          </wps:cNvSpPr>
                          <wps:spPr bwMode="auto">
                            <a:xfrm>
                              <a:off x="2883" y="3535"/>
                              <a:ext cx="1155" cy="10"/>
                            </a:xfrm>
                            <a:prstGeom prst="rect">
                              <a:avLst/>
                            </a:prstGeom>
                            <a:solidFill>
                              <a:srgbClr val="006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8" name="Rectangle 130"/>
                          <wps:cNvSpPr>
                            <a:spLocks noChangeArrowheads="1"/>
                          </wps:cNvSpPr>
                          <wps:spPr bwMode="auto">
                            <a:xfrm>
                              <a:off x="2883" y="3545"/>
                              <a:ext cx="1155" cy="7"/>
                            </a:xfrm>
                            <a:prstGeom prst="rect">
                              <a:avLst/>
                            </a:prstGeom>
                            <a:solidFill>
                              <a:srgbClr val="006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9" name="Rectangle 131"/>
                          <wps:cNvSpPr>
                            <a:spLocks noChangeArrowheads="1"/>
                          </wps:cNvSpPr>
                          <wps:spPr bwMode="auto">
                            <a:xfrm>
                              <a:off x="2883" y="3552"/>
                              <a:ext cx="1155" cy="10"/>
                            </a:xfrm>
                            <a:prstGeom prst="rect">
                              <a:avLst/>
                            </a:prstGeom>
                            <a:solidFill>
                              <a:srgbClr val="005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0" name="Rectangle 132"/>
                          <wps:cNvSpPr>
                            <a:spLocks noChangeArrowheads="1"/>
                          </wps:cNvSpPr>
                          <wps:spPr bwMode="auto">
                            <a:xfrm>
                              <a:off x="2883" y="3562"/>
                              <a:ext cx="1155" cy="11"/>
                            </a:xfrm>
                            <a:prstGeom prst="rect">
                              <a:avLst/>
                            </a:prstGeom>
                            <a:solidFill>
                              <a:srgbClr val="005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1" name="Rectangle 133"/>
                          <wps:cNvSpPr>
                            <a:spLocks noChangeArrowheads="1"/>
                          </wps:cNvSpPr>
                          <wps:spPr bwMode="auto">
                            <a:xfrm>
                              <a:off x="2883" y="3573"/>
                              <a:ext cx="1155" cy="9"/>
                            </a:xfrm>
                            <a:prstGeom prst="rect">
                              <a:avLst/>
                            </a:prstGeom>
                            <a:solidFill>
                              <a:srgbClr val="005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2" name="Rectangle 134"/>
                          <wps:cNvSpPr>
                            <a:spLocks noChangeArrowheads="1"/>
                          </wps:cNvSpPr>
                          <wps:spPr bwMode="auto">
                            <a:xfrm>
                              <a:off x="2883" y="3582"/>
                              <a:ext cx="1155" cy="8"/>
                            </a:xfrm>
                            <a:prstGeom prst="rect">
                              <a:avLst/>
                            </a:prstGeom>
                            <a:solidFill>
                              <a:srgbClr val="005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8" name="Rectangle 135"/>
                          <wps:cNvSpPr>
                            <a:spLocks noChangeArrowheads="1"/>
                          </wps:cNvSpPr>
                          <wps:spPr bwMode="auto">
                            <a:xfrm>
                              <a:off x="2883" y="3590"/>
                              <a:ext cx="1155" cy="9"/>
                            </a:xfrm>
                            <a:prstGeom prst="rect">
                              <a:avLst/>
                            </a:prstGeom>
                            <a:solidFill>
                              <a:srgbClr val="005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9" name="Rectangle 136"/>
                          <wps:cNvSpPr>
                            <a:spLocks noChangeArrowheads="1"/>
                          </wps:cNvSpPr>
                          <wps:spPr bwMode="auto">
                            <a:xfrm>
                              <a:off x="2883" y="3599"/>
                              <a:ext cx="1155" cy="8"/>
                            </a:xfrm>
                            <a:prstGeom prst="rect">
                              <a:avLst/>
                            </a:prstGeom>
                            <a:solidFill>
                              <a:srgbClr val="005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 name="Rectangle 137"/>
                          <wps:cNvSpPr>
                            <a:spLocks noChangeArrowheads="1"/>
                          </wps:cNvSpPr>
                          <wps:spPr bwMode="auto">
                            <a:xfrm>
                              <a:off x="2883" y="3607"/>
                              <a:ext cx="1155" cy="11"/>
                            </a:xfrm>
                            <a:prstGeom prst="rect">
                              <a:avLst/>
                            </a:prstGeom>
                            <a:solidFill>
                              <a:srgbClr val="005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3" name="Rectangle 138"/>
                          <wps:cNvSpPr>
                            <a:spLocks noChangeArrowheads="1"/>
                          </wps:cNvSpPr>
                          <wps:spPr bwMode="auto">
                            <a:xfrm>
                              <a:off x="2883" y="3618"/>
                              <a:ext cx="1155" cy="9"/>
                            </a:xfrm>
                            <a:prstGeom prst="rect">
                              <a:avLst/>
                            </a:prstGeom>
                            <a:solidFill>
                              <a:srgbClr val="005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4" name="Rectangle 139"/>
                          <wps:cNvSpPr>
                            <a:spLocks noChangeArrowheads="1"/>
                          </wps:cNvSpPr>
                          <wps:spPr bwMode="auto">
                            <a:xfrm>
                              <a:off x="2883" y="3627"/>
                              <a:ext cx="1155" cy="8"/>
                            </a:xfrm>
                            <a:prstGeom prst="rect">
                              <a:avLst/>
                            </a:prstGeom>
                            <a:solidFill>
                              <a:srgbClr val="004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5" name="Rectangle 140"/>
                          <wps:cNvSpPr>
                            <a:spLocks noChangeArrowheads="1"/>
                          </wps:cNvSpPr>
                          <wps:spPr bwMode="auto">
                            <a:xfrm>
                              <a:off x="2883" y="3635"/>
                              <a:ext cx="1155" cy="11"/>
                            </a:xfrm>
                            <a:prstGeom prst="rect">
                              <a:avLst/>
                            </a:prstGeom>
                            <a:solidFill>
                              <a:srgbClr val="004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6" name="Rectangle 141"/>
                          <wps:cNvSpPr>
                            <a:spLocks noChangeArrowheads="1"/>
                          </wps:cNvSpPr>
                          <wps:spPr bwMode="auto">
                            <a:xfrm>
                              <a:off x="2883" y="3646"/>
                              <a:ext cx="1155" cy="13"/>
                            </a:xfrm>
                            <a:prstGeom prst="rect">
                              <a:avLst/>
                            </a:prstGeom>
                            <a:solidFill>
                              <a:srgbClr val="004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2" name="Rectangle 142"/>
                          <wps:cNvSpPr>
                            <a:spLocks noChangeArrowheads="1"/>
                          </wps:cNvSpPr>
                          <wps:spPr bwMode="auto">
                            <a:xfrm>
                              <a:off x="2883" y="3659"/>
                              <a:ext cx="1155" cy="12"/>
                            </a:xfrm>
                            <a:prstGeom prst="rect">
                              <a:avLst/>
                            </a:prstGeom>
                            <a:solidFill>
                              <a:srgbClr val="004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3" name="Rectangle 143"/>
                          <wps:cNvSpPr>
                            <a:spLocks noChangeArrowheads="1"/>
                          </wps:cNvSpPr>
                          <wps:spPr bwMode="auto">
                            <a:xfrm>
                              <a:off x="2883" y="3671"/>
                              <a:ext cx="1155" cy="13"/>
                            </a:xfrm>
                            <a:prstGeom prst="rect">
                              <a:avLst/>
                            </a:prstGeom>
                            <a:solidFill>
                              <a:srgbClr val="004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4" name="Rectangle 144"/>
                          <wps:cNvSpPr>
                            <a:spLocks noChangeArrowheads="1"/>
                          </wps:cNvSpPr>
                          <wps:spPr bwMode="auto">
                            <a:xfrm>
                              <a:off x="2883" y="3684"/>
                              <a:ext cx="1155" cy="13"/>
                            </a:xfrm>
                            <a:prstGeom prst="rect">
                              <a:avLst/>
                            </a:prstGeom>
                            <a:solidFill>
                              <a:srgbClr val="004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5" name="Rectangle 145"/>
                          <wps:cNvSpPr>
                            <a:spLocks noChangeArrowheads="1"/>
                          </wps:cNvSpPr>
                          <wps:spPr bwMode="auto">
                            <a:xfrm>
                              <a:off x="2883" y="3697"/>
                              <a:ext cx="1155" cy="17"/>
                            </a:xfrm>
                            <a:prstGeom prst="rect">
                              <a:avLst/>
                            </a:prstGeom>
                            <a:solidFill>
                              <a:srgbClr val="004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6" name="Rectangle 146"/>
                          <wps:cNvSpPr>
                            <a:spLocks noChangeArrowheads="1"/>
                          </wps:cNvSpPr>
                          <wps:spPr bwMode="auto">
                            <a:xfrm>
                              <a:off x="2883" y="3714"/>
                              <a:ext cx="1155" cy="17"/>
                            </a:xfrm>
                            <a:prstGeom prst="rect">
                              <a:avLst/>
                            </a:prstGeom>
                            <a:solidFill>
                              <a:srgbClr val="004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7" name="Rectangle 147"/>
                          <wps:cNvSpPr>
                            <a:spLocks noChangeArrowheads="1"/>
                          </wps:cNvSpPr>
                          <wps:spPr bwMode="auto">
                            <a:xfrm>
                              <a:off x="2883" y="3731"/>
                              <a:ext cx="1155" cy="22"/>
                            </a:xfrm>
                            <a:prstGeom prst="rect">
                              <a:avLst/>
                            </a:prstGeom>
                            <a:solidFill>
                              <a:srgbClr val="003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8" name="Rectangle 148"/>
                          <wps:cNvSpPr>
                            <a:spLocks noChangeArrowheads="1"/>
                          </wps:cNvSpPr>
                          <wps:spPr bwMode="auto">
                            <a:xfrm>
                              <a:off x="2883" y="3753"/>
                              <a:ext cx="1155" cy="23"/>
                            </a:xfrm>
                            <a:prstGeom prst="rect">
                              <a:avLst/>
                            </a:prstGeom>
                            <a:solidFill>
                              <a:srgbClr val="003B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 name="Rectangle 149"/>
                          <wps:cNvSpPr>
                            <a:spLocks noChangeArrowheads="1"/>
                          </wps:cNvSpPr>
                          <wps:spPr bwMode="auto">
                            <a:xfrm>
                              <a:off x="2885" y="3268"/>
                              <a:ext cx="1153" cy="510"/>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 name="Rectangle 152"/>
                          <wps:cNvSpPr>
                            <a:spLocks noChangeArrowheads="1"/>
                          </wps:cNvSpPr>
                          <wps:spPr bwMode="auto">
                            <a:xfrm>
                              <a:off x="3098" y="3499"/>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1733" name="Rectangle 154"/>
                          <wps:cNvSpPr>
                            <a:spLocks noChangeArrowheads="1"/>
                          </wps:cNvSpPr>
                          <wps:spPr bwMode="auto">
                            <a:xfrm>
                              <a:off x="3567" y="3535"/>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0"/>
                                    <w:szCs w:val="10"/>
                                    <w:lang w:val="en-US"/>
                                  </w:rPr>
                                  <w:t xml:space="preserve"> </w:t>
                                </w:r>
                              </w:p>
                            </w:txbxContent>
                          </wps:txbx>
                          <wps:bodyPr rot="0" vert="horz" wrap="none" lIns="0" tIns="0" rIns="0" bIns="0" anchor="t" anchorCtr="0">
                            <a:spAutoFit/>
                          </wps:bodyPr>
                        </wps:wsp>
                        <wps:wsp>
                          <wps:cNvPr id="1740" name="Rectangle 155"/>
                          <wps:cNvSpPr>
                            <a:spLocks noChangeArrowheads="1"/>
                          </wps:cNvSpPr>
                          <wps:spPr bwMode="auto">
                            <a:xfrm>
                              <a:off x="2868" y="3902"/>
                              <a:ext cx="1155" cy="34"/>
                            </a:xfrm>
                            <a:prstGeom prst="rect">
                              <a:avLst/>
                            </a:prstGeom>
                            <a:solidFill>
                              <a:srgbClr val="D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 name="Rectangle 156"/>
                          <wps:cNvSpPr>
                            <a:spLocks noChangeArrowheads="1"/>
                          </wps:cNvSpPr>
                          <wps:spPr bwMode="auto">
                            <a:xfrm>
                              <a:off x="2868" y="3936"/>
                              <a:ext cx="1155" cy="30"/>
                            </a:xfrm>
                            <a:prstGeom prst="rect">
                              <a:avLst/>
                            </a:prstGeom>
                            <a:solidFill>
                              <a:srgbClr val="D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6" name="Rectangle 157"/>
                          <wps:cNvSpPr>
                            <a:spLocks noChangeArrowheads="1"/>
                          </wps:cNvSpPr>
                          <wps:spPr bwMode="auto">
                            <a:xfrm>
                              <a:off x="2868" y="3966"/>
                              <a:ext cx="1155" cy="20"/>
                            </a:xfrm>
                            <a:prstGeom prst="rect">
                              <a:avLst/>
                            </a:prstGeom>
                            <a:solidFill>
                              <a:srgbClr val="D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8" name="Rectangle 158"/>
                          <wps:cNvSpPr>
                            <a:spLocks noChangeArrowheads="1"/>
                          </wps:cNvSpPr>
                          <wps:spPr bwMode="auto">
                            <a:xfrm>
                              <a:off x="2868" y="3986"/>
                              <a:ext cx="1155" cy="15"/>
                            </a:xfrm>
                            <a:prstGeom prst="rect">
                              <a:avLst/>
                            </a:prstGeom>
                            <a:solidFill>
                              <a:srgbClr val="D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9" name="Rectangle 159"/>
                          <wps:cNvSpPr>
                            <a:spLocks noChangeArrowheads="1"/>
                          </wps:cNvSpPr>
                          <wps:spPr bwMode="auto">
                            <a:xfrm>
                              <a:off x="2868" y="4001"/>
                              <a:ext cx="1155" cy="17"/>
                            </a:xfrm>
                            <a:prstGeom prst="rect">
                              <a:avLst/>
                            </a:prstGeom>
                            <a:solidFill>
                              <a:srgbClr val="D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0" name="Rectangle 160"/>
                          <wps:cNvSpPr>
                            <a:spLocks noChangeArrowheads="1"/>
                          </wps:cNvSpPr>
                          <wps:spPr bwMode="auto">
                            <a:xfrm>
                              <a:off x="2868" y="4018"/>
                              <a:ext cx="1155" cy="10"/>
                            </a:xfrm>
                            <a:prstGeom prst="rect">
                              <a:avLst/>
                            </a:prstGeom>
                            <a:solidFill>
                              <a:srgbClr val="D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2" name="Rectangle 161"/>
                          <wps:cNvSpPr>
                            <a:spLocks noChangeArrowheads="1"/>
                          </wps:cNvSpPr>
                          <wps:spPr bwMode="auto">
                            <a:xfrm>
                              <a:off x="2868" y="4028"/>
                              <a:ext cx="1155" cy="11"/>
                            </a:xfrm>
                            <a:prstGeom prst="rect">
                              <a:avLst/>
                            </a:prstGeom>
                            <a:solidFill>
                              <a:srgbClr val="D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62"/>
                          <wps:cNvSpPr>
                            <a:spLocks noChangeArrowheads="1"/>
                          </wps:cNvSpPr>
                          <wps:spPr bwMode="auto">
                            <a:xfrm>
                              <a:off x="2868" y="4039"/>
                              <a:ext cx="1155" cy="13"/>
                            </a:xfrm>
                            <a:prstGeom prst="rect">
                              <a:avLst/>
                            </a:prstGeom>
                            <a:solidFill>
                              <a:srgbClr val="C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6" name="Rectangle 163"/>
                          <wps:cNvSpPr>
                            <a:spLocks noChangeArrowheads="1"/>
                          </wps:cNvSpPr>
                          <wps:spPr bwMode="auto">
                            <a:xfrm>
                              <a:off x="2868" y="4052"/>
                              <a:ext cx="1155" cy="6"/>
                            </a:xfrm>
                            <a:prstGeom prst="rect">
                              <a:avLst/>
                            </a:prstGeom>
                            <a:solidFill>
                              <a:srgbClr val="C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1" name="Rectangle 164"/>
                          <wps:cNvSpPr>
                            <a:spLocks noChangeArrowheads="1"/>
                          </wps:cNvSpPr>
                          <wps:spPr bwMode="auto">
                            <a:xfrm>
                              <a:off x="2868" y="4058"/>
                              <a:ext cx="1155" cy="11"/>
                            </a:xfrm>
                            <a:prstGeom prst="rect">
                              <a:avLst/>
                            </a:prstGeom>
                            <a:solidFill>
                              <a:srgbClr val="C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65"/>
                          <wps:cNvSpPr>
                            <a:spLocks noChangeArrowheads="1"/>
                          </wps:cNvSpPr>
                          <wps:spPr bwMode="auto">
                            <a:xfrm>
                              <a:off x="2868" y="4069"/>
                              <a:ext cx="1155" cy="6"/>
                            </a:xfrm>
                            <a:prstGeom prst="rect">
                              <a:avLst/>
                            </a:prstGeom>
                            <a:solidFill>
                              <a:srgbClr val="C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5" name="Rectangle 166"/>
                          <wps:cNvSpPr>
                            <a:spLocks noChangeArrowheads="1"/>
                          </wps:cNvSpPr>
                          <wps:spPr bwMode="auto">
                            <a:xfrm>
                              <a:off x="2868" y="4075"/>
                              <a:ext cx="1155" cy="9"/>
                            </a:xfrm>
                            <a:prstGeom prst="rect">
                              <a:avLst/>
                            </a:prstGeom>
                            <a:solidFill>
                              <a:srgbClr val="C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67"/>
                          <wps:cNvSpPr>
                            <a:spLocks noChangeArrowheads="1"/>
                          </wps:cNvSpPr>
                          <wps:spPr bwMode="auto">
                            <a:xfrm>
                              <a:off x="2868" y="4084"/>
                              <a:ext cx="1155" cy="8"/>
                            </a:xfrm>
                            <a:prstGeom prst="rect">
                              <a:avLst/>
                            </a:prstGeom>
                            <a:solidFill>
                              <a:srgbClr val="C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8" name="Rectangle 168"/>
                          <wps:cNvSpPr>
                            <a:spLocks noChangeArrowheads="1"/>
                          </wps:cNvSpPr>
                          <wps:spPr bwMode="auto">
                            <a:xfrm>
                              <a:off x="2868" y="4092"/>
                              <a:ext cx="1155" cy="7"/>
                            </a:xfrm>
                            <a:prstGeom prst="rect">
                              <a:avLst/>
                            </a:prstGeom>
                            <a:solidFill>
                              <a:srgbClr val="C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5" name="Rectangle 169"/>
                          <wps:cNvSpPr>
                            <a:spLocks noChangeArrowheads="1"/>
                          </wps:cNvSpPr>
                          <wps:spPr bwMode="auto">
                            <a:xfrm>
                              <a:off x="2868" y="4099"/>
                              <a:ext cx="1155" cy="8"/>
                            </a:xfrm>
                            <a:prstGeom prst="rect">
                              <a:avLst/>
                            </a:prstGeom>
                            <a:solidFill>
                              <a:srgbClr val="C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9" name="Rectangle 170"/>
                          <wps:cNvSpPr>
                            <a:spLocks noChangeArrowheads="1"/>
                          </wps:cNvSpPr>
                          <wps:spPr bwMode="auto">
                            <a:xfrm>
                              <a:off x="2868" y="4107"/>
                              <a:ext cx="1155" cy="7"/>
                            </a:xfrm>
                            <a:prstGeom prst="rect">
                              <a:avLst/>
                            </a:prstGeom>
                            <a:solidFill>
                              <a:srgbClr val="B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1"/>
                          <wps:cNvSpPr>
                            <a:spLocks noChangeArrowheads="1"/>
                          </wps:cNvSpPr>
                          <wps:spPr bwMode="auto">
                            <a:xfrm>
                              <a:off x="2868" y="4114"/>
                              <a:ext cx="1155" cy="4"/>
                            </a:xfrm>
                            <a:prstGeom prst="rect">
                              <a:avLst/>
                            </a:prstGeom>
                            <a:solidFill>
                              <a:srgbClr val="B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2" name="Rectangle 172"/>
                          <wps:cNvSpPr>
                            <a:spLocks noChangeArrowheads="1"/>
                          </wps:cNvSpPr>
                          <wps:spPr bwMode="auto">
                            <a:xfrm>
                              <a:off x="2868" y="4118"/>
                              <a:ext cx="1155" cy="9"/>
                            </a:xfrm>
                            <a:prstGeom prst="rect">
                              <a:avLst/>
                            </a:prstGeom>
                            <a:solidFill>
                              <a:srgbClr val="B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7" name="Rectangle 173"/>
                          <wps:cNvSpPr>
                            <a:spLocks noChangeArrowheads="1"/>
                          </wps:cNvSpPr>
                          <wps:spPr bwMode="auto">
                            <a:xfrm>
                              <a:off x="2868" y="4127"/>
                              <a:ext cx="1155" cy="6"/>
                            </a:xfrm>
                            <a:prstGeom prst="rect">
                              <a:avLst/>
                            </a:prstGeom>
                            <a:solidFill>
                              <a:srgbClr val="B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9" name="Rectangle 174"/>
                          <wps:cNvSpPr>
                            <a:spLocks noChangeArrowheads="1"/>
                          </wps:cNvSpPr>
                          <wps:spPr bwMode="auto">
                            <a:xfrm>
                              <a:off x="2868" y="4133"/>
                              <a:ext cx="1155" cy="6"/>
                            </a:xfrm>
                            <a:prstGeom prst="rect">
                              <a:avLst/>
                            </a:prstGeom>
                            <a:solidFill>
                              <a:srgbClr val="B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0" name="Rectangle 175"/>
                          <wps:cNvSpPr>
                            <a:spLocks noChangeArrowheads="1"/>
                          </wps:cNvSpPr>
                          <wps:spPr bwMode="auto">
                            <a:xfrm>
                              <a:off x="2868" y="4139"/>
                              <a:ext cx="1155" cy="5"/>
                            </a:xfrm>
                            <a:prstGeom prst="rect">
                              <a:avLst/>
                            </a:prstGeom>
                            <a:solidFill>
                              <a:srgbClr val="B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1" name="Rectangle 176"/>
                          <wps:cNvSpPr>
                            <a:spLocks noChangeArrowheads="1"/>
                          </wps:cNvSpPr>
                          <wps:spPr bwMode="auto">
                            <a:xfrm>
                              <a:off x="2868" y="4144"/>
                              <a:ext cx="1155" cy="4"/>
                            </a:xfrm>
                            <a:prstGeom prst="rect">
                              <a:avLst/>
                            </a:prstGeom>
                            <a:solidFill>
                              <a:srgbClr val="B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2" name="Rectangle 177"/>
                          <wps:cNvSpPr>
                            <a:spLocks noChangeArrowheads="1"/>
                          </wps:cNvSpPr>
                          <wps:spPr bwMode="auto">
                            <a:xfrm>
                              <a:off x="2868" y="4148"/>
                              <a:ext cx="1155" cy="6"/>
                            </a:xfrm>
                            <a:prstGeom prst="rect">
                              <a:avLst/>
                            </a:prstGeom>
                            <a:solidFill>
                              <a:srgbClr val="B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8" name="Rectangle 178"/>
                          <wps:cNvSpPr>
                            <a:spLocks noChangeArrowheads="1"/>
                          </wps:cNvSpPr>
                          <wps:spPr bwMode="auto">
                            <a:xfrm>
                              <a:off x="2868" y="4154"/>
                              <a:ext cx="1155" cy="7"/>
                            </a:xfrm>
                            <a:prstGeom prst="rect">
                              <a:avLst/>
                            </a:prstGeom>
                            <a:solidFill>
                              <a:srgbClr val="A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 name="Rectangle 179"/>
                          <wps:cNvSpPr>
                            <a:spLocks noChangeArrowheads="1"/>
                          </wps:cNvSpPr>
                          <wps:spPr bwMode="auto">
                            <a:xfrm>
                              <a:off x="2868" y="4161"/>
                              <a:ext cx="1155" cy="6"/>
                            </a:xfrm>
                            <a:prstGeom prst="rect">
                              <a:avLst/>
                            </a:prstGeom>
                            <a:solidFill>
                              <a:srgbClr val="A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0" name="Rectangle 180"/>
                          <wps:cNvSpPr>
                            <a:spLocks noChangeArrowheads="1"/>
                          </wps:cNvSpPr>
                          <wps:spPr bwMode="auto">
                            <a:xfrm>
                              <a:off x="2868" y="4167"/>
                              <a:ext cx="1155" cy="5"/>
                            </a:xfrm>
                            <a:prstGeom prst="rect">
                              <a:avLst/>
                            </a:prstGeom>
                            <a:solidFill>
                              <a:srgbClr val="A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1" name="Rectangle 181"/>
                          <wps:cNvSpPr>
                            <a:spLocks noChangeArrowheads="1"/>
                          </wps:cNvSpPr>
                          <wps:spPr bwMode="auto">
                            <a:xfrm>
                              <a:off x="2868" y="4172"/>
                              <a:ext cx="1155" cy="6"/>
                            </a:xfrm>
                            <a:prstGeom prst="rect">
                              <a:avLst/>
                            </a:prstGeom>
                            <a:solidFill>
                              <a:srgbClr val="A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2" name="Rectangle 182"/>
                          <wps:cNvSpPr>
                            <a:spLocks noChangeArrowheads="1"/>
                          </wps:cNvSpPr>
                          <wps:spPr bwMode="auto">
                            <a:xfrm>
                              <a:off x="2868" y="4178"/>
                              <a:ext cx="1155" cy="4"/>
                            </a:xfrm>
                            <a:prstGeom prst="rect">
                              <a:avLst/>
                            </a:prstGeom>
                            <a:solidFill>
                              <a:srgbClr val="A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3" name="Rectangle 183"/>
                          <wps:cNvSpPr>
                            <a:spLocks noChangeArrowheads="1"/>
                          </wps:cNvSpPr>
                          <wps:spPr bwMode="auto">
                            <a:xfrm>
                              <a:off x="2868" y="4182"/>
                              <a:ext cx="1155" cy="7"/>
                            </a:xfrm>
                            <a:prstGeom prst="rect">
                              <a:avLst/>
                            </a:prstGeom>
                            <a:solidFill>
                              <a:srgbClr val="A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4" name="Rectangle 184"/>
                          <wps:cNvSpPr>
                            <a:spLocks noChangeArrowheads="1"/>
                          </wps:cNvSpPr>
                          <wps:spPr bwMode="auto">
                            <a:xfrm>
                              <a:off x="2868" y="4189"/>
                              <a:ext cx="1155" cy="4"/>
                            </a:xfrm>
                            <a:prstGeom prst="rect">
                              <a:avLst/>
                            </a:prstGeom>
                            <a:solidFill>
                              <a:srgbClr val="A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5" name="Rectangle 185"/>
                          <wps:cNvSpPr>
                            <a:spLocks noChangeArrowheads="1"/>
                          </wps:cNvSpPr>
                          <wps:spPr bwMode="auto">
                            <a:xfrm>
                              <a:off x="2868" y="4193"/>
                              <a:ext cx="1155" cy="6"/>
                            </a:xfrm>
                            <a:prstGeom prst="rect">
                              <a:avLst/>
                            </a:prstGeom>
                            <a:solidFill>
                              <a:srgbClr val="A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6" name="Rectangle 186"/>
                          <wps:cNvSpPr>
                            <a:spLocks noChangeArrowheads="1"/>
                          </wps:cNvSpPr>
                          <wps:spPr bwMode="auto">
                            <a:xfrm>
                              <a:off x="2868" y="4199"/>
                              <a:ext cx="1155" cy="5"/>
                            </a:xfrm>
                            <a:prstGeom prst="rect">
                              <a:avLst/>
                            </a:prstGeom>
                            <a:solidFill>
                              <a:srgbClr val="9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7" name="Rectangle 187"/>
                          <wps:cNvSpPr>
                            <a:spLocks noChangeArrowheads="1"/>
                          </wps:cNvSpPr>
                          <wps:spPr bwMode="auto">
                            <a:xfrm>
                              <a:off x="2868" y="4204"/>
                              <a:ext cx="1155" cy="4"/>
                            </a:xfrm>
                            <a:prstGeom prst="rect">
                              <a:avLst/>
                            </a:prstGeom>
                            <a:solidFill>
                              <a:srgbClr val="9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8" name="Rectangle 188"/>
                          <wps:cNvSpPr>
                            <a:spLocks noChangeArrowheads="1"/>
                          </wps:cNvSpPr>
                          <wps:spPr bwMode="auto">
                            <a:xfrm>
                              <a:off x="2868" y="4208"/>
                              <a:ext cx="1155" cy="6"/>
                            </a:xfrm>
                            <a:prstGeom prst="rect">
                              <a:avLst/>
                            </a:prstGeom>
                            <a:solidFill>
                              <a:srgbClr val="9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9" name="Rectangle 189"/>
                          <wps:cNvSpPr>
                            <a:spLocks noChangeArrowheads="1"/>
                          </wps:cNvSpPr>
                          <wps:spPr bwMode="auto">
                            <a:xfrm>
                              <a:off x="2868" y="4214"/>
                              <a:ext cx="1155" cy="7"/>
                            </a:xfrm>
                            <a:prstGeom prst="rect">
                              <a:avLst/>
                            </a:prstGeom>
                            <a:solidFill>
                              <a:srgbClr val="9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0" name="Rectangle 190"/>
                          <wps:cNvSpPr>
                            <a:spLocks noChangeArrowheads="1"/>
                          </wps:cNvSpPr>
                          <wps:spPr bwMode="auto">
                            <a:xfrm>
                              <a:off x="2868" y="4221"/>
                              <a:ext cx="1155" cy="4"/>
                            </a:xfrm>
                            <a:prstGeom prst="rect">
                              <a:avLst/>
                            </a:prstGeom>
                            <a:solidFill>
                              <a:srgbClr val="9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1" name="Rectangle 191"/>
                          <wps:cNvSpPr>
                            <a:spLocks noChangeArrowheads="1"/>
                          </wps:cNvSpPr>
                          <wps:spPr bwMode="auto">
                            <a:xfrm>
                              <a:off x="2868" y="4225"/>
                              <a:ext cx="1155" cy="4"/>
                            </a:xfrm>
                            <a:prstGeom prst="rect">
                              <a:avLst/>
                            </a:prstGeom>
                            <a:solidFill>
                              <a:srgbClr val="9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2" name="Rectangle 192"/>
                          <wps:cNvSpPr>
                            <a:spLocks noChangeArrowheads="1"/>
                          </wps:cNvSpPr>
                          <wps:spPr bwMode="auto">
                            <a:xfrm>
                              <a:off x="2868" y="4229"/>
                              <a:ext cx="1155" cy="7"/>
                            </a:xfrm>
                            <a:prstGeom prst="rect">
                              <a:avLst/>
                            </a:prstGeom>
                            <a:solidFill>
                              <a:srgbClr val="9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4" name="Rectangle 193"/>
                          <wps:cNvSpPr>
                            <a:spLocks noChangeArrowheads="1"/>
                          </wps:cNvSpPr>
                          <wps:spPr bwMode="auto">
                            <a:xfrm>
                              <a:off x="2868" y="4236"/>
                              <a:ext cx="1155" cy="6"/>
                            </a:xfrm>
                            <a:prstGeom prst="rect">
                              <a:avLst/>
                            </a:prstGeom>
                            <a:solidFill>
                              <a:srgbClr val="9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9" name="Rectangle 194"/>
                          <wps:cNvSpPr>
                            <a:spLocks noChangeArrowheads="1"/>
                          </wps:cNvSpPr>
                          <wps:spPr bwMode="auto">
                            <a:xfrm>
                              <a:off x="2868" y="4242"/>
                              <a:ext cx="1155" cy="4"/>
                            </a:xfrm>
                            <a:prstGeom prst="rect">
                              <a:avLst/>
                            </a:prstGeom>
                            <a:solidFill>
                              <a:srgbClr val="8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0" name="Rectangle 195"/>
                          <wps:cNvSpPr>
                            <a:spLocks noChangeArrowheads="1"/>
                          </wps:cNvSpPr>
                          <wps:spPr bwMode="auto">
                            <a:xfrm>
                              <a:off x="2868" y="4246"/>
                              <a:ext cx="1155" cy="7"/>
                            </a:xfrm>
                            <a:prstGeom prst="rect">
                              <a:avLst/>
                            </a:prstGeom>
                            <a:solidFill>
                              <a:srgbClr val="8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1" name="Rectangle 196"/>
                          <wps:cNvSpPr>
                            <a:spLocks noChangeArrowheads="1"/>
                          </wps:cNvSpPr>
                          <wps:spPr bwMode="auto">
                            <a:xfrm>
                              <a:off x="2868" y="4253"/>
                              <a:ext cx="1155" cy="4"/>
                            </a:xfrm>
                            <a:prstGeom prst="rect">
                              <a:avLst/>
                            </a:prstGeom>
                            <a:solidFill>
                              <a:srgbClr val="8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2" name="Rectangle 197"/>
                          <wps:cNvSpPr>
                            <a:spLocks noChangeArrowheads="1"/>
                          </wps:cNvSpPr>
                          <wps:spPr bwMode="auto">
                            <a:xfrm>
                              <a:off x="2868" y="4257"/>
                              <a:ext cx="1155" cy="9"/>
                            </a:xfrm>
                            <a:prstGeom prst="rect">
                              <a:avLst/>
                            </a:prstGeom>
                            <a:solidFill>
                              <a:srgbClr val="8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3" name="Rectangle 198"/>
                          <wps:cNvSpPr>
                            <a:spLocks noChangeArrowheads="1"/>
                          </wps:cNvSpPr>
                          <wps:spPr bwMode="auto">
                            <a:xfrm>
                              <a:off x="2868" y="4266"/>
                              <a:ext cx="1155" cy="2"/>
                            </a:xfrm>
                            <a:prstGeom prst="rect">
                              <a:avLst/>
                            </a:prstGeom>
                            <a:solidFill>
                              <a:srgbClr val="8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4" name="Rectangle 199"/>
                          <wps:cNvSpPr>
                            <a:spLocks noChangeArrowheads="1"/>
                          </wps:cNvSpPr>
                          <wps:spPr bwMode="auto">
                            <a:xfrm>
                              <a:off x="2868" y="4268"/>
                              <a:ext cx="1155" cy="6"/>
                            </a:xfrm>
                            <a:prstGeom prst="rect">
                              <a:avLst/>
                            </a:prstGeom>
                            <a:solidFill>
                              <a:srgbClr val="8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5" name="Rectangle 200"/>
                          <wps:cNvSpPr>
                            <a:spLocks noChangeArrowheads="1"/>
                          </wps:cNvSpPr>
                          <wps:spPr bwMode="auto">
                            <a:xfrm>
                              <a:off x="2868" y="4274"/>
                              <a:ext cx="1155" cy="9"/>
                            </a:xfrm>
                            <a:prstGeom prst="rect">
                              <a:avLst/>
                            </a:prstGeom>
                            <a:solidFill>
                              <a:srgbClr val="8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6" name="Rectangle 201"/>
                          <wps:cNvSpPr>
                            <a:spLocks noChangeArrowheads="1"/>
                          </wps:cNvSpPr>
                          <wps:spPr bwMode="auto">
                            <a:xfrm>
                              <a:off x="2868" y="4283"/>
                              <a:ext cx="1155" cy="6"/>
                            </a:xfrm>
                            <a:prstGeom prst="rect">
                              <a:avLst/>
                            </a:prstGeom>
                            <a:solidFill>
                              <a:srgbClr val="8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202"/>
                          <wps:cNvSpPr>
                            <a:spLocks noChangeArrowheads="1"/>
                          </wps:cNvSpPr>
                          <wps:spPr bwMode="auto">
                            <a:xfrm>
                              <a:off x="2868" y="4289"/>
                              <a:ext cx="1155" cy="4"/>
                            </a:xfrm>
                            <a:prstGeom prst="rect">
                              <a:avLst/>
                            </a:prstGeom>
                            <a:solidFill>
                              <a:srgbClr val="7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203"/>
                          <wps:cNvSpPr>
                            <a:spLocks noChangeArrowheads="1"/>
                          </wps:cNvSpPr>
                          <wps:spPr bwMode="auto">
                            <a:xfrm>
                              <a:off x="2868" y="4293"/>
                              <a:ext cx="1155" cy="7"/>
                            </a:xfrm>
                            <a:prstGeom prst="rect">
                              <a:avLst/>
                            </a:prstGeom>
                            <a:solidFill>
                              <a:srgbClr val="7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204"/>
                          <wps:cNvSpPr>
                            <a:spLocks noChangeArrowheads="1"/>
                          </wps:cNvSpPr>
                          <wps:spPr bwMode="auto">
                            <a:xfrm>
                              <a:off x="2868" y="4300"/>
                              <a:ext cx="1155" cy="8"/>
                            </a:xfrm>
                            <a:prstGeom prst="rect">
                              <a:avLst/>
                            </a:prstGeom>
                            <a:solidFill>
                              <a:srgbClr val="7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205"/>
                          <wps:cNvSpPr>
                            <a:spLocks noChangeArrowheads="1"/>
                          </wps:cNvSpPr>
                          <wps:spPr bwMode="auto">
                            <a:xfrm>
                              <a:off x="2868" y="4308"/>
                              <a:ext cx="1155" cy="7"/>
                            </a:xfrm>
                            <a:prstGeom prst="rect">
                              <a:avLst/>
                            </a:prstGeom>
                            <a:solidFill>
                              <a:srgbClr val="7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206"/>
                          <wps:cNvSpPr>
                            <a:spLocks noChangeArrowheads="1"/>
                          </wps:cNvSpPr>
                          <wps:spPr bwMode="auto">
                            <a:xfrm>
                              <a:off x="2868" y="4315"/>
                              <a:ext cx="1155" cy="6"/>
                            </a:xfrm>
                            <a:prstGeom prst="rect">
                              <a:avLst/>
                            </a:prstGeom>
                            <a:solidFill>
                              <a:srgbClr val="7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207"/>
                          <wps:cNvSpPr>
                            <a:spLocks noChangeArrowheads="1"/>
                          </wps:cNvSpPr>
                          <wps:spPr bwMode="auto">
                            <a:xfrm>
                              <a:off x="2868" y="4321"/>
                              <a:ext cx="1155" cy="9"/>
                            </a:xfrm>
                            <a:prstGeom prst="rect">
                              <a:avLst/>
                            </a:prstGeom>
                            <a:solidFill>
                              <a:srgbClr val="7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1" name="Rectangle 208"/>
                          <wps:cNvSpPr>
                            <a:spLocks noChangeArrowheads="1"/>
                          </wps:cNvSpPr>
                          <wps:spPr bwMode="auto">
                            <a:xfrm>
                              <a:off x="2868" y="4330"/>
                              <a:ext cx="1155" cy="8"/>
                            </a:xfrm>
                            <a:prstGeom prst="rect">
                              <a:avLst/>
                            </a:prstGeom>
                            <a:solidFill>
                              <a:srgbClr val="7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9"/>
                          <wps:cNvSpPr>
                            <a:spLocks noChangeArrowheads="1"/>
                          </wps:cNvSpPr>
                          <wps:spPr bwMode="auto">
                            <a:xfrm>
                              <a:off x="2868" y="4338"/>
                              <a:ext cx="1155" cy="13"/>
                            </a:xfrm>
                            <a:prstGeom prst="rect">
                              <a:avLst/>
                            </a:prstGeom>
                            <a:solidFill>
                              <a:srgbClr val="7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10"/>
                          <wps:cNvSpPr>
                            <a:spLocks noChangeArrowheads="1"/>
                          </wps:cNvSpPr>
                          <wps:spPr bwMode="auto">
                            <a:xfrm>
                              <a:off x="2868" y="4351"/>
                              <a:ext cx="1155" cy="9"/>
                            </a:xfrm>
                            <a:prstGeom prst="rect">
                              <a:avLst/>
                            </a:prstGeom>
                            <a:solidFill>
                              <a:srgbClr val="6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11"/>
                          <wps:cNvSpPr>
                            <a:spLocks noChangeArrowheads="1"/>
                          </wps:cNvSpPr>
                          <wps:spPr bwMode="auto">
                            <a:xfrm>
                              <a:off x="2868" y="4360"/>
                              <a:ext cx="1155" cy="10"/>
                            </a:xfrm>
                            <a:prstGeom prst="rect">
                              <a:avLst/>
                            </a:prstGeom>
                            <a:solidFill>
                              <a:srgbClr val="6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12"/>
                          <wps:cNvSpPr>
                            <a:spLocks noChangeArrowheads="1"/>
                          </wps:cNvSpPr>
                          <wps:spPr bwMode="auto">
                            <a:xfrm>
                              <a:off x="2868" y="4370"/>
                              <a:ext cx="1155" cy="13"/>
                            </a:xfrm>
                            <a:prstGeom prst="rect">
                              <a:avLst/>
                            </a:prstGeom>
                            <a:solidFill>
                              <a:srgbClr val="6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13"/>
                          <wps:cNvSpPr>
                            <a:spLocks noChangeArrowheads="1"/>
                          </wps:cNvSpPr>
                          <wps:spPr bwMode="auto">
                            <a:xfrm>
                              <a:off x="2868" y="4383"/>
                              <a:ext cx="1155" cy="17"/>
                            </a:xfrm>
                            <a:prstGeom prst="rect">
                              <a:avLst/>
                            </a:prstGeom>
                            <a:solidFill>
                              <a:srgbClr val="6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4"/>
                          <wps:cNvSpPr>
                            <a:spLocks noChangeArrowheads="1"/>
                          </wps:cNvSpPr>
                          <wps:spPr bwMode="auto">
                            <a:xfrm>
                              <a:off x="2868" y="4400"/>
                              <a:ext cx="1155" cy="13"/>
                            </a:xfrm>
                            <a:prstGeom prst="rect">
                              <a:avLst/>
                            </a:prstGeom>
                            <a:solidFill>
                              <a:srgbClr val="66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5"/>
                          <wps:cNvSpPr>
                            <a:spLocks noChangeArrowheads="1"/>
                          </wps:cNvSpPr>
                          <wps:spPr bwMode="auto">
                            <a:xfrm>
                              <a:off x="2868" y="3904"/>
                              <a:ext cx="1155" cy="511"/>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Rectangle 219"/>
                          <wps:cNvSpPr>
                            <a:spLocks noChangeArrowheads="1"/>
                          </wps:cNvSpPr>
                          <wps:spPr bwMode="auto">
                            <a:xfrm>
                              <a:off x="3713" y="3898"/>
                              <a:ext cx="5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s:wsp>
                          <wps:cNvPr id="2194" name="Rectangle 221"/>
                          <wps:cNvSpPr>
                            <a:spLocks noChangeArrowheads="1"/>
                          </wps:cNvSpPr>
                          <wps:spPr bwMode="auto">
                            <a:xfrm>
                              <a:off x="3632" y="4176"/>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2195" name="Line 222"/>
                          <wps:cNvCnPr/>
                          <wps:spPr bwMode="auto">
                            <a:xfrm>
                              <a:off x="4023" y="412"/>
                              <a:ext cx="1440" cy="1018"/>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2196" name="Line 223"/>
                          <wps:cNvCnPr/>
                          <wps:spPr bwMode="auto">
                            <a:xfrm>
                              <a:off x="1825" y="603"/>
                              <a:ext cx="1047"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7" name="Rectangle 224"/>
                          <wps:cNvSpPr>
                            <a:spLocks noChangeArrowheads="1"/>
                          </wps:cNvSpPr>
                          <wps:spPr bwMode="auto">
                            <a:xfrm>
                              <a:off x="2893" y="316"/>
                              <a:ext cx="1155" cy="30"/>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198" name="Group 426"/>
                        <wpg:cNvGrpSpPr>
                          <a:grpSpLocks/>
                        </wpg:cNvGrpSpPr>
                        <wpg:grpSpPr bwMode="auto">
                          <a:xfrm>
                            <a:off x="1112632" y="200660"/>
                            <a:ext cx="2330450" cy="1632585"/>
                            <a:chOff x="1768" y="316"/>
                            <a:chExt cx="3670" cy="2571"/>
                          </a:xfrm>
                        </wpg:grpSpPr>
                        <wps:wsp>
                          <wps:cNvPr id="2199" name="Rectangle 226"/>
                          <wps:cNvSpPr>
                            <a:spLocks noChangeArrowheads="1"/>
                          </wps:cNvSpPr>
                          <wps:spPr bwMode="auto">
                            <a:xfrm>
                              <a:off x="2893" y="346"/>
                              <a:ext cx="1155" cy="28"/>
                            </a:xfrm>
                            <a:prstGeom prst="rect">
                              <a:avLst/>
                            </a:prstGeom>
                            <a:solidFill>
                              <a:srgbClr val="0000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7"/>
                          <wps:cNvSpPr>
                            <a:spLocks noChangeArrowheads="1"/>
                          </wps:cNvSpPr>
                          <wps:spPr bwMode="auto">
                            <a:xfrm>
                              <a:off x="2893" y="374"/>
                              <a:ext cx="1155" cy="17"/>
                            </a:xfrm>
                            <a:prstGeom prst="rect">
                              <a:avLst/>
                            </a:prstGeom>
                            <a:solidFill>
                              <a:srgbClr val="0000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8"/>
                          <wps:cNvSpPr>
                            <a:spLocks noChangeArrowheads="1"/>
                          </wps:cNvSpPr>
                          <wps:spPr bwMode="auto">
                            <a:xfrm>
                              <a:off x="2893" y="391"/>
                              <a:ext cx="1155" cy="17"/>
                            </a:xfrm>
                            <a:prstGeom prst="rect">
                              <a:avLst/>
                            </a:prstGeom>
                            <a:solidFill>
                              <a:srgbClr val="0000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9"/>
                          <wps:cNvSpPr>
                            <a:spLocks noChangeArrowheads="1"/>
                          </wps:cNvSpPr>
                          <wps:spPr bwMode="auto">
                            <a:xfrm>
                              <a:off x="2893" y="408"/>
                              <a:ext cx="1155" cy="11"/>
                            </a:xfrm>
                            <a:prstGeom prst="rect">
                              <a:avLst/>
                            </a:prstGeom>
                            <a:solidFill>
                              <a:srgbClr val="0000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30"/>
                          <wps:cNvSpPr>
                            <a:spLocks noChangeArrowheads="1"/>
                          </wps:cNvSpPr>
                          <wps:spPr bwMode="auto">
                            <a:xfrm>
                              <a:off x="2893" y="419"/>
                              <a:ext cx="1155" cy="13"/>
                            </a:xfrm>
                            <a:prstGeom prst="rect">
                              <a:avLst/>
                            </a:prstGeom>
                            <a:solidFill>
                              <a:srgbClr val="0000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31"/>
                          <wps:cNvSpPr>
                            <a:spLocks noChangeArrowheads="1"/>
                          </wps:cNvSpPr>
                          <wps:spPr bwMode="auto">
                            <a:xfrm>
                              <a:off x="2893" y="432"/>
                              <a:ext cx="1155" cy="10"/>
                            </a:xfrm>
                            <a:prstGeom prst="rect">
                              <a:avLst/>
                            </a:prstGeom>
                            <a:solidFill>
                              <a:srgbClr val="0000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32"/>
                          <wps:cNvSpPr>
                            <a:spLocks noChangeArrowheads="1"/>
                          </wps:cNvSpPr>
                          <wps:spPr bwMode="auto">
                            <a:xfrm>
                              <a:off x="2893" y="442"/>
                              <a:ext cx="1155" cy="9"/>
                            </a:xfrm>
                            <a:prstGeom prst="rect">
                              <a:avLst/>
                            </a:prstGeom>
                            <a:solidFill>
                              <a:srgbClr val="0000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33"/>
                          <wps:cNvSpPr>
                            <a:spLocks noChangeArrowheads="1"/>
                          </wps:cNvSpPr>
                          <wps:spPr bwMode="auto">
                            <a:xfrm>
                              <a:off x="2893" y="451"/>
                              <a:ext cx="1155" cy="11"/>
                            </a:xfrm>
                            <a:prstGeom prst="rect">
                              <a:avLst/>
                            </a:prstGeom>
                            <a:solidFill>
                              <a:srgbClr val="0000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Rectangle 234"/>
                          <wps:cNvSpPr>
                            <a:spLocks noChangeArrowheads="1"/>
                          </wps:cNvSpPr>
                          <wps:spPr bwMode="auto">
                            <a:xfrm>
                              <a:off x="2893" y="462"/>
                              <a:ext cx="1155" cy="8"/>
                            </a:xfrm>
                            <a:prstGeom prst="rect">
                              <a:avLst/>
                            </a:prstGeom>
                            <a:solidFill>
                              <a:srgbClr val="0000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0" name="Rectangle 235"/>
                          <wps:cNvSpPr>
                            <a:spLocks noChangeArrowheads="1"/>
                          </wps:cNvSpPr>
                          <wps:spPr bwMode="auto">
                            <a:xfrm>
                              <a:off x="2893" y="470"/>
                              <a:ext cx="1155" cy="9"/>
                            </a:xfrm>
                            <a:prstGeom prst="rect">
                              <a:avLst/>
                            </a:prstGeom>
                            <a:solidFill>
                              <a:srgbClr val="0000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1" name="Rectangle 236"/>
                          <wps:cNvSpPr>
                            <a:spLocks noChangeArrowheads="1"/>
                          </wps:cNvSpPr>
                          <wps:spPr bwMode="auto">
                            <a:xfrm>
                              <a:off x="2893" y="479"/>
                              <a:ext cx="1155" cy="6"/>
                            </a:xfrm>
                            <a:prstGeom prst="rect">
                              <a:avLst/>
                            </a:prstGeom>
                            <a:solidFill>
                              <a:srgbClr val="000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2" name="Rectangle 237"/>
                          <wps:cNvSpPr>
                            <a:spLocks noChangeArrowheads="1"/>
                          </wps:cNvSpPr>
                          <wps:spPr bwMode="auto">
                            <a:xfrm>
                              <a:off x="2893" y="485"/>
                              <a:ext cx="1155" cy="7"/>
                            </a:xfrm>
                            <a:prstGeom prst="rect">
                              <a:avLst/>
                            </a:prstGeom>
                            <a:solidFill>
                              <a:srgbClr val="0000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3" name="Rectangle 238"/>
                          <wps:cNvSpPr>
                            <a:spLocks noChangeArrowheads="1"/>
                          </wps:cNvSpPr>
                          <wps:spPr bwMode="auto">
                            <a:xfrm>
                              <a:off x="2893" y="492"/>
                              <a:ext cx="1155" cy="8"/>
                            </a:xfrm>
                            <a:prstGeom prst="rect">
                              <a:avLst/>
                            </a:prstGeom>
                            <a:solidFill>
                              <a:srgbClr val="0000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4" name="Rectangle 239"/>
                          <wps:cNvSpPr>
                            <a:spLocks noChangeArrowheads="1"/>
                          </wps:cNvSpPr>
                          <wps:spPr bwMode="auto">
                            <a:xfrm>
                              <a:off x="2893" y="500"/>
                              <a:ext cx="1155" cy="6"/>
                            </a:xfrm>
                            <a:prstGeom prst="rect">
                              <a:avLst/>
                            </a:prstGeom>
                            <a:solidFill>
                              <a:srgbClr val="000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5" name="Rectangle 240"/>
                          <wps:cNvSpPr>
                            <a:spLocks noChangeArrowheads="1"/>
                          </wps:cNvSpPr>
                          <wps:spPr bwMode="auto">
                            <a:xfrm>
                              <a:off x="2893" y="506"/>
                              <a:ext cx="1155" cy="5"/>
                            </a:xfrm>
                            <a:prstGeom prst="rect">
                              <a:avLst/>
                            </a:prstGeom>
                            <a:solidFill>
                              <a:srgbClr val="0000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6" name="Rectangle 241"/>
                          <wps:cNvSpPr>
                            <a:spLocks noChangeArrowheads="1"/>
                          </wps:cNvSpPr>
                          <wps:spPr bwMode="auto">
                            <a:xfrm>
                              <a:off x="2893" y="511"/>
                              <a:ext cx="1155" cy="6"/>
                            </a:xfrm>
                            <a:prstGeom prst="rect">
                              <a:avLst/>
                            </a:prstGeom>
                            <a:solidFill>
                              <a:srgbClr val="0000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7" name="Rectangle 242"/>
                          <wps:cNvSpPr>
                            <a:spLocks noChangeArrowheads="1"/>
                          </wps:cNvSpPr>
                          <wps:spPr bwMode="auto">
                            <a:xfrm>
                              <a:off x="2893" y="517"/>
                              <a:ext cx="1155" cy="7"/>
                            </a:xfrm>
                            <a:prstGeom prst="rect">
                              <a:avLst/>
                            </a:prstGeom>
                            <a:solidFill>
                              <a:srgbClr val="0000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8" name="Rectangle 243"/>
                          <wps:cNvSpPr>
                            <a:spLocks noChangeArrowheads="1"/>
                          </wps:cNvSpPr>
                          <wps:spPr bwMode="auto">
                            <a:xfrm>
                              <a:off x="2893" y="524"/>
                              <a:ext cx="1155" cy="4"/>
                            </a:xfrm>
                            <a:prstGeom prst="rect">
                              <a:avLst/>
                            </a:prstGeom>
                            <a:solidFill>
                              <a:srgbClr val="0000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9" name="Rectangle 244"/>
                          <wps:cNvSpPr>
                            <a:spLocks noChangeArrowheads="1"/>
                          </wps:cNvSpPr>
                          <wps:spPr bwMode="auto">
                            <a:xfrm>
                              <a:off x="2893" y="528"/>
                              <a:ext cx="1155" cy="8"/>
                            </a:xfrm>
                            <a:prstGeom prst="rect">
                              <a:avLst/>
                            </a:prstGeom>
                            <a:solidFill>
                              <a:srgbClr val="0000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0" name="Rectangle 245"/>
                          <wps:cNvSpPr>
                            <a:spLocks noChangeArrowheads="1"/>
                          </wps:cNvSpPr>
                          <wps:spPr bwMode="auto">
                            <a:xfrm>
                              <a:off x="2893" y="536"/>
                              <a:ext cx="1155" cy="3"/>
                            </a:xfrm>
                            <a:prstGeom prst="rect">
                              <a:avLst/>
                            </a:prstGeom>
                            <a:solidFill>
                              <a:srgbClr val="0000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1" name="Rectangle 246"/>
                          <wps:cNvSpPr>
                            <a:spLocks noChangeArrowheads="1"/>
                          </wps:cNvSpPr>
                          <wps:spPr bwMode="auto">
                            <a:xfrm>
                              <a:off x="2893" y="539"/>
                              <a:ext cx="1155" cy="6"/>
                            </a:xfrm>
                            <a:prstGeom prst="rect">
                              <a:avLst/>
                            </a:prstGeom>
                            <a:solidFill>
                              <a:srgbClr val="0000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2" name="Rectangle 247"/>
                          <wps:cNvSpPr>
                            <a:spLocks noChangeArrowheads="1"/>
                          </wps:cNvSpPr>
                          <wps:spPr bwMode="auto">
                            <a:xfrm>
                              <a:off x="2893" y="545"/>
                              <a:ext cx="1155" cy="6"/>
                            </a:xfrm>
                            <a:prstGeom prst="rect">
                              <a:avLst/>
                            </a:prstGeom>
                            <a:solidFill>
                              <a:srgbClr val="0000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3" name="Rectangle 248"/>
                          <wps:cNvSpPr>
                            <a:spLocks noChangeArrowheads="1"/>
                          </wps:cNvSpPr>
                          <wps:spPr bwMode="auto">
                            <a:xfrm>
                              <a:off x="2893" y="551"/>
                              <a:ext cx="1155" cy="5"/>
                            </a:xfrm>
                            <a:prstGeom prst="rect">
                              <a:avLst/>
                            </a:prstGeom>
                            <a:solidFill>
                              <a:srgbClr val="0000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4" name="Rectangle 249"/>
                          <wps:cNvSpPr>
                            <a:spLocks noChangeArrowheads="1"/>
                          </wps:cNvSpPr>
                          <wps:spPr bwMode="auto">
                            <a:xfrm>
                              <a:off x="2893" y="556"/>
                              <a:ext cx="1155" cy="4"/>
                            </a:xfrm>
                            <a:prstGeom prst="rect">
                              <a:avLst/>
                            </a:prstGeom>
                            <a:solidFill>
                              <a:srgbClr val="000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5" name="Rectangle 250"/>
                          <wps:cNvSpPr>
                            <a:spLocks noChangeArrowheads="1"/>
                          </wps:cNvSpPr>
                          <wps:spPr bwMode="auto">
                            <a:xfrm>
                              <a:off x="2893" y="560"/>
                              <a:ext cx="1155" cy="6"/>
                            </a:xfrm>
                            <a:prstGeom prst="rect">
                              <a:avLst/>
                            </a:prstGeom>
                            <a:solidFill>
                              <a:srgbClr val="0000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8" name="Rectangle 251"/>
                          <wps:cNvSpPr>
                            <a:spLocks noChangeArrowheads="1"/>
                          </wps:cNvSpPr>
                          <wps:spPr bwMode="auto">
                            <a:xfrm>
                              <a:off x="2893" y="566"/>
                              <a:ext cx="1155" cy="5"/>
                            </a:xfrm>
                            <a:prstGeom prst="rect">
                              <a:avLst/>
                            </a:prstGeom>
                            <a:solidFill>
                              <a:srgbClr val="0000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0" name="Rectangle 252"/>
                          <wps:cNvSpPr>
                            <a:spLocks noChangeArrowheads="1"/>
                          </wps:cNvSpPr>
                          <wps:spPr bwMode="auto">
                            <a:xfrm>
                              <a:off x="2893" y="571"/>
                              <a:ext cx="1155" cy="6"/>
                            </a:xfrm>
                            <a:prstGeom prst="rect">
                              <a:avLst/>
                            </a:prstGeom>
                            <a:solidFill>
                              <a:srgbClr val="0000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1" name="Rectangle 253"/>
                          <wps:cNvSpPr>
                            <a:spLocks noChangeArrowheads="1"/>
                          </wps:cNvSpPr>
                          <wps:spPr bwMode="auto">
                            <a:xfrm>
                              <a:off x="2893" y="577"/>
                              <a:ext cx="1155" cy="4"/>
                            </a:xfrm>
                            <a:prstGeom prst="rect">
                              <a:avLst/>
                            </a:prstGeom>
                            <a:solidFill>
                              <a:srgbClr val="0000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2" name="Rectangle 254"/>
                          <wps:cNvSpPr>
                            <a:spLocks noChangeArrowheads="1"/>
                          </wps:cNvSpPr>
                          <wps:spPr bwMode="auto">
                            <a:xfrm>
                              <a:off x="2893" y="581"/>
                              <a:ext cx="1155" cy="5"/>
                            </a:xfrm>
                            <a:prstGeom prst="rect">
                              <a:avLst/>
                            </a:prstGeom>
                            <a:solidFill>
                              <a:srgbClr val="0000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3" name="Rectangle 255"/>
                          <wps:cNvSpPr>
                            <a:spLocks noChangeArrowheads="1"/>
                          </wps:cNvSpPr>
                          <wps:spPr bwMode="auto">
                            <a:xfrm>
                              <a:off x="2893" y="586"/>
                              <a:ext cx="1155" cy="4"/>
                            </a:xfrm>
                            <a:prstGeom prst="rect">
                              <a:avLst/>
                            </a:prstGeom>
                            <a:solidFill>
                              <a:srgbClr val="0000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4" name="Rectangle 256"/>
                          <wps:cNvSpPr>
                            <a:spLocks noChangeArrowheads="1"/>
                          </wps:cNvSpPr>
                          <wps:spPr bwMode="auto">
                            <a:xfrm>
                              <a:off x="2893" y="590"/>
                              <a:ext cx="1155" cy="6"/>
                            </a:xfrm>
                            <a:prstGeom prst="rect">
                              <a:avLst/>
                            </a:prstGeom>
                            <a:solidFill>
                              <a:srgbClr val="0000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5" name="Rectangle 257"/>
                          <wps:cNvSpPr>
                            <a:spLocks noChangeArrowheads="1"/>
                          </wps:cNvSpPr>
                          <wps:spPr bwMode="auto">
                            <a:xfrm>
                              <a:off x="2893" y="596"/>
                              <a:ext cx="1155" cy="5"/>
                            </a:xfrm>
                            <a:prstGeom prst="rect">
                              <a:avLst/>
                            </a:prstGeom>
                            <a:solidFill>
                              <a:srgbClr val="0000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6" name="Rectangle 258"/>
                          <wps:cNvSpPr>
                            <a:spLocks noChangeArrowheads="1"/>
                          </wps:cNvSpPr>
                          <wps:spPr bwMode="auto">
                            <a:xfrm>
                              <a:off x="2893" y="601"/>
                              <a:ext cx="1155" cy="2"/>
                            </a:xfrm>
                            <a:prstGeom prst="rect">
                              <a:avLst/>
                            </a:prstGeom>
                            <a:solidFill>
                              <a:srgbClr val="0000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7" name="Rectangle 259"/>
                          <wps:cNvSpPr>
                            <a:spLocks noChangeArrowheads="1"/>
                          </wps:cNvSpPr>
                          <wps:spPr bwMode="auto">
                            <a:xfrm>
                              <a:off x="2893" y="603"/>
                              <a:ext cx="1155" cy="6"/>
                            </a:xfrm>
                            <a:prstGeom prst="rect">
                              <a:avLst/>
                            </a:prstGeom>
                            <a:solidFill>
                              <a:srgbClr val="0000B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8" name="Rectangle 260"/>
                          <wps:cNvSpPr>
                            <a:spLocks noChangeArrowheads="1"/>
                          </wps:cNvSpPr>
                          <wps:spPr bwMode="auto">
                            <a:xfrm>
                              <a:off x="2893" y="609"/>
                              <a:ext cx="1155" cy="4"/>
                            </a:xfrm>
                            <a:prstGeom prst="rect">
                              <a:avLst/>
                            </a:prstGeom>
                            <a:solidFill>
                              <a:srgbClr val="0000B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9" name="Rectangle 261"/>
                          <wps:cNvSpPr>
                            <a:spLocks noChangeArrowheads="1"/>
                          </wps:cNvSpPr>
                          <wps:spPr bwMode="auto">
                            <a:xfrm>
                              <a:off x="2893" y="613"/>
                              <a:ext cx="1155" cy="5"/>
                            </a:xfrm>
                            <a:prstGeom prst="rect">
                              <a:avLst/>
                            </a:prstGeom>
                            <a:solidFill>
                              <a:srgbClr val="0000B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0" name="Rectangle 262"/>
                          <wps:cNvSpPr>
                            <a:spLocks noChangeArrowheads="1"/>
                          </wps:cNvSpPr>
                          <wps:spPr bwMode="auto">
                            <a:xfrm>
                              <a:off x="2893" y="618"/>
                              <a:ext cx="1155" cy="4"/>
                            </a:xfrm>
                            <a:prstGeom prst="rect">
                              <a:avLst/>
                            </a:prstGeom>
                            <a:solidFill>
                              <a:srgbClr val="0000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1" name="Rectangle 263"/>
                          <wps:cNvSpPr>
                            <a:spLocks noChangeArrowheads="1"/>
                          </wps:cNvSpPr>
                          <wps:spPr bwMode="auto">
                            <a:xfrm>
                              <a:off x="2893" y="622"/>
                              <a:ext cx="1155" cy="6"/>
                            </a:xfrm>
                            <a:prstGeom prst="rect">
                              <a:avLst/>
                            </a:prstGeom>
                            <a:solidFill>
                              <a:srgbClr val="0000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0" name="Rectangle 264"/>
                          <wps:cNvSpPr>
                            <a:spLocks noChangeArrowheads="1"/>
                          </wps:cNvSpPr>
                          <wps:spPr bwMode="auto">
                            <a:xfrm>
                              <a:off x="2893" y="628"/>
                              <a:ext cx="1155" cy="2"/>
                            </a:xfrm>
                            <a:prstGeom prst="rect">
                              <a:avLst/>
                            </a:prstGeom>
                            <a:solidFill>
                              <a:srgbClr val="0000B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1" name="Rectangle 265"/>
                          <wps:cNvSpPr>
                            <a:spLocks noChangeArrowheads="1"/>
                          </wps:cNvSpPr>
                          <wps:spPr bwMode="auto">
                            <a:xfrm>
                              <a:off x="2893" y="630"/>
                              <a:ext cx="1155" cy="5"/>
                            </a:xfrm>
                            <a:prstGeom prst="rect">
                              <a:avLst/>
                            </a:prstGeom>
                            <a:solidFill>
                              <a:srgbClr val="0000A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2" name="Rectangle 266"/>
                          <wps:cNvSpPr>
                            <a:spLocks noChangeArrowheads="1"/>
                          </wps:cNvSpPr>
                          <wps:spPr bwMode="auto">
                            <a:xfrm>
                              <a:off x="2893" y="635"/>
                              <a:ext cx="1155" cy="6"/>
                            </a:xfrm>
                            <a:prstGeom prst="rect">
                              <a:avLst/>
                            </a:prstGeom>
                            <a:solidFill>
                              <a:srgbClr val="0000A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3" name="Rectangle 267"/>
                          <wps:cNvSpPr>
                            <a:spLocks noChangeArrowheads="1"/>
                          </wps:cNvSpPr>
                          <wps:spPr bwMode="auto">
                            <a:xfrm>
                              <a:off x="2893" y="641"/>
                              <a:ext cx="1155" cy="4"/>
                            </a:xfrm>
                            <a:prstGeom prst="rect">
                              <a:avLst/>
                            </a:prstGeom>
                            <a:solidFill>
                              <a:srgbClr val="0000A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4" name="Rectangle 268"/>
                          <wps:cNvSpPr>
                            <a:spLocks noChangeArrowheads="1"/>
                          </wps:cNvSpPr>
                          <wps:spPr bwMode="auto">
                            <a:xfrm>
                              <a:off x="2893" y="645"/>
                              <a:ext cx="1155" cy="5"/>
                            </a:xfrm>
                            <a:prstGeom prst="rect">
                              <a:avLst/>
                            </a:prstGeom>
                            <a:solidFill>
                              <a:srgbClr val="0000A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5" name="Rectangle 269"/>
                          <wps:cNvSpPr>
                            <a:spLocks noChangeArrowheads="1"/>
                          </wps:cNvSpPr>
                          <wps:spPr bwMode="auto">
                            <a:xfrm>
                              <a:off x="2893" y="650"/>
                              <a:ext cx="1155" cy="4"/>
                            </a:xfrm>
                            <a:prstGeom prst="rect">
                              <a:avLst/>
                            </a:prstGeom>
                            <a:solidFill>
                              <a:srgbClr val="0000A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6" name="Rectangle 270"/>
                          <wps:cNvSpPr>
                            <a:spLocks noChangeArrowheads="1"/>
                          </wps:cNvSpPr>
                          <wps:spPr bwMode="auto">
                            <a:xfrm>
                              <a:off x="2893" y="654"/>
                              <a:ext cx="1155" cy="6"/>
                            </a:xfrm>
                            <a:prstGeom prst="rect">
                              <a:avLst/>
                            </a:prstGeom>
                            <a:solidFill>
                              <a:srgbClr val="0000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7" name="Rectangle 271"/>
                          <wps:cNvSpPr>
                            <a:spLocks noChangeArrowheads="1"/>
                          </wps:cNvSpPr>
                          <wps:spPr bwMode="auto">
                            <a:xfrm>
                              <a:off x="2893" y="660"/>
                              <a:ext cx="1155" cy="5"/>
                            </a:xfrm>
                            <a:prstGeom prst="rect">
                              <a:avLst/>
                            </a:prstGeom>
                            <a:solidFill>
                              <a:srgbClr val="0000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8" name="Rectangle 272"/>
                          <wps:cNvSpPr>
                            <a:spLocks noChangeArrowheads="1"/>
                          </wps:cNvSpPr>
                          <wps:spPr bwMode="auto">
                            <a:xfrm>
                              <a:off x="2893" y="665"/>
                              <a:ext cx="1155" cy="4"/>
                            </a:xfrm>
                            <a:prstGeom prst="rect">
                              <a:avLst/>
                            </a:prstGeom>
                            <a:solidFill>
                              <a:srgbClr val="0000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9" name="Rectangle 273"/>
                          <wps:cNvSpPr>
                            <a:spLocks noChangeArrowheads="1"/>
                          </wps:cNvSpPr>
                          <wps:spPr bwMode="auto">
                            <a:xfrm>
                              <a:off x="2893" y="669"/>
                              <a:ext cx="1155" cy="4"/>
                            </a:xfrm>
                            <a:prstGeom prst="rect">
                              <a:avLst/>
                            </a:prstGeom>
                            <a:solidFill>
                              <a:srgbClr val="0000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0" name="Rectangle 274"/>
                          <wps:cNvSpPr>
                            <a:spLocks noChangeArrowheads="1"/>
                          </wps:cNvSpPr>
                          <wps:spPr bwMode="auto">
                            <a:xfrm>
                              <a:off x="2893" y="673"/>
                              <a:ext cx="1155" cy="7"/>
                            </a:xfrm>
                            <a:prstGeom prst="rect">
                              <a:avLst/>
                            </a:prstGeom>
                            <a:solidFill>
                              <a:srgbClr val="0000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1" name="Rectangle 275"/>
                          <wps:cNvSpPr>
                            <a:spLocks noChangeArrowheads="1"/>
                          </wps:cNvSpPr>
                          <wps:spPr bwMode="auto">
                            <a:xfrm>
                              <a:off x="2893" y="680"/>
                              <a:ext cx="1155" cy="6"/>
                            </a:xfrm>
                            <a:prstGeom prst="rect">
                              <a:avLst/>
                            </a:prstGeom>
                            <a:solidFill>
                              <a:srgbClr val="0000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2" name="Rectangle 276"/>
                          <wps:cNvSpPr>
                            <a:spLocks noChangeArrowheads="1"/>
                          </wps:cNvSpPr>
                          <wps:spPr bwMode="auto">
                            <a:xfrm>
                              <a:off x="2893" y="686"/>
                              <a:ext cx="1155" cy="4"/>
                            </a:xfrm>
                            <a:prstGeom prst="rect">
                              <a:avLst/>
                            </a:prstGeom>
                            <a:solidFill>
                              <a:srgbClr val="0000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3" name="Rectangle 277"/>
                          <wps:cNvSpPr>
                            <a:spLocks noChangeArrowheads="1"/>
                          </wps:cNvSpPr>
                          <wps:spPr bwMode="auto">
                            <a:xfrm>
                              <a:off x="2893" y="690"/>
                              <a:ext cx="1155" cy="5"/>
                            </a:xfrm>
                            <a:prstGeom prst="rect">
                              <a:avLst/>
                            </a:prstGeom>
                            <a:solidFill>
                              <a:srgbClr val="00009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4" name="Rectangle 278"/>
                          <wps:cNvSpPr>
                            <a:spLocks noChangeArrowheads="1"/>
                          </wps:cNvSpPr>
                          <wps:spPr bwMode="auto">
                            <a:xfrm>
                              <a:off x="2893" y="695"/>
                              <a:ext cx="1155" cy="6"/>
                            </a:xfrm>
                            <a:prstGeom prst="rect">
                              <a:avLst/>
                            </a:prstGeom>
                            <a:solidFill>
                              <a:srgbClr val="00009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5" name="Rectangle 279"/>
                          <wps:cNvSpPr>
                            <a:spLocks noChangeArrowheads="1"/>
                          </wps:cNvSpPr>
                          <wps:spPr bwMode="auto">
                            <a:xfrm>
                              <a:off x="2893" y="701"/>
                              <a:ext cx="1155" cy="4"/>
                            </a:xfrm>
                            <a:prstGeom prst="rect">
                              <a:avLst/>
                            </a:prstGeom>
                            <a:solidFill>
                              <a:srgbClr val="0000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6" name="Rectangle 280"/>
                          <wps:cNvSpPr>
                            <a:spLocks noChangeArrowheads="1"/>
                          </wps:cNvSpPr>
                          <wps:spPr bwMode="auto">
                            <a:xfrm>
                              <a:off x="2893" y="705"/>
                              <a:ext cx="1155" cy="7"/>
                            </a:xfrm>
                            <a:prstGeom prst="rect">
                              <a:avLst/>
                            </a:prstGeom>
                            <a:solidFill>
                              <a:srgbClr val="0000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7" name="Rectangle 281"/>
                          <wps:cNvSpPr>
                            <a:spLocks noChangeArrowheads="1"/>
                          </wps:cNvSpPr>
                          <wps:spPr bwMode="auto">
                            <a:xfrm>
                              <a:off x="2893" y="712"/>
                              <a:ext cx="1155" cy="6"/>
                            </a:xfrm>
                            <a:prstGeom prst="rect">
                              <a:avLst/>
                            </a:prstGeom>
                            <a:solidFill>
                              <a:srgbClr val="00008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9" name="Rectangle 282"/>
                          <wps:cNvSpPr>
                            <a:spLocks noChangeArrowheads="1"/>
                          </wps:cNvSpPr>
                          <wps:spPr bwMode="auto">
                            <a:xfrm>
                              <a:off x="2893" y="718"/>
                              <a:ext cx="1155" cy="4"/>
                            </a:xfrm>
                            <a:prstGeom prst="rect">
                              <a:avLst/>
                            </a:prstGeom>
                            <a:solidFill>
                              <a:srgbClr val="0000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0" name="Rectangle 283"/>
                          <wps:cNvSpPr>
                            <a:spLocks noChangeArrowheads="1"/>
                          </wps:cNvSpPr>
                          <wps:spPr bwMode="auto">
                            <a:xfrm>
                              <a:off x="2893" y="722"/>
                              <a:ext cx="1155" cy="9"/>
                            </a:xfrm>
                            <a:prstGeom prst="rect">
                              <a:avLst/>
                            </a:prstGeom>
                            <a:solidFill>
                              <a:srgbClr val="0000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1" name="Rectangle 284"/>
                          <wps:cNvSpPr>
                            <a:spLocks noChangeArrowheads="1"/>
                          </wps:cNvSpPr>
                          <wps:spPr bwMode="auto">
                            <a:xfrm>
                              <a:off x="2893" y="731"/>
                              <a:ext cx="1155" cy="6"/>
                            </a:xfrm>
                            <a:prstGeom prst="rect">
                              <a:avLst/>
                            </a:prstGeom>
                            <a:solidFill>
                              <a:srgbClr val="00008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2" name="Rectangle 285"/>
                          <wps:cNvSpPr>
                            <a:spLocks noChangeArrowheads="1"/>
                          </wps:cNvSpPr>
                          <wps:spPr bwMode="auto">
                            <a:xfrm>
                              <a:off x="2893" y="737"/>
                              <a:ext cx="1155" cy="7"/>
                            </a:xfrm>
                            <a:prstGeom prst="rect">
                              <a:avLst/>
                            </a:prstGeom>
                            <a:solidFill>
                              <a:srgbClr val="00008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4" name="Rectangle 286"/>
                          <wps:cNvSpPr>
                            <a:spLocks noChangeArrowheads="1"/>
                          </wps:cNvSpPr>
                          <wps:spPr bwMode="auto">
                            <a:xfrm>
                              <a:off x="2893" y="744"/>
                              <a:ext cx="1155" cy="8"/>
                            </a:xfrm>
                            <a:prstGeom prst="rect">
                              <a:avLst/>
                            </a:prstGeom>
                            <a:solidFill>
                              <a:srgbClr val="00008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5" name="Rectangle 287"/>
                          <wps:cNvSpPr>
                            <a:spLocks noChangeArrowheads="1"/>
                          </wps:cNvSpPr>
                          <wps:spPr bwMode="auto">
                            <a:xfrm>
                              <a:off x="2893" y="752"/>
                              <a:ext cx="1155" cy="7"/>
                            </a:xfrm>
                            <a:prstGeom prst="rect">
                              <a:avLst/>
                            </a:prstGeom>
                            <a:solidFill>
                              <a:srgbClr val="0000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6" name="Rectangle 288"/>
                          <wps:cNvSpPr>
                            <a:spLocks noChangeArrowheads="1"/>
                          </wps:cNvSpPr>
                          <wps:spPr bwMode="auto">
                            <a:xfrm>
                              <a:off x="2893" y="759"/>
                              <a:ext cx="1155" cy="10"/>
                            </a:xfrm>
                            <a:prstGeom prst="rect">
                              <a:avLst/>
                            </a:prstGeom>
                            <a:solidFill>
                              <a:srgbClr val="00008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7" name="Rectangle 289"/>
                          <wps:cNvSpPr>
                            <a:spLocks noChangeArrowheads="1"/>
                          </wps:cNvSpPr>
                          <wps:spPr bwMode="auto">
                            <a:xfrm>
                              <a:off x="2893" y="769"/>
                              <a:ext cx="1155" cy="7"/>
                            </a:xfrm>
                            <a:prstGeom prst="rect">
                              <a:avLst/>
                            </a:prstGeom>
                            <a:solidFill>
                              <a:srgbClr val="000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8" name="Rectangle 290"/>
                          <wps:cNvSpPr>
                            <a:spLocks noChangeArrowheads="1"/>
                          </wps:cNvSpPr>
                          <wps:spPr bwMode="auto">
                            <a:xfrm>
                              <a:off x="2893" y="776"/>
                              <a:ext cx="1155" cy="13"/>
                            </a:xfrm>
                            <a:prstGeom prst="rect">
                              <a:avLst/>
                            </a:prstGeom>
                            <a:solidFill>
                              <a:srgbClr val="0000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9" name="Rectangle 291"/>
                          <wps:cNvSpPr>
                            <a:spLocks noChangeArrowheads="1"/>
                          </wps:cNvSpPr>
                          <wps:spPr bwMode="auto">
                            <a:xfrm>
                              <a:off x="2893" y="789"/>
                              <a:ext cx="1155" cy="12"/>
                            </a:xfrm>
                            <a:prstGeom prst="rect">
                              <a:avLst/>
                            </a:prstGeom>
                            <a:solidFill>
                              <a:srgbClr val="00007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0" name="Rectangle 292"/>
                          <wps:cNvSpPr>
                            <a:spLocks noChangeArrowheads="1"/>
                          </wps:cNvSpPr>
                          <wps:spPr bwMode="auto">
                            <a:xfrm>
                              <a:off x="2893" y="801"/>
                              <a:ext cx="1155" cy="13"/>
                            </a:xfrm>
                            <a:prstGeom prst="rect">
                              <a:avLst/>
                            </a:prstGeom>
                            <a:solidFill>
                              <a:srgbClr val="00007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2" name="Rectangle 293"/>
                          <wps:cNvSpPr>
                            <a:spLocks noChangeArrowheads="1"/>
                          </wps:cNvSpPr>
                          <wps:spPr bwMode="auto">
                            <a:xfrm>
                              <a:off x="2893" y="814"/>
                              <a:ext cx="1155" cy="13"/>
                            </a:xfrm>
                            <a:prstGeom prst="rect">
                              <a:avLst/>
                            </a:prstGeom>
                            <a:solidFill>
                              <a:srgbClr val="00007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4" name="Rectangle 294"/>
                          <wps:cNvSpPr>
                            <a:spLocks noChangeArrowheads="1"/>
                          </wps:cNvSpPr>
                          <wps:spPr bwMode="auto">
                            <a:xfrm>
                              <a:off x="2893" y="316"/>
                              <a:ext cx="1155" cy="511"/>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4" name="Line 299"/>
                          <wps:cNvCnPr/>
                          <wps:spPr bwMode="auto">
                            <a:xfrm flipV="1">
                              <a:off x="4019" y="1641"/>
                              <a:ext cx="1419" cy="1094"/>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6435" name="Line 300"/>
                          <wps:cNvCnPr/>
                          <wps:spPr bwMode="auto">
                            <a:xfrm>
                              <a:off x="1799" y="1432"/>
                              <a:ext cx="1088" cy="2"/>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36" name="Rectangle 301"/>
                          <wps:cNvSpPr>
                            <a:spLocks noChangeArrowheads="1"/>
                          </wps:cNvSpPr>
                          <wps:spPr bwMode="auto">
                            <a:xfrm>
                              <a:off x="2895" y="1122"/>
                              <a:ext cx="1156" cy="53"/>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7" name="Rectangle 302"/>
                          <wps:cNvSpPr>
                            <a:spLocks noChangeArrowheads="1"/>
                          </wps:cNvSpPr>
                          <wps:spPr bwMode="auto">
                            <a:xfrm>
                              <a:off x="2895" y="1175"/>
                              <a:ext cx="1156" cy="35"/>
                            </a:xfrm>
                            <a:prstGeom prst="rect">
                              <a:avLst/>
                            </a:prstGeom>
                            <a:solidFill>
                              <a:srgbClr val="007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8" name="Rectangle 303"/>
                          <wps:cNvSpPr>
                            <a:spLocks noChangeArrowheads="1"/>
                          </wps:cNvSpPr>
                          <wps:spPr bwMode="auto">
                            <a:xfrm>
                              <a:off x="2895" y="1210"/>
                              <a:ext cx="1156" cy="27"/>
                            </a:xfrm>
                            <a:prstGeom prst="rect">
                              <a:avLst/>
                            </a:prstGeom>
                            <a:solidFill>
                              <a:srgbClr val="007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9" name="Rectangle 304"/>
                          <wps:cNvSpPr>
                            <a:spLocks noChangeArrowheads="1"/>
                          </wps:cNvSpPr>
                          <wps:spPr bwMode="auto">
                            <a:xfrm>
                              <a:off x="2895" y="1237"/>
                              <a:ext cx="1156" cy="20"/>
                            </a:xfrm>
                            <a:prstGeom prst="rect">
                              <a:avLst/>
                            </a:prstGeom>
                            <a:solidFill>
                              <a:srgbClr val="007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0" name="Rectangle 305"/>
                          <wps:cNvSpPr>
                            <a:spLocks noChangeArrowheads="1"/>
                          </wps:cNvSpPr>
                          <wps:spPr bwMode="auto">
                            <a:xfrm>
                              <a:off x="2895" y="1257"/>
                              <a:ext cx="1156" cy="17"/>
                            </a:xfrm>
                            <a:prstGeom prst="rect">
                              <a:avLst/>
                            </a:prstGeom>
                            <a:solidFill>
                              <a:srgbClr val="007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1" name="Rectangle 306"/>
                          <wps:cNvSpPr>
                            <a:spLocks noChangeArrowheads="1"/>
                          </wps:cNvSpPr>
                          <wps:spPr bwMode="auto">
                            <a:xfrm>
                              <a:off x="2895" y="1274"/>
                              <a:ext cx="1156" cy="17"/>
                            </a:xfrm>
                            <a:prstGeom prst="rect">
                              <a:avLst/>
                            </a:prstGeom>
                            <a:solidFill>
                              <a:srgbClr val="007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2" name="Rectangle 307"/>
                          <wps:cNvSpPr>
                            <a:spLocks noChangeArrowheads="1"/>
                          </wps:cNvSpPr>
                          <wps:spPr bwMode="auto">
                            <a:xfrm>
                              <a:off x="2895" y="1291"/>
                              <a:ext cx="1156" cy="13"/>
                            </a:xfrm>
                            <a:prstGeom prst="rect">
                              <a:avLst/>
                            </a:prstGeom>
                            <a:solidFill>
                              <a:srgbClr val="007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3" name="Rectangle 308"/>
                          <wps:cNvSpPr>
                            <a:spLocks noChangeArrowheads="1"/>
                          </wps:cNvSpPr>
                          <wps:spPr bwMode="auto">
                            <a:xfrm>
                              <a:off x="2895" y="1304"/>
                              <a:ext cx="1156" cy="10"/>
                            </a:xfrm>
                            <a:prstGeom prst="rect">
                              <a:avLst/>
                            </a:prstGeom>
                            <a:solidFill>
                              <a:srgbClr val="007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4" name="Rectangle 309"/>
                          <wps:cNvSpPr>
                            <a:spLocks noChangeArrowheads="1"/>
                          </wps:cNvSpPr>
                          <wps:spPr bwMode="auto">
                            <a:xfrm>
                              <a:off x="2895" y="1314"/>
                              <a:ext cx="1156" cy="13"/>
                            </a:xfrm>
                            <a:prstGeom prst="rect">
                              <a:avLst/>
                            </a:prstGeom>
                            <a:solidFill>
                              <a:srgbClr val="007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5" name="Rectangle 310"/>
                          <wps:cNvSpPr>
                            <a:spLocks noChangeArrowheads="1"/>
                          </wps:cNvSpPr>
                          <wps:spPr bwMode="auto">
                            <a:xfrm>
                              <a:off x="2895" y="1327"/>
                              <a:ext cx="1156" cy="11"/>
                            </a:xfrm>
                            <a:prstGeom prst="rect">
                              <a:avLst/>
                            </a:prstGeom>
                            <a:solidFill>
                              <a:srgbClr val="006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6" name="Rectangle 311"/>
                          <wps:cNvSpPr>
                            <a:spLocks noChangeArrowheads="1"/>
                          </wps:cNvSpPr>
                          <wps:spPr bwMode="auto">
                            <a:xfrm>
                              <a:off x="2895" y="1338"/>
                              <a:ext cx="1156" cy="13"/>
                            </a:xfrm>
                            <a:prstGeom prst="rect">
                              <a:avLst/>
                            </a:prstGeom>
                            <a:solidFill>
                              <a:srgbClr val="006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7" name="Rectangle 312"/>
                          <wps:cNvSpPr>
                            <a:spLocks noChangeArrowheads="1"/>
                          </wps:cNvSpPr>
                          <wps:spPr bwMode="auto">
                            <a:xfrm>
                              <a:off x="2895" y="1351"/>
                              <a:ext cx="1156" cy="8"/>
                            </a:xfrm>
                            <a:prstGeom prst="rect">
                              <a:avLst/>
                            </a:prstGeom>
                            <a:solidFill>
                              <a:srgbClr val="006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8" name="Rectangle 313"/>
                          <wps:cNvSpPr>
                            <a:spLocks noChangeArrowheads="1"/>
                          </wps:cNvSpPr>
                          <wps:spPr bwMode="auto">
                            <a:xfrm>
                              <a:off x="2895" y="1359"/>
                              <a:ext cx="1156" cy="13"/>
                            </a:xfrm>
                            <a:prstGeom prst="rect">
                              <a:avLst/>
                            </a:prstGeom>
                            <a:solidFill>
                              <a:srgbClr val="006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9" name="Rectangle 314"/>
                          <wps:cNvSpPr>
                            <a:spLocks noChangeArrowheads="1"/>
                          </wps:cNvSpPr>
                          <wps:spPr bwMode="auto">
                            <a:xfrm>
                              <a:off x="2895" y="1372"/>
                              <a:ext cx="1156" cy="11"/>
                            </a:xfrm>
                            <a:prstGeom prst="rect">
                              <a:avLst/>
                            </a:prstGeom>
                            <a:solidFill>
                              <a:srgbClr val="00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0" name="Rectangle 315"/>
                          <wps:cNvSpPr>
                            <a:spLocks noChangeArrowheads="1"/>
                          </wps:cNvSpPr>
                          <wps:spPr bwMode="auto">
                            <a:xfrm>
                              <a:off x="2895" y="1383"/>
                              <a:ext cx="1156" cy="8"/>
                            </a:xfrm>
                            <a:prstGeom prst="rect">
                              <a:avLst/>
                            </a:prstGeom>
                            <a:solidFill>
                              <a:srgbClr val="006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1" name="Rectangle 316"/>
                          <wps:cNvSpPr>
                            <a:spLocks noChangeArrowheads="1"/>
                          </wps:cNvSpPr>
                          <wps:spPr bwMode="auto">
                            <a:xfrm>
                              <a:off x="2895" y="1391"/>
                              <a:ext cx="1156" cy="9"/>
                            </a:xfrm>
                            <a:prstGeom prst="rect">
                              <a:avLst/>
                            </a:prstGeom>
                            <a:solidFill>
                              <a:srgbClr val="006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2" name="Rectangle 317"/>
                          <wps:cNvSpPr>
                            <a:spLocks noChangeArrowheads="1"/>
                          </wps:cNvSpPr>
                          <wps:spPr bwMode="auto">
                            <a:xfrm>
                              <a:off x="2895" y="1400"/>
                              <a:ext cx="1156" cy="8"/>
                            </a:xfrm>
                            <a:prstGeom prst="rect">
                              <a:avLst/>
                            </a:prstGeom>
                            <a:solidFill>
                              <a:srgbClr val="006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3" name="Rectangle 318"/>
                          <wps:cNvSpPr>
                            <a:spLocks noChangeArrowheads="1"/>
                          </wps:cNvSpPr>
                          <wps:spPr bwMode="auto">
                            <a:xfrm>
                              <a:off x="2895" y="1408"/>
                              <a:ext cx="1156" cy="11"/>
                            </a:xfrm>
                            <a:prstGeom prst="rect">
                              <a:avLst/>
                            </a:prstGeom>
                            <a:solidFill>
                              <a:srgbClr val="005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4" name="Rectangle 319"/>
                          <wps:cNvSpPr>
                            <a:spLocks noChangeArrowheads="1"/>
                          </wps:cNvSpPr>
                          <wps:spPr bwMode="auto">
                            <a:xfrm>
                              <a:off x="2895" y="1419"/>
                              <a:ext cx="1156" cy="9"/>
                            </a:xfrm>
                            <a:prstGeom prst="rect">
                              <a:avLst/>
                            </a:prstGeom>
                            <a:solidFill>
                              <a:srgbClr val="005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5" name="Rectangle 320"/>
                          <wps:cNvSpPr>
                            <a:spLocks noChangeArrowheads="1"/>
                          </wps:cNvSpPr>
                          <wps:spPr bwMode="auto">
                            <a:xfrm>
                              <a:off x="2895" y="1428"/>
                              <a:ext cx="1156" cy="8"/>
                            </a:xfrm>
                            <a:prstGeom prst="rect">
                              <a:avLst/>
                            </a:prstGeom>
                            <a:solidFill>
                              <a:srgbClr val="005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6" name="Rectangle 321"/>
                          <wps:cNvSpPr>
                            <a:spLocks noChangeArrowheads="1"/>
                          </wps:cNvSpPr>
                          <wps:spPr bwMode="auto">
                            <a:xfrm>
                              <a:off x="2895" y="1436"/>
                              <a:ext cx="1156" cy="11"/>
                            </a:xfrm>
                            <a:prstGeom prst="rect">
                              <a:avLst/>
                            </a:prstGeom>
                            <a:solidFill>
                              <a:srgbClr val="005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7" name="Rectangle 322"/>
                          <wps:cNvSpPr>
                            <a:spLocks noChangeArrowheads="1"/>
                          </wps:cNvSpPr>
                          <wps:spPr bwMode="auto">
                            <a:xfrm>
                              <a:off x="2895" y="1447"/>
                              <a:ext cx="1156" cy="8"/>
                            </a:xfrm>
                            <a:prstGeom prst="rect">
                              <a:avLst/>
                            </a:prstGeom>
                            <a:solidFill>
                              <a:srgbClr val="005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8" name="Rectangle 323"/>
                          <wps:cNvSpPr>
                            <a:spLocks noChangeArrowheads="1"/>
                          </wps:cNvSpPr>
                          <wps:spPr bwMode="auto">
                            <a:xfrm>
                              <a:off x="2895" y="1455"/>
                              <a:ext cx="1156" cy="9"/>
                            </a:xfrm>
                            <a:prstGeom prst="rect">
                              <a:avLst/>
                            </a:prstGeom>
                            <a:solidFill>
                              <a:srgbClr val="005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9" name="Rectangle 324"/>
                          <wps:cNvSpPr>
                            <a:spLocks noChangeArrowheads="1"/>
                          </wps:cNvSpPr>
                          <wps:spPr bwMode="auto">
                            <a:xfrm>
                              <a:off x="2895" y="1464"/>
                              <a:ext cx="1156" cy="11"/>
                            </a:xfrm>
                            <a:prstGeom prst="rect">
                              <a:avLst/>
                            </a:prstGeom>
                            <a:solidFill>
                              <a:srgbClr val="005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0" name="Rectangle 325"/>
                          <wps:cNvSpPr>
                            <a:spLocks noChangeArrowheads="1"/>
                          </wps:cNvSpPr>
                          <wps:spPr bwMode="auto">
                            <a:xfrm>
                              <a:off x="2895" y="1475"/>
                              <a:ext cx="1156" cy="8"/>
                            </a:xfrm>
                            <a:prstGeom prst="rect">
                              <a:avLst/>
                            </a:prstGeom>
                            <a:solidFill>
                              <a:srgbClr val="005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1" name="Rectangle 326"/>
                          <wps:cNvSpPr>
                            <a:spLocks noChangeArrowheads="1"/>
                          </wps:cNvSpPr>
                          <wps:spPr bwMode="auto">
                            <a:xfrm>
                              <a:off x="2895" y="1483"/>
                              <a:ext cx="1156" cy="9"/>
                            </a:xfrm>
                            <a:prstGeom prst="rect">
                              <a:avLst/>
                            </a:prstGeom>
                            <a:solidFill>
                              <a:srgbClr val="004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2" name="Rectangle 327"/>
                          <wps:cNvSpPr>
                            <a:spLocks noChangeArrowheads="1"/>
                          </wps:cNvSpPr>
                          <wps:spPr bwMode="auto">
                            <a:xfrm>
                              <a:off x="2895" y="1492"/>
                              <a:ext cx="1156" cy="8"/>
                            </a:xfrm>
                            <a:prstGeom prst="rect">
                              <a:avLst/>
                            </a:prstGeom>
                            <a:solidFill>
                              <a:srgbClr val="004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3" name="Rectangle 328"/>
                          <wps:cNvSpPr>
                            <a:spLocks noChangeArrowheads="1"/>
                          </wps:cNvSpPr>
                          <wps:spPr bwMode="auto">
                            <a:xfrm>
                              <a:off x="2895" y="1500"/>
                              <a:ext cx="1156" cy="13"/>
                            </a:xfrm>
                            <a:prstGeom prst="rect">
                              <a:avLst/>
                            </a:prstGeom>
                            <a:solidFill>
                              <a:srgbClr val="004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4" name="Rectangle 329"/>
                          <wps:cNvSpPr>
                            <a:spLocks noChangeArrowheads="1"/>
                          </wps:cNvSpPr>
                          <wps:spPr bwMode="auto">
                            <a:xfrm>
                              <a:off x="2895" y="1513"/>
                              <a:ext cx="1156" cy="13"/>
                            </a:xfrm>
                            <a:prstGeom prst="rect">
                              <a:avLst/>
                            </a:prstGeom>
                            <a:solidFill>
                              <a:srgbClr val="004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5" name="Rectangle 330"/>
                          <wps:cNvSpPr>
                            <a:spLocks noChangeArrowheads="1"/>
                          </wps:cNvSpPr>
                          <wps:spPr bwMode="auto">
                            <a:xfrm>
                              <a:off x="2895" y="1526"/>
                              <a:ext cx="1156" cy="15"/>
                            </a:xfrm>
                            <a:prstGeom prst="rect">
                              <a:avLst/>
                            </a:prstGeom>
                            <a:solidFill>
                              <a:srgbClr val="004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6" name="Rectangle 331"/>
                          <wps:cNvSpPr>
                            <a:spLocks noChangeArrowheads="1"/>
                          </wps:cNvSpPr>
                          <wps:spPr bwMode="auto">
                            <a:xfrm>
                              <a:off x="2895" y="1541"/>
                              <a:ext cx="1156" cy="11"/>
                            </a:xfrm>
                            <a:prstGeom prst="rect">
                              <a:avLst/>
                            </a:prstGeom>
                            <a:solidFill>
                              <a:srgbClr val="004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7" name="Rectangle 332"/>
                          <wps:cNvSpPr>
                            <a:spLocks noChangeArrowheads="1"/>
                          </wps:cNvSpPr>
                          <wps:spPr bwMode="auto">
                            <a:xfrm>
                              <a:off x="2895" y="1552"/>
                              <a:ext cx="1156" cy="19"/>
                            </a:xfrm>
                            <a:prstGeom prst="rect">
                              <a:avLst/>
                            </a:prstGeom>
                            <a:solidFill>
                              <a:srgbClr val="004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8" name="Rectangle 333"/>
                          <wps:cNvSpPr>
                            <a:spLocks noChangeArrowheads="1"/>
                          </wps:cNvSpPr>
                          <wps:spPr bwMode="auto">
                            <a:xfrm>
                              <a:off x="2895" y="1571"/>
                              <a:ext cx="1156" cy="17"/>
                            </a:xfrm>
                            <a:prstGeom prst="rect">
                              <a:avLst/>
                            </a:prstGeom>
                            <a:solidFill>
                              <a:srgbClr val="004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9" name="Rectangle 334"/>
                          <wps:cNvSpPr>
                            <a:spLocks noChangeArrowheads="1"/>
                          </wps:cNvSpPr>
                          <wps:spPr bwMode="auto">
                            <a:xfrm>
                              <a:off x="2895" y="1588"/>
                              <a:ext cx="1156" cy="19"/>
                            </a:xfrm>
                            <a:prstGeom prst="rect">
                              <a:avLst/>
                            </a:prstGeom>
                            <a:solidFill>
                              <a:srgbClr val="003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0" name="Rectangle 335"/>
                          <wps:cNvSpPr>
                            <a:spLocks noChangeArrowheads="1"/>
                          </wps:cNvSpPr>
                          <wps:spPr bwMode="auto">
                            <a:xfrm>
                              <a:off x="2895" y="1607"/>
                              <a:ext cx="1156" cy="26"/>
                            </a:xfrm>
                            <a:prstGeom prst="rect">
                              <a:avLst/>
                            </a:prstGeom>
                            <a:solidFill>
                              <a:srgbClr val="003B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1" name="Rectangle 336"/>
                          <wps:cNvSpPr>
                            <a:spLocks noChangeArrowheads="1"/>
                          </wps:cNvSpPr>
                          <wps:spPr bwMode="auto">
                            <a:xfrm>
                              <a:off x="2895" y="1124"/>
                              <a:ext cx="1153" cy="511"/>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2" name="Rectangle 337"/>
                          <wps:cNvSpPr>
                            <a:spLocks noChangeArrowheads="1"/>
                          </wps:cNvSpPr>
                          <wps:spPr bwMode="auto">
                            <a:xfrm>
                              <a:off x="3172" y="1249"/>
                              <a:ext cx="548" cy="2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E524E" w:rsidRDefault="0059726E">
                                <w:pPr>
                                  <w:rPr>
                                    <w:rFonts w:asciiTheme="minorHAnsi" w:hAnsiTheme="minorHAnsi"/>
                                    <w:b/>
                                    <w:bCs/>
                                    <w:lang w:val="ru-RU"/>
                                  </w:rPr>
                                </w:pPr>
                                <w:r w:rsidRPr="005E524E">
                                  <w:rPr>
                                    <w:rFonts w:asciiTheme="minorHAnsi" w:hAnsiTheme="minorHAnsi"/>
                                    <w:b/>
                                    <w:bCs/>
                                    <w:color w:val="FFFFFF"/>
                                    <w:sz w:val="10"/>
                                    <w:szCs w:val="10"/>
                                    <w:lang w:val="ru-RU"/>
                                  </w:rPr>
                                  <w:t>Медиашлюз</w:t>
                                </w:r>
                              </w:p>
                            </w:txbxContent>
                          </wps:txbx>
                          <wps:bodyPr rot="0" vert="horz" wrap="none" lIns="0" tIns="0" rIns="0" bIns="0" anchor="t" anchorCtr="0">
                            <a:spAutoFit/>
                          </wps:bodyPr>
                        </wps:wsp>
                        <wps:wsp>
                          <wps:cNvPr id="6473" name="Rectangle 338"/>
                          <wps:cNvSpPr>
                            <a:spLocks noChangeArrowheads="1"/>
                          </wps:cNvSpPr>
                          <wps:spPr bwMode="auto">
                            <a:xfrm>
                              <a:off x="3730" y="1321"/>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6478" name="Line 343"/>
                          <wps:cNvCnPr/>
                          <wps:spPr bwMode="auto">
                            <a:xfrm>
                              <a:off x="1812" y="2212"/>
                              <a:ext cx="1090" cy="2"/>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79" name="Rectangle 344"/>
                          <wps:cNvSpPr>
                            <a:spLocks noChangeArrowheads="1"/>
                          </wps:cNvSpPr>
                          <wps:spPr bwMode="auto">
                            <a:xfrm>
                              <a:off x="2908" y="1846"/>
                              <a:ext cx="1155" cy="35"/>
                            </a:xfrm>
                            <a:prstGeom prst="rect">
                              <a:avLst/>
                            </a:prstGeom>
                            <a:solidFill>
                              <a:srgbClr val="D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0" name="Rectangle 345"/>
                          <wps:cNvSpPr>
                            <a:spLocks noChangeArrowheads="1"/>
                          </wps:cNvSpPr>
                          <wps:spPr bwMode="auto">
                            <a:xfrm>
                              <a:off x="2908" y="1881"/>
                              <a:ext cx="1155" cy="27"/>
                            </a:xfrm>
                            <a:prstGeom prst="rect">
                              <a:avLst/>
                            </a:prstGeom>
                            <a:solidFill>
                              <a:srgbClr val="D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1" name="Rectangle 346"/>
                          <wps:cNvSpPr>
                            <a:spLocks noChangeArrowheads="1"/>
                          </wps:cNvSpPr>
                          <wps:spPr bwMode="auto">
                            <a:xfrm>
                              <a:off x="2908" y="1908"/>
                              <a:ext cx="1155" cy="20"/>
                            </a:xfrm>
                            <a:prstGeom prst="rect">
                              <a:avLst/>
                            </a:prstGeom>
                            <a:solidFill>
                              <a:srgbClr val="D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2" name="Rectangle 347"/>
                          <wps:cNvSpPr>
                            <a:spLocks noChangeArrowheads="1"/>
                          </wps:cNvSpPr>
                          <wps:spPr bwMode="auto">
                            <a:xfrm>
                              <a:off x="2908" y="1928"/>
                              <a:ext cx="1155" cy="17"/>
                            </a:xfrm>
                            <a:prstGeom prst="rect">
                              <a:avLst/>
                            </a:prstGeom>
                            <a:solidFill>
                              <a:srgbClr val="D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3" name="Rectangle 348"/>
                          <wps:cNvSpPr>
                            <a:spLocks noChangeArrowheads="1"/>
                          </wps:cNvSpPr>
                          <wps:spPr bwMode="auto">
                            <a:xfrm>
                              <a:off x="2908" y="1945"/>
                              <a:ext cx="1155" cy="15"/>
                            </a:xfrm>
                            <a:prstGeom prst="rect">
                              <a:avLst/>
                            </a:prstGeom>
                            <a:solidFill>
                              <a:srgbClr val="D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4" name="Rectangle 349"/>
                          <wps:cNvSpPr>
                            <a:spLocks noChangeArrowheads="1"/>
                          </wps:cNvSpPr>
                          <wps:spPr bwMode="auto">
                            <a:xfrm>
                              <a:off x="2908" y="1960"/>
                              <a:ext cx="1155" cy="10"/>
                            </a:xfrm>
                            <a:prstGeom prst="rect">
                              <a:avLst/>
                            </a:prstGeom>
                            <a:solidFill>
                              <a:srgbClr val="D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5" name="Rectangle 350"/>
                          <wps:cNvSpPr>
                            <a:spLocks noChangeArrowheads="1"/>
                          </wps:cNvSpPr>
                          <wps:spPr bwMode="auto">
                            <a:xfrm>
                              <a:off x="2908" y="1970"/>
                              <a:ext cx="1155" cy="11"/>
                            </a:xfrm>
                            <a:prstGeom prst="rect">
                              <a:avLst/>
                            </a:prstGeom>
                            <a:solidFill>
                              <a:srgbClr val="D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6" name="Rectangle 351"/>
                          <wps:cNvSpPr>
                            <a:spLocks noChangeArrowheads="1"/>
                          </wps:cNvSpPr>
                          <wps:spPr bwMode="auto">
                            <a:xfrm>
                              <a:off x="2908" y="1981"/>
                              <a:ext cx="1155" cy="13"/>
                            </a:xfrm>
                            <a:prstGeom prst="rect">
                              <a:avLst/>
                            </a:prstGeom>
                            <a:solidFill>
                              <a:srgbClr val="C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7" name="Rectangle 352"/>
                          <wps:cNvSpPr>
                            <a:spLocks noChangeArrowheads="1"/>
                          </wps:cNvSpPr>
                          <wps:spPr bwMode="auto">
                            <a:xfrm>
                              <a:off x="2908" y="1994"/>
                              <a:ext cx="1155" cy="8"/>
                            </a:xfrm>
                            <a:prstGeom prst="rect">
                              <a:avLst/>
                            </a:prstGeom>
                            <a:solidFill>
                              <a:srgbClr val="C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8" name="Rectangle 353"/>
                          <wps:cNvSpPr>
                            <a:spLocks noChangeArrowheads="1"/>
                          </wps:cNvSpPr>
                          <wps:spPr bwMode="auto">
                            <a:xfrm>
                              <a:off x="2908" y="2002"/>
                              <a:ext cx="1155" cy="11"/>
                            </a:xfrm>
                            <a:prstGeom prst="rect">
                              <a:avLst/>
                            </a:prstGeom>
                            <a:solidFill>
                              <a:srgbClr val="C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9" name="Rectangle 354"/>
                          <wps:cNvSpPr>
                            <a:spLocks noChangeArrowheads="1"/>
                          </wps:cNvSpPr>
                          <wps:spPr bwMode="auto">
                            <a:xfrm>
                              <a:off x="2908" y="2013"/>
                              <a:ext cx="1155" cy="7"/>
                            </a:xfrm>
                            <a:prstGeom prst="rect">
                              <a:avLst/>
                            </a:prstGeom>
                            <a:solidFill>
                              <a:srgbClr val="C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0" name="Rectangle 355"/>
                          <wps:cNvSpPr>
                            <a:spLocks noChangeArrowheads="1"/>
                          </wps:cNvSpPr>
                          <wps:spPr bwMode="auto">
                            <a:xfrm>
                              <a:off x="2908" y="2020"/>
                              <a:ext cx="1155" cy="8"/>
                            </a:xfrm>
                            <a:prstGeom prst="rect">
                              <a:avLst/>
                            </a:prstGeom>
                            <a:solidFill>
                              <a:srgbClr val="C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1" name="Rectangle 356"/>
                          <wps:cNvSpPr>
                            <a:spLocks noChangeArrowheads="1"/>
                          </wps:cNvSpPr>
                          <wps:spPr bwMode="auto">
                            <a:xfrm>
                              <a:off x="2908" y="2028"/>
                              <a:ext cx="1155" cy="6"/>
                            </a:xfrm>
                            <a:prstGeom prst="rect">
                              <a:avLst/>
                            </a:prstGeom>
                            <a:solidFill>
                              <a:srgbClr val="C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2" name="Rectangle 357"/>
                          <wps:cNvSpPr>
                            <a:spLocks noChangeArrowheads="1"/>
                          </wps:cNvSpPr>
                          <wps:spPr bwMode="auto">
                            <a:xfrm>
                              <a:off x="2908" y="2034"/>
                              <a:ext cx="1155" cy="9"/>
                            </a:xfrm>
                            <a:prstGeom prst="rect">
                              <a:avLst/>
                            </a:prstGeom>
                            <a:solidFill>
                              <a:srgbClr val="C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3" name="Rectangle 358"/>
                          <wps:cNvSpPr>
                            <a:spLocks noChangeArrowheads="1"/>
                          </wps:cNvSpPr>
                          <wps:spPr bwMode="auto">
                            <a:xfrm>
                              <a:off x="2908" y="2043"/>
                              <a:ext cx="1155" cy="6"/>
                            </a:xfrm>
                            <a:prstGeom prst="rect">
                              <a:avLst/>
                            </a:prstGeom>
                            <a:solidFill>
                              <a:srgbClr val="C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4" name="Rectangle 359"/>
                          <wps:cNvSpPr>
                            <a:spLocks noChangeArrowheads="1"/>
                          </wps:cNvSpPr>
                          <wps:spPr bwMode="auto">
                            <a:xfrm>
                              <a:off x="2908" y="2049"/>
                              <a:ext cx="1155" cy="7"/>
                            </a:xfrm>
                            <a:prstGeom prst="rect">
                              <a:avLst/>
                            </a:prstGeom>
                            <a:solidFill>
                              <a:srgbClr val="B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5" name="Rectangle 360"/>
                          <wps:cNvSpPr>
                            <a:spLocks noChangeArrowheads="1"/>
                          </wps:cNvSpPr>
                          <wps:spPr bwMode="auto">
                            <a:xfrm>
                              <a:off x="2908" y="2056"/>
                              <a:ext cx="1155" cy="6"/>
                            </a:xfrm>
                            <a:prstGeom prst="rect">
                              <a:avLst/>
                            </a:prstGeom>
                            <a:solidFill>
                              <a:srgbClr val="B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6" name="Rectangle 361"/>
                          <wps:cNvSpPr>
                            <a:spLocks noChangeArrowheads="1"/>
                          </wps:cNvSpPr>
                          <wps:spPr bwMode="auto">
                            <a:xfrm>
                              <a:off x="2908" y="2062"/>
                              <a:ext cx="1155" cy="9"/>
                            </a:xfrm>
                            <a:prstGeom prst="rect">
                              <a:avLst/>
                            </a:prstGeom>
                            <a:solidFill>
                              <a:srgbClr val="B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7" name="Rectangle 362"/>
                          <wps:cNvSpPr>
                            <a:spLocks noChangeArrowheads="1"/>
                          </wps:cNvSpPr>
                          <wps:spPr bwMode="auto">
                            <a:xfrm>
                              <a:off x="2908" y="2071"/>
                              <a:ext cx="1155" cy="4"/>
                            </a:xfrm>
                            <a:prstGeom prst="rect">
                              <a:avLst/>
                            </a:prstGeom>
                            <a:solidFill>
                              <a:srgbClr val="B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8" name="Rectangle 363"/>
                          <wps:cNvSpPr>
                            <a:spLocks noChangeArrowheads="1"/>
                          </wps:cNvSpPr>
                          <wps:spPr bwMode="auto">
                            <a:xfrm>
                              <a:off x="2908" y="2075"/>
                              <a:ext cx="1155" cy="9"/>
                            </a:xfrm>
                            <a:prstGeom prst="rect">
                              <a:avLst/>
                            </a:prstGeom>
                            <a:solidFill>
                              <a:srgbClr val="B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9" name="Rectangle 364"/>
                          <wps:cNvSpPr>
                            <a:spLocks noChangeArrowheads="1"/>
                          </wps:cNvSpPr>
                          <wps:spPr bwMode="auto">
                            <a:xfrm>
                              <a:off x="2908" y="2084"/>
                              <a:ext cx="1155" cy="4"/>
                            </a:xfrm>
                            <a:prstGeom prst="rect">
                              <a:avLst/>
                            </a:prstGeom>
                            <a:solidFill>
                              <a:srgbClr val="B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0" name="Rectangle 365"/>
                          <wps:cNvSpPr>
                            <a:spLocks noChangeArrowheads="1"/>
                          </wps:cNvSpPr>
                          <wps:spPr bwMode="auto">
                            <a:xfrm>
                              <a:off x="2908" y="2088"/>
                              <a:ext cx="1155" cy="4"/>
                            </a:xfrm>
                            <a:prstGeom prst="rect">
                              <a:avLst/>
                            </a:prstGeom>
                            <a:solidFill>
                              <a:srgbClr val="B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1" name="Rectangle 366"/>
                          <wps:cNvSpPr>
                            <a:spLocks noChangeArrowheads="1"/>
                          </wps:cNvSpPr>
                          <wps:spPr bwMode="auto">
                            <a:xfrm>
                              <a:off x="2908" y="2092"/>
                              <a:ext cx="1155" cy="7"/>
                            </a:xfrm>
                            <a:prstGeom prst="rect">
                              <a:avLst/>
                            </a:prstGeom>
                            <a:solidFill>
                              <a:srgbClr val="B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2" name="Rectangle 367"/>
                          <wps:cNvSpPr>
                            <a:spLocks noChangeArrowheads="1"/>
                          </wps:cNvSpPr>
                          <wps:spPr bwMode="auto">
                            <a:xfrm>
                              <a:off x="2908" y="2099"/>
                              <a:ext cx="1155" cy="4"/>
                            </a:xfrm>
                            <a:prstGeom prst="rect">
                              <a:avLst/>
                            </a:prstGeom>
                            <a:solidFill>
                              <a:srgbClr val="A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3" name="Rectangle 368"/>
                          <wps:cNvSpPr>
                            <a:spLocks noChangeArrowheads="1"/>
                          </wps:cNvSpPr>
                          <wps:spPr bwMode="auto">
                            <a:xfrm>
                              <a:off x="2908" y="2103"/>
                              <a:ext cx="1155" cy="6"/>
                            </a:xfrm>
                            <a:prstGeom prst="rect">
                              <a:avLst/>
                            </a:prstGeom>
                            <a:solidFill>
                              <a:srgbClr val="A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4" name="Rectangle 369"/>
                          <wps:cNvSpPr>
                            <a:spLocks noChangeArrowheads="1"/>
                          </wps:cNvSpPr>
                          <wps:spPr bwMode="auto">
                            <a:xfrm>
                              <a:off x="2908" y="2109"/>
                              <a:ext cx="1155" cy="7"/>
                            </a:xfrm>
                            <a:prstGeom prst="rect">
                              <a:avLst/>
                            </a:prstGeom>
                            <a:solidFill>
                              <a:srgbClr val="A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5" name="Rectangle 370"/>
                          <wps:cNvSpPr>
                            <a:spLocks noChangeArrowheads="1"/>
                          </wps:cNvSpPr>
                          <wps:spPr bwMode="auto">
                            <a:xfrm>
                              <a:off x="2908" y="2116"/>
                              <a:ext cx="1155" cy="6"/>
                            </a:xfrm>
                            <a:prstGeom prst="rect">
                              <a:avLst/>
                            </a:prstGeom>
                            <a:solidFill>
                              <a:srgbClr val="A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6" name="Rectangle 371"/>
                          <wps:cNvSpPr>
                            <a:spLocks noChangeArrowheads="1"/>
                          </wps:cNvSpPr>
                          <wps:spPr bwMode="auto">
                            <a:xfrm>
                              <a:off x="2908" y="2122"/>
                              <a:ext cx="1155" cy="4"/>
                            </a:xfrm>
                            <a:prstGeom prst="rect">
                              <a:avLst/>
                            </a:prstGeom>
                            <a:solidFill>
                              <a:srgbClr val="A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7" name="Rectangle 372"/>
                          <wps:cNvSpPr>
                            <a:spLocks noChangeArrowheads="1"/>
                          </wps:cNvSpPr>
                          <wps:spPr bwMode="auto">
                            <a:xfrm>
                              <a:off x="2908" y="2126"/>
                              <a:ext cx="1155" cy="7"/>
                            </a:xfrm>
                            <a:prstGeom prst="rect">
                              <a:avLst/>
                            </a:prstGeom>
                            <a:solidFill>
                              <a:srgbClr val="A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8" name="Rectangle 373"/>
                          <wps:cNvSpPr>
                            <a:spLocks noChangeArrowheads="1"/>
                          </wps:cNvSpPr>
                          <wps:spPr bwMode="auto">
                            <a:xfrm>
                              <a:off x="2908" y="2133"/>
                              <a:ext cx="1155" cy="4"/>
                            </a:xfrm>
                            <a:prstGeom prst="rect">
                              <a:avLst/>
                            </a:prstGeom>
                            <a:solidFill>
                              <a:srgbClr val="A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9" name="Rectangle 374"/>
                          <wps:cNvSpPr>
                            <a:spLocks noChangeArrowheads="1"/>
                          </wps:cNvSpPr>
                          <wps:spPr bwMode="auto">
                            <a:xfrm>
                              <a:off x="2908" y="2137"/>
                              <a:ext cx="1155" cy="4"/>
                            </a:xfrm>
                            <a:prstGeom prst="rect">
                              <a:avLst/>
                            </a:prstGeom>
                            <a:solidFill>
                              <a:srgbClr val="A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0" name="Rectangle 375"/>
                          <wps:cNvSpPr>
                            <a:spLocks noChangeArrowheads="1"/>
                          </wps:cNvSpPr>
                          <wps:spPr bwMode="auto">
                            <a:xfrm>
                              <a:off x="2908" y="2141"/>
                              <a:ext cx="1155" cy="7"/>
                            </a:xfrm>
                            <a:prstGeom prst="rect">
                              <a:avLst/>
                            </a:prstGeom>
                            <a:solidFill>
                              <a:srgbClr val="9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1" name="Rectangle 376"/>
                          <wps:cNvSpPr>
                            <a:spLocks noChangeArrowheads="1"/>
                          </wps:cNvSpPr>
                          <wps:spPr bwMode="auto">
                            <a:xfrm>
                              <a:off x="2908" y="2148"/>
                              <a:ext cx="1155" cy="4"/>
                            </a:xfrm>
                            <a:prstGeom prst="rect">
                              <a:avLst/>
                            </a:prstGeom>
                            <a:solidFill>
                              <a:srgbClr val="9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2" name="Rectangle 377"/>
                          <wps:cNvSpPr>
                            <a:spLocks noChangeArrowheads="1"/>
                          </wps:cNvSpPr>
                          <wps:spPr bwMode="auto">
                            <a:xfrm>
                              <a:off x="2908" y="2152"/>
                              <a:ext cx="1155" cy="6"/>
                            </a:xfrm>
                            <a:prstGeom prst="rect">
                              <a:avLst/>
                            </a:prstGeom>
                            <a:solidFill>
                              <a:srgbClr val="9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3" name="Rectangle 378"/>
                          <wps:cNvSpPr>
                            <a:spLocks noChangeArrowheads="1"/>
                          </wps:cNvSpPr>
                          <wps:spPr bwMode="auto">
                            <a:xfrm>
                              <a:off x="2908" y="2158"/>
                              <a:ext cx="1155" cy="7"/>
                            </a:xfrm>
                            <a:prstGeom prst="rect">
                              <a:avLst/>
                            </a:prstGeom>
                            <a:solidFill>
                              <a:srgbClr val="9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4" name="Rectangle 379"/>
                          <wps:cNvSpPr>
                            <a:spLocks noChangeArrowheads="1"/>
                          </wps:cNvSpPr>
                          <wps:spPr bwMode="auto">
                            <a:xfrm>
                              <a:off x="2908" y="2165"/>
                              <a:ext cx="1155" cy="2"/>
                            </a:xfrm>
                            <a:prstGeom prst="rect">
                              <a:avLst/>
                            </a:prstGeom>
                            <a:solidFill>
                              <a:srgbClr val="9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5" name="Rectangle 380"/>
                          <wps:cNvSpPr>
                            <a:spLocks noChangeArrowheads="1"/>
                          </wps:cNvSpPr>
                          <wps:spPr bwMode="auto">
                            <a:xfrm>
                              <a:off x="2908" y="2167"/>
                              <a:ext cx="1155" cy="6"/>
                            </a:xfrm>
                            <a:prstGeom prst="rect">
                              <a:avLst/>
                            </a:prstGeom>
                            <a:solidFill>
                              <a:srgbClr val="9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6" name="Rectangle 381"/>
                          <wps:cNvSpPr>
                            <a:spLocks noChangeArrowheads="1"/>
                          </wps:cNvSpPr>
                          <wps:spPr bwMode="auto">
                            <a:xfrm>
                              <a:off x="2908" y="2173"/>
                              <a:ext cx="1155" cy="7"/>
                            </a:xfrm>
                            <a:prstGeom prst="rect">
                              <a:avLst/>
                            </a:prstGeom>
                            <a:solidFill>
                              <a:srgbClr val="9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7" name="Rectangle 382"/>
                          <wps:cNvSpPr>
                            <a:spLocks noChangeArrowheads="1"/>
                          </wps:cNvSpPr>
                          <wps:spPr bwMode="auto">
                            <a:xfrm>
                              <a:off x="2908" y="2180"/>
                              <a:ext cx="1155" cy="4"/>
                            </a:xfrm>
                            <a:prstGeom prst="rect">
                              <a:avLst/>
                            </a:prstGeom>
                            <a:solidFill>
                              <a:srgbClr val="9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8" name="Rectangle 383"/>
                          <wps:cNvSpPr>
                            <a:spLocks noChangeArrowheads="1"/>
                          </wps:cNvSpPr>
                          <wps:spPr bwMode="auto">
                            <a:xfrm>
                              <a:off x="2908" y="2184"/>
                              <a:ext cx="1155" cy="6"/>
                            </a:xfrm>
                            <a:prstGeom prst="rect">
                              <a:avLst/>
                            </a:prstGeom>
                            <a:solidFill>
                              <a:srgbClr val="8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9" name="Rectangle 384"/>
                          <wps:cNvSpPr>
                            <a:spLocks noChangeArrowheads="1"/>
                          </wps:cNvSpPr>
                          <wps:spPr bwMode="auto">
                            <a:xfrm>
                              <a:off x="2908" y="2190"/>
                              <a:ext cx="1155" cy="7"/>
                            </a:xfrm>
                            <a:prstGeom prst="rect">
                              <a:avLst/>
                            </a:prstGeom>
                            <a:solidFill>
                              <a:srgbClr val="8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0" name="Rectangle 385"/>
                          <wps:cNvSpPr>
                            <a:spLocks noChangeArrowheads="1"/>
                          </wps:cNvSpPr>
                          <wps:spPr bwMode="auto">
                            <a:xfrm>
                              <a:off x="2908" y="2197"/>
                              <a:ext cx="1155" cy="4"/>
                            </a:xfrm>
                            <a:prstGeom prst="rect">
                              <a:avLst/>
                            </a:prstGeom>
                            <a:solidFill>
                              <a:srgbClr val="8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1" name="Rectangle 386"/>
                          <wps:cNvSpPr>
                            <a:spLocks noChangeArrowheads="1"/>
                          </wps:cNvSpPr>
                          <wps:spPr bwMode="auto">
                            <a:xfrm>
                              <a:off x="2908" y="2201"/>
                              <a:ext cx="1155" cy="7"/>
                            </a:xfrm>
                            <a:prstGeom prst="rect">
                              <a:avLst/>
                            </a:prstGeom>
                            <a:solidFill>
                              <a:srgbClr val="8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2" name="Rectangle 387"/>
                          <wps:cNvSpPr>
                            <a:spLocks noChangeArrowheads="1"/>
                          </wps:cNvSpPr>
                          <wps:spPr bwMode="auto">
                            <a:xfrm>
                              <a:off x="2908" y="2208"/>
                              <a:ext cx="1155" cy="4"/>
                            </a:xfrm>
                            <a:prstGeom prst="rect">
                              <a:avLst/>
                            </a:prstGeom>
                            <a:solidFill>
                              <a:srgbClr val="8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3" name="Rectangle 388"/>
                          <wps:cNvSpPr>
                            <a:spLocks noChangeArrowheads="1"/>
                          </wps:cNvSpPr>
                          <wps:spPr bwMode="auto">
                            <a:xfrm>
                              <a:off x="2908" y="2212"/>
                              <a:ext cx="1155" cy="4"/>
                            </a:xfrm>
                            <a:prstGeom prst="rect">
                              <a:avLst/>
                            </a:prstGeom>
                            <a:solidFill>
                              <a:srgbClr val="8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4" name="Rectangle 389"/>
                          <wps:cNvSpPr>
                            <a:spLocks noChangeArrowheads="1"/>
                          </wps:cNvSpPr>
                          <wps:spPr bwMode="auto">
                            <a:xfrm>
                              <a:off x="2908" y="2216"/>
                              <a:ext cx="1155" cy="9"/>
                            </a:xfrm>
                            <a:prstGeom prst="rect">
                              <a:avLst/>
                            </a:prstGeom>
                            <a:solidFill>
                              <a:srgbClr val="8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5" name="Rectangle 390"/>
                          <wps:cNvSpPr>
                            <a:spLocks noChangeArrowheads="1"/>
                          </wps:cNvSpPr>
                          <wps:spPr bwMode="auto">
                            <a:xfrm>
                              <a:off x="2908" y="2225"/>
                              <a:ext cx="1155" cy="8"/>
                            </a:xfrm>
                            <a:prstGeom prst="rect">
                              <a:avLst/>
                            </a:prstGeom>
                            <a:solidFill>
                              <a:srgbClr val="8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6" name="Rectangle 391"/>
                          <wps:cNvSpPr>
                            <a:spLocks noChangeArrowheads="1"/>
                          </wps:cNvSpPr>
                          <wps:spPr bwMode="auto">
                            <a:xfrm>
                              <a:off x="2908" y="2233"/>
                              <a:ext cx="1155" cy="5"/>
                            </a:xfrm>
                            <a:prstGeom prst="rect">
                              <a:avLst/>
                            </a:prstGeom>
                            <a:solidFill>
                              <a:srgbClr val="7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7" name="Rectangle 392"/>
                          <wps:cNvSpPr>
                            <a:spLocks noChangeArrowheads="1"/>
                          </wps:cNvSpPr>
                          <wps:spPr bwMode="auto">
                            <a:xfrm>
                              <a:off x="2908" y="2238"/>
                              <a:ext cx="1155" cy="6"/>
                            </a:xfrm>
                            <a:prstGeom prst="rect">
                              <a:avLst/>
                            </a:prstGeom>
                            <a:solidFill>
                              <a:srgbClr val="7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8" name="Rectangle 393"/>
                          <wps:cNvSpPr>
                            <a:spLocks noChangeArrowheads="1"/>
                          </wps:cNvSpPr>
                          <wps:spPr bwMode="auto">
                            <a:xfrm>
                              <a:off x="2908" y="2244"/>
                              <a:ext cx="1155" cy="8"/>
                            </a:xfrm>
                            <a:prstGeom prst="rect">
                              <a:avLst/>
                            </a:prstGeom>
                            <a:solidFill>
                              <a:srgbClr val="7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9" name="Rectangle 394"/>
                          <wps:cNvSpPr>
                            <a:spLocks noChangeArrowheads="1"/>
                          </wps:cNvSpPr>
                          <wps:spPr bwMode="auto">
                            <a:xfrm>
                              <a:off x="2908" y="2252"/>
                              <a:ext cx="1155" cy="5"/>
                            </a:xfrm>
                            <a:prstGeom prst="rect">
                              <a:avLst/>
                            </a:prstGeom>
                            <a:solidFill>
                              <a:srgbClr val="7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0" name="Rectangle 395"/>
                          <wps:cNvSpPr>
                            <a:spLocks noChangeArrowheads="1"/>
                          </wps:cNvSpPr>
                          <wps:spPr bwMode="auto">
                            <a:xfrm>
                              <a:off x="2908" y="2257"/>
                              <a:ext cx="1155" cy="8"/>
                            </a:xfrm>
                            <a:prstGeom prst="rect">
                              <a:avLst/>
                            </a:prstGeom>
                            <a:solidFill>
                              <a:srgbClr val="7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1" name="Rectangle 396"/>
                          <wps:cNvSpPr>
                            <a:spLocks noChangeArrowheads="1"/>
                          </wps:cNvSpPr>
                          <wps:spPr bwMode="auto">
                            <a:xfrm>
                              <a:off x="2908" y="2265"/>
                              <a:ext cx="1155" cy="9"/>
                            </a:xfrm>
                            <a:prstGeom prst="rect">
                              <a:avLst/>
                            </a:prstGeom>
                            <a:solidFill>
                              <a:srgbClr val="7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2" name="Rectangle 397"/>
                          <wps:cNvSpPr>
                            <a:spLocks noChangeArrowheads="1"/>
                          </wps:cNvSpPr>
                          <wps:spPr bwMode="auto">
                            <a:xfrm>
                              <a:off x="2908" y="2274"/>
                              <a:ext cx="1155" cy="8"/>
                            </a:xfrm>
                            <a:prstGeom prst="rect">
                              <a:avLst/>
                            </a:prstGeom>
                            <a:solidFill>
                              <a:srgbClr val="7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3" name="Rectangle 398"/>
                          <wps:cNvSpPr>
                            <a:spLocks noChangeArrowheads="1"/>
                          </wps:cNvSpPr>
                          <wps:spPr bwMode="auto">
                            <a:xfrm>
                              <a:off x="2908" y="2282"/>
                              <a:ext cx="1155" cy="11"/>
                            </a:xfrm>
                            <a:prstGeom prst="rect">
                              <a:avLst/>
                            </a:prstGeom>
                            <a:solidFill>
                              <a:srgbClr val="7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4" name="Rectangle 399"/>
                          <wps:cNvSpPr>
                            <a:spLocks noChangeArrowheads="1"/>
                          </wps:cNvSpPr>
                          <wps:spPr bwMode="auto">
                            <a:xfrm>
                              <a:off x="2908" y="2293"/>
                              <a:ext cx="1155" cy="9"/>
                            </a:xfrm>
                            <a:prstGeom prst="rect">
                              <a:avLst/>
                            </a:prstGeom>
                            <a:solidFill>
                              <a:srgbClr val="6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5" name="Rectangle 400"/>
                          <wps:cNvSpPr>
                            <a:spLocks noChangeArrowheads="1"/>
                          </wps:cNvSpPr>
                          <wps:spPr bwMode="auto">
                            <a:xfrm>
                              <a:off x="2908" y="2302"/>
                              <a:ext cx="1155" cy="12"/>
                            </a:xfrm>
                            <a:prstGeom prst="rect">
                              <a:avLst/>
                            </a:prstGeom>
                            <a:solidFill>
                              <a:srgbClr val="6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6" name="Rectangle 401"/>
                          <wps:cNvSpPr>
                            <a:spLocks noChangeArrowheads="1"/>
                          </wps:cNvSpPr>
                          <wps:spPr bwMode="auto">
                            <a:xfrm>
                              <a:off x="2908" y="2314"/>
                              <a:ext cx="1155" cy="13"/>
                            </a:xfrm>
                            <a:prstGeom prst="rect">
                              <a:avLst/>
                            </a:prstGeom>
                            <a:solidFill>
                              <a:srgbClr val="6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7" name="Rectangle 402"/>
                          <wps:cNvSpPr>
                            <a:spLocks noChangeArrowheads="1"/>
                          </wps:cNvSpPr>
                          <wps:spPr bwMode="auto">
                            <a:xfrm>
                              <a:off x="2908" y="2327"/>
                              <a:ext cx="1155" cy="17"/>
                            </a:xfrm>
                            <a:prstGeom prst="rect">
                              <a:avLst/>
                            </a:prstGeom>
                            <a:solidFill>
                              <a:srgbClr val="6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8" name="Rectangle 403"/>
                          <wps:cNvSpPr>
                            <a:spLocks noChangeArrowheads="1"/>
                          </wps:cNvSpPr>
                          <wps:spPr bwMode="auto">
                            <a:xfrm>
                              <a:off x="2908" y="2344"/>
                              <a:ext cx="1155" cy="13"/>
                            </a:xfrm>
                            <a:prstGeom prst="rect">
                              <a:avLst/>
                            </a:prstGeom>
                            <a:solidFill>
                              <a:srgbClr val="66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9" name="Rectangle 404"/>
                          <wps:cNvSpPr>
                            <a:spLocks noChangeArrowheads="1"/>
                          </wps:cNvSpPr>
                          <wps:spPr bwMode="auto">
                            <a:xfrm>
                              <a:off x="2908" y="1849"/>
                              <a:ext cx="1153" cy="510"/>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2" name="Rectangle 407"/>
                          <wps:cNvSpPr>
                            <a:spLocks noChangeArrowheads="1"/>
                          </wps:cNvSpPr>
                          <wps:spPr bwMode="auto">
                            <a:xfrm>
                              <a:off x="3768" y="2037"/>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6543" name="Line 408"/>
                          <wps:cNvCnPr/>
                          <wps:spPr bwMode="auto">
                            <a:xfrm flipV="1">
                              <a:off x="1768" y="2885"/>
                              <a:ext cx="1197" cy="2"/>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44" name="Rectangle 409"/>
                          <wps:cNvSpPr>
                            <a:spLocks noChangeArrowheads="1"/>
                          </wps:cNvSpPr>
                          <wps:spPr bwMode="auto">
                            <a:xfrm>
                              <a:off x="2908" y="2575"/>
                              <a:ext cx="1155" cy="28"/>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5" name="Rectangle 410"/>
                          <wps:cNvSpPr>
                            <a:spLocks noChangeArrowheads="1"/>
                          </wps:cNvSpPr>
                          <wps:spPr bwMode="auto">
                            <a:xfrm>
                              <a:off x="2908" y="2603"/>
                              <a:ext cx="1155" cy="26"/>
                            </a:xfrm>
                            <a:prstGeom prst="rect">
                              <a:avLst/>
                            </a:prstGeom>
                            <a:solidFill>
                              <a:srgbClr val="0000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6" name="Rectangle 411"/>
                          <wps:cNvSpPr>
                            <a:spLocks noChangeArrowheads="1"/>
                          </wps:cNvSpPr>
                          <wps:spPr bwMode="auto">
                            <a:xfrm>
                              <a:off x="2908" y="2629"/>
                              <a:ext cx="1155" cy="19"/>
                            </a:xfrm>
                            <a:prstGeom prst="rect">
                              <a:avLst/>
                            </a:prstGeom>
                            <a:solidFill>
                              <a:srgbClr val="0000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7" name="Rectangle 412"/>
                          <wps:cNvSpPr>
                            <a:spLocks noChangeArrowheads="1"/>
                          </wps:cNvSpPr>
                          <wps:spPr bwMode="auto">
                            <a:xfrm>
                              <a:off x="2908" y="2648"/>
                              <a:ext cx="1155" cy="17"/>
                            </a:xfrm>
                            <a:prstGeom prst="rect">
                              <a:avLst/>
                            </a:prstGeom>
                            <a:solidFill>
                              <a:srgbClr val="0000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8" name="Rectangle 413"/>
                          <wps:cNvSpPr>
                            <a:spLocks noChangeArrowheads="1"/>
                          </wps:cNvSpPr>
                          <wps:spPr bwMode="auto">
                            <a:xfrm>
                              <a:off x="2908" y="2665"/>
                              <a:ext cx="1155" cy="11"/>
                            </a:xfrm>
                            <a:prstGeom prst="rect">
                              <a:avLst/>
                            </a:prstGeom>
                            <a:solidFill>
                              <a:srgbClr val="0000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9" name="Rectangle 414"/>
                          <wps:cNvSpPr>
                            <a:spLocks noChangeArrowheads="1"/>
                          </wps:cNvSpPr>
                          <wps:spPr bwMode="auto">
                            <a:xfrm>
                              <a:off x="2908" y="2676"/>
                              <a:ext cx="1155" cy="12"/>
                            </a:xfrm>
                            <a:prstGeom prst="rect">
                              <a:avLst/>
                            </a:prstGeom>
                            <a:solidFill>
                              <a:srgbClr val="0000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0" name="Rectangle 415"/>
                          <wps:cNvSpPr>
                            <a:spLocks noChangeArrowheads="1"/>
                          </wps:cNvSpPr>
                          <wps:spPr bwMode="auto">
                            <a:xfrm>
                              <a:off x="2908" y="2688"/>
                              <a:ext cx="1155" cy="11"/>
                            </a:xfrm>
                            <a:prstGeom prst="rect">
                              <a:avLst/>
                            </a:prstGeom>
                            <a:solidFill>
                              <a:srgbClr val="0000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1" name="Rectangle 416"/>
                          <wps:cNvSpPr>
                            <a:spLocks noChangeArrowheads="1"/>
                          </wps:cNvSpPr>
                          <wps:spPr bwMode="auto">
                            <a:xfrm>
                              <a:off x="2908" y="2699"/>
                              <a:ext cx="1155" cy="9"/>
                            </a:xfrm>
                            <a:prstGeom prst="rect">
                              <a:avLst/>
                            </a:prstGeom>
                            <a:solidFill>
                              <a:srgbClr val="0000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2" name="Rectangle 417"/>
                          <wps:cNvSpPr>
                            <a:spLocks noChangeArrowheads="1"/>
                          </wps:cNvSpPr>
                          <wps:spPr bwMode="auto">
                            <a:xfrm>
                              <a:off x="2908" y="2708"/>
                              <a:ext cx="1155" cy="10"/>
                            </a:xfrm>
                            <a:prstGeom prst="rect">
                              <a:avLst/>
                            </a:prstGeom>
                            <a:solidFill>
                              <a:srgbClr val="0000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3" name="Rectangle 418"/>
                          <wps:cNvSpPr>
                            <a:spLocks noChangeArrowheads="1"/>
                          </wps:cNvSpPr>
                          <wps:spPr bwMode="auto">
                            <a:xfrm>
                              <a:off x="2908" y="2718"/>
                              <a:ext cx="1155" cy="9"/>
                            </a:xfrm>
                            <a:prstGeom prst="rect">
                              <a:avLst/>
                            </a:prstGeom>
                            <a:solidFill>
                              <a:srgbClr val="0000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4" name="Rectangle 419"/>
                          <wps:cNvSpPr>
                            <a:spLocks noChangeArrowheads="1"/>
                          </wps:cNvSpPr>
                          <wps:spPr bwMode="auto">
                            <a:xfrm>
                              <a:off x="2908" y="2727"/>
                              <a:ext cx="1155" cy="8"/>
                            </a:xfrm>
                            <a:prstGeom prst="rect">
                              <a:avLst/>
                            </a:prstGeom>
                            <a:solidFill>
                              <a:srgbClr val="0000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5" name="Rectangle 420"/>
                          <wps:cNvSpPr>
                            <a:spLocks noChangeArrowheads="1"/>
                          </wps:cNvSpPr>
                          <wps:spPr bwMode="auto">
                            <a:xfrm>
                              <a:off x="2908" y="2735"/>
                              <a:ext cx="1155" cy="7"/>
                            </a:xfrm>
                            <a:prstGeom prst="rect">
                              <a:avLst/>
                            </a:prstGeom>
                            <a:solidFill>
                              <a:srgbClr val="000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6" name="Rectangle 421"/>
                          <wps:cNvSpPr>
                            <a:spLocks noChangeArrowheads="1"/>
                          </wps:cNvSpPr>
                          <wps:spPr bwMode="auto">
                            <a:xfrm>
                              <a:off x="2908" y="2742"/>
                              <a:ext cx="1155" cy="6"/>
                            </a:xfrm>
                            <a:prstGeom prst="rect">
                              <a:avLst/>
                            </a:prstGeom>
                            <a:solidFill>
                              <a:srgbClr val="0000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7" name="Rectangle 422"/>
                          <wps:cNvSpPr>
                            <a:spLocks noChangeArrowheads="1"/>
                          </wps:cNvSpPr>
                          <wps:spPr bwMode="auto">
                            <a:xfrm>
                              <a:off x="2908" y="2748"/>
                              <a:ext cx="1155" cy="9"/>
                            </a:xfrm>
                            <a:prstGeom prst="rect">
                              <a:avLst/>
                            </a:prstGeom>
                            <a:solidFill>
                              <a:srgbClr val="0000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8" name="Rectangle 423"/>
                          <wps:cNvSpPr>
                            <a:spLocks noChangeArrowheads="1"/>
                          </wps:cNvSpPr>
                          <wps:spPr bwMode="auto">
                            <a:xfrm>
                              <a:off x="2908" y="2757"/>
                              <a:ext cx="1155" cy="4"/>
                            </a:xfrm>
                            <a:prstGeom prst="rect">
                              <a:avLst/>
                            </a:prstGeom>
                            <a:solidFill>
                              <a:srgbClr val="000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9" name="Rectangle 424"/>
                          <wps:cNvSpPr>
                            <a:spLocks noChangeArrowheads="1"/>
                          </wps:cNvSpPr>
                          <wps:spPr bwMode="auto">
                            <a:xfrm>
                              <a:off x="2908" y="2761"/>
                              <a:ext cx="1155" cy="9"/>
                            </a:xfrm>
                            <a:prstGeom prst="rect">
                              <a:avLst/>
                            </a:prstGeom>
                            <a:solidFill>
                              <a:srgbClr val="0000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0" name="Rectangle 425"/>
                          <wps:cNvSpPr>
                            <a:spLocks noChangeArrowheads="1"/>
                          </wps:cNvSpPr>
                          <wps:spPr bwMode="auto">
                            <a:xfrm>
                              <a:off x="2908" y="2770"/>
                              <a:ext cx="1155" cy="6"/>
                            </a:xfrm>
                            <a:prstGeom prst="rect">
                              <a:avLst/>
                            </a:prstGeom>
                            <a:solidFill>
                              <a:srgbClr val="0000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6561" name="Group 627"/>
                        <wpg:cNvGrpSpPr>
                          <a:grpSpLocks/>
                        </wpg:cNvGrpSpPr>
                        <wpg:grpSpPr bwMode="auto">
                          <a:xfrm>
                            <a:off x="425562" y="312420"/>
                            <a:ext cx="4235450" cy="2484120"/>
                            <a:chOff x="686" y="492"/>
                            <a:chExt cx="6670" cy="3912"/>
                          </a:xfrm>
                        </wpg:grpSpPr>
                        <wps:wsp>
                          <wps:cNvPr id="6562" name="Rectangle 427"/>
                          <wps:cNvSpPr>
                            <a:spLocks noChangeArrowheads="1"/>
                          </wps:cNvSpPr>
                          <wps:spPr bwMode="auto">
                            <a:xfrm>
                              <a:off x="2908" y="2776"/>
                              <a:ext cx="1155" cy="4"/>
                            </a:xfrm>
                            <a:prstGeom prst="rect">
                              <a:avLst/>
                            </a:prstGeom>
                            <a:solidFill>
                              <a:srgbClr val="0000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3" name="Rectangle 428"/>
                          <wps:cNvSpPr>
                            <a:spLocks noChangeArrowheads="1"/>
                          </wps:cNvSpPr>
                          <wps:spPr bwMode="auto">
                            <a:xfrm>
                              <a:off x="2908" y="2780"/>
                              <a:ext cx="1155" cy="9"/>
                            </a:xfrm>
                            <a:prstGeom prst="rect">
                              <a:avLst/>
                            </a:prstGeom>
                            <a:solidFill>
                              <a:srgbClr val="0000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4" name="Rectangle 429"/>
                          <wps:cNvSpPr>
                            <a:spLocks noChangeArrowheads="1"/>
                          </wps:cNvSpPr>
                          <wps:spPr bwMode="auto">
                            <a:xfrm>
                              <a:off x="2908" y="2789"/>
                              <a:ext cx="1155" cy="4"/>
                            </a:xfrm>
                            <a:prstGeom prst="rect">
                              <a:avLst/>
                            </a:prstGeom>
                            <a:solidFill>
                              <a:srgbClr val="0000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5" name="Rectangle 430"/>
                          <wps:cNvSpPr>
                            <a:spLocks noChangeArrowheads="1"/>
                          </wps:cNvSpPr>
                          <wps:spPr bwMode="auto">
                            <a:xfrm>
                              <a:off x="2908" y="2793"/>
                              <a:ext cx="1155" cy="4"/>
                            </a:xfrm>
                            <a:prstGeom prst="rect">
                              <a:avLst/>
                            </a:prstGeom>
                            <a:solidFill>
                              <a:srgbClr val="0000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6" name="Rectangle 431"/>
                          <wps:cNvSpPr>
                            <a:spLocks noChangeArrowheads="1"/>
                          </wps:cNvSpPr>
                          <wps:spPr bwMode="auto">
                            <a:xfrm>
                              <a:off x="2908" y="2797"/>
                              <a:ext cx="1155" cy="5"/>
                            </a:xfrm>
                            <a:prstGeom prst="rect">
                              <a:avLst/>
                            </a:prstGeom>
                            <a:solidFill>
                              <a:srgbClr val="0000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7" name="Rectangle 432"/>
                          <wps:cNvSpPr>
                            <a:spLocks noChangeArrowheads="1"/>
                          </wps:cNvSpPr>
                          <wps:spPr bwMode="auto">
                            <a:xfrm>
                              <a:off x="2908" y="2802"/>
                              <a:ext cx="1155" cy="6"/>
                            </a:xfrm>
                            <a:prstGeom prst="rect">
                              <a:avLst/>
                            </a:prstGeom>
                            <a:solidFill>
                              <a:srgbClr val="0000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8" name="Rectangle 433"/>
                          <wps:cNvSpPr>
                            <a:spLocks noChangeArrowheads="1"/>
                          </wps:cNvSpPr>
                          <wps:spPr bwMode="auto">
                            <a:xfrm>
                              <a:off x="2908" y="2808"/>
                              <a:ext cx="1155" cy="4"/>
                            </a:xfrm>
                            <a:prstGeom prst="rect">
                              <a:avLst/>
                            </a:prstGeom>
                            <a:solidFill>
                              <a:srgbClr val="0000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9" name="Rectangle 434"/>
                          <wps:cNvSpPr>
                            <a:spLocks noChangeArrowheads="1"/>
                          </wps:cNvSpPr>
                          <wps:spPr bwMode="auto">
                            <a:xfrm>
                              <a:off x="2908" y="2812"/>
                              <a:ext cx="1155" cy="9"/>
                            </a:xfrm>
                            <a:prstGeom prst="rect">
                              <a:avLst/>
                            </a:prstGeom>
                            <a:solidFill>
                              <a:srgbClr val="000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0" name="Rectangle 435"/>
                          <wps:cNvSpPr>
                            <a:spLocks noChangeArrowheads="1"/>
                          </wps:cNvSpPr>
                          <wps:spPr bwMode="auto">
                            <a:xfrm>
                              <a:off x="2908" y="2821"/>
                              <a:ext cx="1155" cy="2"/>
                            </a:xfrm>
                            <a:prstGeom prst="rect">
                              <a:avLst/>
                            </a:prstGeom>
                            <a:solidFill>
                              <a:srgbClr val="0000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1" name="Rectangle 436"/>
                          <wps:cNvSpPr>
                            <a:spLocks noChangeArrowheads="1"/>
                          </wps:cNvSpPr>
                          <wps:spPr bwMode="auto">
                            <a:xfrm>
                              <a:off x="2908" y="2823"/>
                              <a:ext cx="1155" cy="6"/>
                            </a:xfrm>
                            <a:prstGeom prst="rect">
                              <a:avLst/>
                            </a:prstGeom>
                            <a:solidFill>
                              <a:srgbClr val="0000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2" name="Rectangle 437"/>
                          <wps:cNvSpPr>
                            <a:spLocks noChangeArrowheads="1"/>
                          </wps:cNvSpPr>
                          <wps:spPr bwMode="auto">
                            <a:xfrm>
                              <a:off x="2908" y="2829"/>
                              <a:ext cx="1155" cy="3"/>
                            </a:xfrm>
                            <a:prstGeom prst="rect">
                              <a:avLst/>
                            </a:prstGeom>
                            <a:solidFill>
                              <a:srgbClr val="0000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3" name="Rectangle 438"/>
                          <wps:cNvSpPr>
                            <a:spLocks noChangeArrowheads="1"/>
                          </wps:cNvSpPr>
                          <wps:spPr bwMode="auto">
                            <a:xfrm>
                              <a:off x="2908" y="2832"/>
                              <a:ext cx="1155" cy="6"/>
                            </a:xfrm>
                            <a:prstGeom prst="rect">
                              <a:avLst/>
                            </a:prstGeom>
                            <a:solidFill>
                              <a:srgbClr val="0000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4" name="Rectangle 439"/>
                          <wps:cNvSpPr>
                            <a:spLocks noChangeArrowheads="1"/>
                          </wps:cNvSpPr>
                          <wps:spPr bwMode="auto">
                            <a:xfrm>
                              <a:off x="2908" y="2838"/>
                              <a:ext cx="1155" cy="4"/>
                            </a:xfrm>
                            <a:prstGeom prst="rect">
                              <a:avLst/>
                            </a:prstGeom>
                            <a:solidFill>
                              <a:srgbClr val="0000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5" name="Rectangle 440"/>
                          <wps:cNvSpPr>
                            <a:spLocks noChangeArrowheads="1"/>
                          </wps:cNvSpPr>
                          <wps:spPr bwMode="auto">
                            <a:xfrm>
                              <a:off x="2908" y="2842"/>
                              <a:ext cx="1155" cy="5"/>
                            </a:xfrm>
                            <a:prstGeom prst="rect">
                              <a:avLst/>
                            </a:prstGeom>
                            <a:solidFill>
                              <a:srgbClr val="0000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6" name="Rectangle 441"/>
                          <wps:cNvSpPr>
                            <a:spLocks noChangeArrowheads="1"/>
                          </wps:cNvSpPr>
                          <wps:spPr bwMode="auto">
                            <a:xfrm>
                              <a:off x="2908" y="2847"/>
                              <a:ext cx="1155" cy="6"/>
                            </a:xfrm>
                            <a:prstGeom prst="rect">
                              <a:avLst/>
                            </a:prstGeom>
                            <a:solidFill>
                              <a:srgbClr val="0000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7" name="Rectangle 442"/>
                          <wps:cNvSpPr>
                            <a:spLocks noChangeArrowheads="1"/>
                          </wps:cNvSpPr>
                          <wps:spPr bwMode="auto">
                            <a:xfrm>
                              <a:off x="2908" y="2853"/>
                              <a:ext cx="1155" cy="4"/>
                            </a:xfrm>
                            <a:prstGeom prst="rect">
                              <a:avLst/>
                            </a:prstGeom>
                            <a:solidFill>
                              <a:srgbClr val="0000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8" name="Rectangle 443"/>
                          <wps:cNvSpPr>
                            <a:spLocks noChangeArrowheads="1"/>
                          </wps:cNvSpPr>
                          <wps:spPr bwMode="auto">
                            <a:xfrm>
                              <a:off x="2908" y="2857"/>
                              <a:ext cx="1155" cy="5"/>
                            </a:xfrm>
                            <a:prstGeom prst="rect">
                              <a:avLst/>
                            </a:prstGeom>
                            <a:solidFill>
                              <a:srgbClr val="0000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9" name="Rectangle 444"/>
                          <wps:cNvSpPr>
                            <a:spLocks noChangeArrowheads="1"/>
                          </wps:cNvSpPr>
                          <wps:spPr bwMode="auto">
                            <a:xfrm>
                              <a:off x="2908" y="2862"/>
                              <a:ext cx="1155" cy="4"/>
                            </a:xfrm>
                            <a:prstGeom prst="rect">
                              <a:avLst/>
                            </a:prstGeom>
                            <a:solidFill>
                              <a:srgbClr val="0000B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0" name="Rectangle 445"/>
                          <wps:cNvSpPr>
                            <a:spLocks noChangeArrowheads="1"/>
                          </wps:cNvSpPr>
                          <wps:spPr bwMode="auto">
                            <a:xfrm>
                              <a:off x="2908" y="2866"/>
                              <a:ext cx="1155" cy="4"/>
                            </a:xfrm>
                            <a:prstGeom prst="rect">
                              <a:avLst/>
                            </a:prstGeom>
                            <a:solidFill>
                              <a:srgbClr val="0000B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1" name="Rectangle 446"/>
                          <wps:cNvSpPr>
                            <a:spLocks noChangeArrowheads="1"/>
                          </wps:cNvSpPr>
                          <wps:spPr bwMode="auto">
                            <a:xfrm>
                              <a:off x="2908" y="2870"/>
                              <a:ext cx="1155" cy="4"/>
                            </a:xfrm>
                            <a:prstGeom prst="rect">
                              <a:avLst/>
                            </a:prstGeom>
                            <a:solidFill>
                              <a:srgbClr val="0000B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2" name="Rectangle 447"/>
                          <wps:cNvSpPr>
                            <a:spLocks noChangeArrowheads="1"/>
                          </wps:cNvSpPr>
                          <wps:spPr bwMode="auto">
                            <a:xfrm>
                              <a:off x="2908" y="2874"/>
                              <a:ext cx="1155" cy="5"/>
                            </a:xfrm>
                            <a:prstGeom prst="rect">
                              <a:avLst/>
                            </a:prstGeom>
                            <a:solidFill>
                              <a:srgbClr val="0000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3" name="Rectangle 448"/>
                          <wps:cNvSpPr>
                            <a:spLocks noChangeArrowheads="1"/>
                          </wps:cNvSpPr>
                          <wps:spPr bwMode="auto">
                            <a:xfrm>
                              <a:off x="2908" y="2879"/>
                              <a:ext cx="1155" cy="6"/>
                            </a:xfrm>
                            <a:prstGeom prst="rect">
                              <a:avLst/>
                            </a:prstGeom>
                            <a:solidFill>
                              <a:srgbClr val="0000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4" name="Rectangle 449"/>
                          <wps:cNvSpPr>
                            <a:spLocks noChangeArrowheads="1"/>
                          </wps:cNvSpPr>
                          <wps:spPr bwMode="auto">
                            <a:xfrm>
                              <a:off x="2908" y="2885"/>
                              <a:ext cx="1155" cy="4"/>
                            </a:xfrm>
                            <a:prstGeom prst="rect">
                              <a:avLst/>
                            </a:prstGeom>
                            <a:solidFill>
                              <a:srgbClr val="0000B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5" name="Rectangle 450"/>
                          <wps:cNvSpPr>
                            <a:spLocks noChangeArrowheads="1"/>
                          </wps:cNvSpPr>
                          <wps:spPr bwMode="auto">
                            <a:xfrm>
                              <a:off x="2908" y="2889"/>
                              <a:ext cx="1155" cy="5"/>
                            </a:xfrm>
                            <a:prstGeom prst="rect">
                              <a:avLst/>
                            </a:prstGeom>
                            <a:solidFill>
                              <a:srgbClr val="0000A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6" name="Rectangle 451"/>
                          <wps:cNvSpPr>
                            <a:spLocks noChangeArrowheads="1"/>
                          </wps:cNvSpPr>
                          <wps:spPr bwMode="auto">
                            <a:xfrm>
                              <a:off x="2908" y="2894"/>
                              <a:ext cx="1155" cy="4"/>
                            </a:xfrm>
                            <a:prstGeom prst="rect">
                              <a:avLst/>
                            </a:prstGeom>
                            <a:solidFill>
                              <a:srgbClr val="0000A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7" name="Rectangle 452"/>
                          <wps:cNvSpPr>
                            <a:spLocks noChangeArrowheads="1"/>
                          </wps:cNvSpPr>
                          <wps:spPr bwMode="auto">
                            <a:xfrm>
                              <a:off x="2908" y="2898"/>
                              <a:ext cx="1155" cy="4"/>
                            </a:xfrm>
                            <a:prstGeom prst="rect">
                              <a:avLst/>
                            </a:prstGeom>
                            <a:solidFill>
                              <a:srgbClr val="0000A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8" name="Rectangle 453"/>
                          <wps:cNvSpPr>
                            <a:spLocks noChangeArrowheads="1"/>
                          </wps:cNvSpPr>
                          <wps:spPr bwMode="auto">
                            <a:xfrm>
                              <a:off x="2908" y="2902"/>
                              <a:ext cx="1155" cy="4"/>
                            </a:xfrm>
                            <a:prstGeom prst="rect">
                              <a:avLst/>
                            </a:prstGeom>
                            <a:solidFill>
                              <a:srgbClr val="0000A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9" name="Rectangle 454"/>
                          <wps:cNvSpPr>
                            <a:spLocks noChangeArrowheads="1"/>
                          </wps:cNvSpPr>
                          <wps:spPr bwMode="auto">
                            <a:xfrm>
                              <a:off x="2908" y="2906"/>
                              <a:ext cx="1155" cy="5"/>
                            </a:xfrm>
                            <a:prstGeom prst="rect">
                              <a:avLst/>
                            </a:prstGeom>
                            <a:solidFill>
                              <a:srgbClr val="0000A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0" name="Rectangle 455"/>
                          <wps:cNvSpPr>
                            <a:spLocks noChangeArrowheads="1"/>
                          </wps:cNvSpPr>
                          <wps:spPr bwMode="auto">
                            <a:xfrm>
                              <a:off x="2908" y="2911"/>
                              <a:ext cx="1155" cy="6"/>
                            </a:xfrm>
                            <a:prstGeom prst="rect">
                              <a:avLst/>
                            </a:prstGeom>
                            <a:solidFill>
                              <a:srgbClr val="0000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1" name="Rectangle 456"/>
                          <wps:cNvSpPr>
                            <a:spLocks noChangeArrowheads="1"/>
                          </wps:cNvSpPr>
                          <wps:spPr bwMode="auto">
                            <a:xfrm>
                              <a:off x="2908" y="2917"/>
                              <a:ext cx="1155" cy="7"/>
                            </a:xfrm>
                            <a:prstGeom prst="rect">
                              <a:avLst/>
                            </a:prstGeom>
                            <a:solidFill>
                              <a:srgbClr val="0000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2" name="Rectangle 457"/>
                          <wps:cNvSpPr>
                            <a:spLocks noChangeArrowheads="1"/>
                          </wps:cNvSpPr>
                          <wps:spPr bwMode="auto">
                            <a:xfrm>
                              <a:off x="2908" y="2924"/>
                              <a:ext cx="1155" cy="2"/>
                            </a:xfrm>
                            <a:prstGeom prst="rect">
                              <a:avLst/>
                            </a:prstGeom>
                            <a:solidFill>
                              <a:srgbClr val="0000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3" name="Rectangle 458"/>
                          <wps:cNvSpPr>
                            <a:spLocks noChangeArrowheads="1"/>
                          </wps:cNvSpPr>
                          <wps:spPr bwMode="auto">
                            <a:xfrm>
                              <a:off x="2908" y="2926"/>
                              <a:ext cx="1155" cy="4"/>
                            </a:xfrm>
                            <a:prstGeom prst="rect">
                              <a:avLst/>
                            </a:prstGeom>
                            <a:solidFill>
                              <a:srgbClr val="0000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4" name="Rectangle 459"/>
                          <wps:cNvSpPr>
                            <a:spLocks noChangeArrowheads="1"/>
                          </wps:cNvSpPr>
                          <wps:spPr bwMode="auto">
                            <a:xfrm>
                              <a:off x="2908" y="2930"/>
                              <a:ext cx="1155" cy="6"/>
                            </a:xfrm>
                            <a:prstGeom prst="rect">
                              <a:avLst/>
                            </a:prstGeom>
                            <a:solidFill>
                              <a:srgbClr val="0000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5" name="Rectangle 460"/>
                          <wps:cNvSpPr>
                            <a:spLocks noChangeArrowheads="1"/>
                          </wps:cNvSpPr>
                          <wps:spPr bwMode="auto">
                            <a:xfrm>
                              <a:off x="2908" y="2936"/>
                              <a:ext cx="1155" cy="7"/>
                            </a:xfrm>
                            <a:prstGeom prst="rect">
                              <a:avLst/>
                            </a:prstGeom>
                            <a:solidFill>
                              <a:srgbClr val="0000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6" name="Rectangle 461"/>
                          <wps:cNvSpPr>
                            <a:spLocks noChangeArrowheads="1"/>
                          </wps:cNvSpPr>
                          <wps:spPr bwMode="auto">
                            <a:xfrm>
                              <a:off x="2908" y="2943"/>
                              <a:ext cx="1155" cy="4"/>
                            </a:xfrm>
                            <a:prstGeom prst="rect">
                              <a:avLst/>
                            </a:prstGeom>
                            <a:solidFill>
                              <a:srgbClr val="0000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7" name="Rectangle 462"/>
                          <wps:cNvSpPr>
                            <a:spLocks noChangeArrowheads="1"/>
                          </wps:cNvSpPr>
                          <wps:spPr bwMode="auto">
                            <a:xfrm>
                              <a:off x="2908" y="2947"/>
                              <a:ext cx="1155" cy="6"/>
                            </a:xfrm>
                            <a:prstGeom prst="rect">
                              <a:avLst/>
                            </a:prstGeom>
                            <a:solidFill>
                              <a:srgbClr val="00009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8" name="Rectangle 463"/>
                          <wps:cNvSpPr>
                            <a:spLocks noChangeArrowheads="1"/>
                          </wps:cNvSpPr>
                          <wps:spPr bwMode="auto">
                            <a:xfrm>
                              <a:off x="2908" y="2953"/>
                              <a:ext cx="1155" cy="7"/>
                            </a:xfrm>
                            <a:prstGeom prst="rect">
                              <a:avLst/>
                            </a:prstGeom>
                            <a:solidFill>
                              <a:srgbClr val="00009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9" name="Rectangle 464"/>
                          <wps:cNvSpPr>
                            <a:spLocks noChangeArrowheads="1"/>
                          </wps:cNvSpPr>
                          <wps:spPr bwMode="auto">
                            <a:xfrm>
                              <a:off x="2908" y="2960"/>
                              <a:ext cx="1155" cy="2"/>
                            </a:xfrm>
                            <a:prstGeom prst="rect">
                              <a:avLst/>
                            </a:prstGeom>
                            <a:solidFill>
                              <a:srgbClr val="0000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0" name="Rectangle 465"/>
                          <wps:cNvSpPr>
                            <a:spLocks noChangeArrowheads="1"/>
                          </wps:cNvSpPr>
                          <wps:spPr bwMode="auto">
                            <a:xfrm>
                              <a:off x="2908" y="2962"/>
                              <a:ext cx="1155" cy="6"/>
                            </a:xfrm>
                            <a:prstGeom prst="rect">
                              <a:avLst/>
                            </a:prstGeom>
                            <a:solidFill>
                              <a:srgbClr val="0000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1" name="Rectangle 466"/>
                          <wps:cNvSpPr>
                            <a:spLocks noChangeArrowheads="1"/>
                          </wps:cNvSpPr>
                          <wps:spPr bwMode="auto">
                            <a:xfrm>
                              <a:off x="2908" y="2968"/>
                              <a:ext cx="1155" cy="7"/>
                            </a:xfrm>
                            <a:prstGeom prst="rect">
                              <a:avLst/>
                            </a:prstGeom>
                            <a:solidFill>
                              <a:srgbClr val="00008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2" name="Rectangle 467"/>
                          <wps:cNvSpPr>
                            <a:spLocks noChangeArrowheads="1"/>
                          </wps:cNvSpPr>
                          <wps:spPr bwMode="auto">
                            <a:xfrm>
                              <a:off x="2908" y="2975"/>
                              <a:ext cx="1155" cy="6"/>
                            </a:xfrm>
                            <a:prstGeom prst="rect">
                              <a:avLst/>
                            </a:prstGeom>
                            <a:solidFill>
                              <a:srgbClr val="0000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3" name="Rectangle 468"/>
                          <wps:cNvSpPr>
                            <a:spLocks noChangeArrowheads="1"/>
                          </wps:cNvSpPr>
                          <wps:spPr bwMode="auto">
                            <a:xfrm>
                              <a:off x="2908" y="2981"/>
                              <a:ext cx="1155" cy="7"/>
                            </a:xfrm>
                            <a:prstGeom prst="rect">
                              <a:avLst/>
                            </a:prstGeom>
                            <a:solidFill>
                              <a:srgbClr val="0000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4" name="Rectangle 469"/>
                          <wps:cNvSpPr>
                            <a:spLocks noChangeArrowheads="1"/>
                          </wps:cNvSpPr>
                          <wps:spPr bwMode="auto">
                            <a:xfrm>
                              <a:off x="2908" y="2988"/>
                              <a:ext cx="1155" cy="6"/>
                            </a:xfrm>
                            <a:prstGeom prst="rect">
                              <a:avLst/>
                            </a:prstGeom>
                            <a:solidFill>
                              <a:srgbClr val="00008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5" name="Rectangle 470"/>
                          <wps:cNvSpPr>
                            <a:spLocks noChangeArrowheads="1"/>
                          </wps:cNvSpPr>
                          <wps:spPr bwMode="auto">
                            <a:xfrm>
                              <a:off x="2908" y="2994"/>
                              <a:ext cx="1155" cy="6"/>
                            </a:xfrm>
                            <a:prstGeom prst="rect">
                              <a:avLst/>
                            </a:prstGeom>
                            <a:solidFill>
                              <a:srgbClr val="00008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6" name="Rectangle 471"/>
                          <wps:cNvSpPr>
                            <a:spLocks noChangeArrowheads="1"/>
                          </wps:cNvSpPr>
                          <wps:spPr bwMode="auto">
                            <a:xfrm>
                              <a:off x="2908" y="3000"/>
                              <a:ext cx="1155" cy="9"/>
                            </a:xfrm>
                            <a:prstGeom prst="rect">
                              <a:avLst/>
                            </a:prstGeom>
                            <a:solidFill>
                              <a:srgbClr val="00008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7" name="Rectangle 472"/>
                          <wps:cNvSpPr>
                            <a:spLocks noChangeArrowheads="1"/>
                          </wps:cNvSpPr>
                          <wps:spPr bwMode="auto">
                            <a:xfrm>
                              <a:off x="2908" y="3009"/>
                              <a:ext cx="1155" cy="6"/>
                            </a:xfrm>
                            <a:prstGeom prst="rect">
                              <a:avLst/>
                            </a:prstGeom>
                            <a:solidFill>
                              <a:srgbClr val="0000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8" name="Rectangle 473"/>
                          <wps:cNvSpPr>
                            <a:spLocks noChangeArrowheads="1"/>
                          </wps:cNvSpPr>
                          <wps:spPr bwMode="auto">
                            <a:xfrm>
                              <a:off x="2908" y="3015"/>
                              <a:ext cx="1155" cy="11"/>
                            </a:xfrm>
                            <a:prstGeom prst="rect">
                              <a:avLst/>
                            </a:prstGeom>
                            <a:solidFill>
                              <a:srgbClr val="00008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9" name="Rectangle 474"/>
                          <wps:cNvSpPr>
                            <a:spLocks noChangeArrowheads="1"/>
                          </wps:cNvSpPr>
                          <wps:spPr bwMode="auto">
                            <a:xfrm>
                              <a:off x="2908" y="3026"/>
                              <a:ext cx="1155" cy="9"/>
                            </a:xfrm>
                            <a:prstGeom prst="rect">
                              <a:avLst/>
                            </a:prstGeom>
                            <a:solidFill>
                              <a:srgbClr val="000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0" name="Rectangle 475"/>
                          <wps:cNvSpPr>
                            <a:spLocks noChangeArrowheads="1"/>
                          </wps:cNvSpPr>
                          <wps:spPr bwMode="auto">
                            <a:xfrm>
                              <a:off x="2908" y="3035"/>
                              <a:ext cx="1155" cy="10"/>
                            </a:xfrm>
                            <a:prstGeom prst="rect">
                              <a:avLst/>
                            </a:prstGeom>
                            <a:solidFill>
                              <a:srgbClr val="0000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1" name="Rectangle 476"/>
                          <wps:cNvSpPr>
                            <a:spLocks noChangeArrowheads="1"/>
                          </wps:cNvSpPr>
                          <wps:spPr bwMode="auto">
                            <a:xfrm>
                              <a:off x="2908" y="3045"/>
                              <a:ext cx="1155" cy="13"/>
                            </a:xfrm>
                            <a:prstGeom prst="rect">
                              <a:avLst/>
                            </a:prstGeom>
                            <a:solidFill>
                              <a:srgbClr val="00007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2" name="Rectangle 477"/>
                          <wps:cNvSpPr>
                            <a:spLocks noChangeArrowheads="1"/>
                          </wps:cNvSpPr>
                          <wps:spPr bwMode="auto">
                            <a:xfrm>
                              <a:off x="2908" y="3058"/>
                              <a:ext cx="1155" cy="15"/>
                            </a:xfrm>
                            <a:prstGeom prst="rect">
                              <a:avLst/>
                            </a:prstGeom>
                            <a:solidFill>
                              <a:srgbClr val="00007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3" name="Rectangle 478"/>
                          <wps:cNvSpPr>
                            <a:spLocks noChangeArrowheads="1"/>
                          </wps:cNvSpPr>
                          <wps:spPr bwMode="auto">
                            <a:xfrm>
                              <a:off x="2908" y="3073"/>
                              <a:ext cx="1155" cy="11"/>
                            </a:xfrm>
                            <a:prstGeom prst="rect">
                              <a:avLst/>
                            </a:prstGeom>
                            <a:solidFill>
                              <a:srgbClr val="00007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4" name="Rectangle 479"/>
                          <wps:cNvSpPr>
                            <a:spLocks noChangeArrowheads="1"/>
                          </wps:cNvSpPr>
                          <wps:spPr bwMode="auto">
                            <a:xfrm>
                              <a:off x="2908" y="2575"/>
                              <a:ext cx="1155" cy="511"/>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5" name="Rectangle 480"/>
                          <wps:cNvSpPr>
                            <a:spLocks noChangeArrowheads="1"/>
                          </wps:cNvSpPr>
                          <wps:spPr bwMode="auto">
                            <a:xfrm>
                              <a:off x="3036" y="2618"/>
                              <a:ext cx="793"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E524E" w:rsidRDefault="0059726E" w:rsidP="005E524E">
                                <w:pPr>
                                  <w:spacing w:before="0"/>
                                  <w:jc w:val="center"/>
                                  <w:rPr>
                                    <w:b/>
                                    <w:color w:val="FFFFFF" w:themeColor="background1"/>
                                    <w:sz w:val="10"/>
                                    <w:szCs w:val="10"/>
                                  </w:rPr>
                                </w:pPr>
                                <w:r w:rsidRPr="005E524E">
                                  <w:rPr>
                                    <w:b/>
                                    <w:noProof/>
                                    <w:color w:val="FFFFFF" w:themeColor="background1"/>
                                    <w:sz w:val="10"/>
                                    <w:szCs w:val="10"/>
                                    <w:lang w:val="ru-RU" w:eastAsia="ko-KR"/>
                                  </w:rPr>
                                  <w:t>Пограничный</w:t>
                                </w:r>
                                <w:r w:rsidRPr="005E524E">
                                  <w:rPr>
                                    <w:b/>
                                    <w:noProof/>
                                    <w:color w:val="FFFFFF" w:themeColor="background1"/>
                                    <w:sz w:val="10"/>
                                    <w:szCs w:val="10"/>
                                    <w:lang w:val="ru-RU" w:eastAsia="ko-KR"/>
                                  </w:rPr>
                                  <w:br/>
                                  <w:t>контроллер</w:t>
                                </w:r>
                                <w:r w:rsidRPr="005E524E">
                                  <w:rPr>
                                    <w:b/>
                                    <w:noProof/>
                                    <w:color w:val="FFFFFF" w:themeColor="background1"/>
                                    <w:sz w:val="10"/>
                                    <w:szCs w:val="10"/>
                                    <w:lang w:val="ru-RU" w:eastAsia="ko-KR"/>
                                  </w:rPr>
                                  <w:br/>
                                  <w:t>сеансов</w:t>
                                </w:r>
                              </w:p>
                            </w:txbxContent>
                          </wps:txbx>
                          <wps:bodyPr rot="0" vert="horz" wrap="square" lIns="0" tIns="0" rIns="0" bIns="0" anchor="t" anchorCtr="0">
                            <a:spAutoFit/>
                          </wps:bodyPr>
                        </wps:wsp>
                        <wps:wsp>
                          <wps:cNvPr id="6616" name="Rectangle 481"/>
                          <wps:cNvSpPr>
                            <a:spLocks noChangeArrowheads="1"/>
                          </wps:cNvSpPr>
                          <wps:spPr bwMode="auto">
                            <a:xfrm>
                              <a:off x="3723" y="2704"/>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6618" name="Rectangle 483"/>
                          <wps:cNvSpPr>
                            <a:spLocks noChangeArrowheads="1"/>
                          </wps:cNvSpPr>
                          <wps:spPr bwMode="auto">
                            <a:xfrm>
                              <a:off x="3616" y="2843"/>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6621" name="Rectangle 486"/>
                          <wps:cNvSpPr>
                            <a:spLocks noChangeArrowheads="1"/>
                          </wps:cNvSpPr>
                          <wps:spPr bwMode="auto">
                            <a:xfrm>
                              <a:off x="2617" y="2689"/>
                              <a:ext cx="2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sz w:val="10"/>
                                    <w:szCs w:val="10"/>
                                    <w:lang w:val="en-US"/>
                                  </w:rPr>
                                  <w:t xml:space="preserve"> </w:t>
                                </w:r>
                              </w:p>
                            </w:txbxContent>
                          </wps:txbx>
                          <wps:bodyPr rot="0" vert="horz" wrap="none" lIns="0" tIns="0" rIns="0" bIns="0" anchor="t" anchorCtr="0">
                            <a:spAutoFit/>
                          </wps:bodyPr>
                        </wps:wsp>
                        <wps:wsp>
                          <wps:cNvPr id="6622" name="Rectangle 487"/>
                          <wps:cNvSpPr>
                            <a:spLocks noChangeArrowheads="1"/>
                          </wps:cNvSpPr>
                          <wps:spPr bwMode="auto">
                            <a:xfrm>
                              <a:off x="2583" y="2667"/>
                              <a:ext cx="285"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wps:txbx>
                          <wps:bodyPr rot="0" vert="horz" wrap="square" lIns="0" tIns="0" rIns="0" bIns="0" anchor="t" anchorCtr="0">
                            <a:spAutoFit/>
                          </wps:bodyPr>
                        </wps:wsp>
                        <wps:wsp>
                          <wps:cNvPr id="6626" name="Line 491"/>
                          <wps:cNvCnPr/>
                          <wps:spPr bwMode="auto">
                            <a:xfrm>
                              <a:off x="4057" y="1306"/>
                              <a:ext cx="1339" cy="1019"/>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6627" name="Line 492"/>
                          <wps:cNvCnPr/>
                          <wps:spPr bwMode="auto">
                            <a:xfrm flipH="1">
                              <a:off x="4023" y="2404"/>
                              <a:ext cx="1394" cy="1090"/>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6628" name="Line 493"/>
                          <wps:cNvCnPr/>
                          <wps:spPr bwMode="auto">
                            <a:xfrm>
                              <a:off x="1812" y="3526"/>
                              <a:ext cx="1102"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29" name="Line 494"/>
                          <wps:cNvCnPr/>
                          <wps:spPr bwMode="auto">
                            <a:xfrm>
                              <a:off x="1842" y="4178"/>
                              <a:ext cx="1026"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41" name="Rectangle 506"/>
                          <wps:cNvSpPr>
                            <a:spLocks noChangeArrowheads="1"/>
                          </wps:cNvSpPr>
                          <wps:spPr bwMode="auto">
                            <a:xfrm>
                              <a:off x="1085" y="1225"/>
                              <a:ext cx="214"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TD</w:t>
                                </w:r>
                              </w:p>
                            </w:txbxContent>
                          </wps:txbx>
                          <wps:bodyPr rot="0" vert="horz" wrap="none" lIns="0" tIns="0" rIns="0" bIns="0" anchor="t" anchorCtr="0">
                            <a:spAutoFit/>
                          </wps:bodyPr>
                        </wps:wsp>
                        <wps:wsp>
                          <wps:cNvPr id="6642" name="Rectangle 507"/>
                          <wps:cNvSpPr>
                            <a:spLocks noChangeArrowheads="1"/>
                          </wps:cNvSpPr>
                          <wps:spPr bwMode="auto">
                            <a:xfrm>
                              <a:off x="1085" y="1409"/>
                              <a:ext cx="143"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M</w:t>
                                </w:r>
                              </w:p>
                            </w:txbxContent>
                          </wps:txbx>
                          <wps:bodyPr rot="0" vert="horz" wrap="none" lIns="0" tIns="0" rIns="0" bIns="0" anchor="t" anchorCtr="0">
                            <a:spAutoFit/>
                          </wps:bodyPr>
                        </wps:wsp>
                        <wps:wsp>
                          <wps:cNvPr id="6643" name="Rectangle 508"/>
                          <wps:cNvSpPr>
                            <a:spLocks noChangeArrowheads="1"/>
                          </wps:cNvSpPr>
                          <wps:spPr bwMode="auto">
                            <a:xfrm>
                              <a:off x="1227" y="1360"/>
                              <a:ext cx="5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s:wsp>
                          <wps:cNvPr id="6644" name="Rectangle 509"/>
                          <wps:cNvSpPr>
                            <a:spLocks noChangeArrowheads="1"/>
                          </wps:cNvSpPr>
                          <wps:spPr bwMode="auto">
                            <a:xfrm>
                              <a:off x="707" y="1389"/>
                              <a:ext cx="694"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INTERCO</w:t>
                                </w:r>
                              </w:p>
                            </w:txbxContent>
                          </wps:txbx>
                          <wps:bodyPr rot="0" vert="horz" wrap="none" lIns="0" tIns="0" rIns="0" bIns="0" anchor="t" anchorCtr="0">
                            <a:spAutoFit/>
                          </wps:bodyPr>
                        </wps:wsp>
                        <wps:wsp>
                          <wps:cNvPr id="6645" name="Rectangle 510"/>
                          <wps:cNvSpPr>
                            <a:spLocks noChangeArrowheads="1"/>
                          </wps:cNvSpPr>
                          <wps:spPr bwMode="auto">
                            <a:xfrm>
                              <a:off x="1392" y="1389"/>
                              <a:ext cx="329"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NNE</w:t>
                                </w:r>
                              </w:p>
                            </w:txbxContent>
                          </wps:txbx>
                          <wps:bodyPr rot="0" vert="horz" wrap="none" lIns="0" tIns="0" rIns="0" bIns="0" anchor="t" anchorCtr="0">
                            <a:spAutoFit/>
                          </wps:bodyPr>
                        </wps:wsp>
                        <wps:wsp>
                          <wps:cNvPr id="6646" name="Rectangle 511"/>
                          <wps:cNvSpPr>
                            <a:spLocks noChangeArrowheads="1"/>
                          </wps:cNvSpPr>
                          <wps:spPr bwMode="auto">
                            <a:xfrm>
                              <a:off x="707" y="1575"/>
                              <a:ext cx="205"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CT</w:t>
                                </w:r>
                              </w:p>
                            </w:txbxContent>
                          </wps:txbx>
                          <wps:bodyPr rot="0" vert="horz" wrap="none" lIns="0" tIns="0" rIns="0" bIns="0" anchor="t" anchorCtr="0">
                            <a:spAutoFit/>
                          </wps:bodyPr>
                        </wps:wsp>
                        <wps:wsp>
                          <wps:cNvPr id="6647" name="Rectangle 512"/>
                          <wps:cNvSpPr>
                            <a:spLocks noChangeArrowheads="1"/>
                          </wps:cNvSpPr>
                          <wps:spPr bwMode="auto">
                            <a:xfrm>
                              <a:off x="908" y="1575"/>
                              <a:ext cx="41"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 xml:space="preserve"> </w:t>
                                </w:r>
                              </w:p>
                            </w:txbxContent>
                          </wps:txbx>
                          <wps:bodyPr rot="0" vert="horz" wrap="none" lIns="0" tIns="0" rIns="0" bIns="0" anchor="t" anchorCtr="0">
                            <a:spAutoFit/>
                          </wps:bodyPr>
                        </wps:wsp>
                        <wps:wsp>
                          <wps:cNvPr id="6648" name="Rectangle 513"/>
                          <wps:cNvSpPr>
                            <a:spLocks noChangeArrowheads="1"/>
                          </wps:cNvSpPr>
                          <wps:spPr bwMode="auto">
                            <a:xfrm>
                              <a:off x="809" y="1759"/>
                              <a:ext cx="880"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FFFFFF"/>
                                    <w:sz w:val="16"/>
                                    <w:szCs w:val="16"/>
                                    <w:lang w:val="en-US"/>
                                  </w:rPr>
                                  <w:t>EXCHANGE</w:t>
                                </w:r>
                              </w:p>
                            </w:txbxContent>
                          </wps:txbx>
                          <wps:bodyPr rot="0" vert="horz" wrap="none" lIns="0" tIns="0" rIns="0" bIns="0" anchor="t" anchorCtr="0">
                            <a:spAutoFit/>
                          </wps:bodyPr>
                        </wps:wsp>
                        <wps:wsp>
                          <wps:cNvPr id="6649" name="Rectangle 514"/>
                          <wps:cNvSpPr>
                            <a:spLocks noChangeArrowheads="1"/>
                          </wps:cNvSpPr>
                          <wps:spPr bwMode="auto">
                            <a:xfrm>
                              <a:off x="1679" y="1710"/>
                              <a:ext cx="5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s:wsp>
                          <wps:cNvPr id="6650" name="Rectangle 515"/>
                          <wps:cNvSpPr>
                            <a:spLocks noChangeArrowheads="1"/>
                          </wps:cNvSpPr>
                          <wps:spPr bwMode="auto">
                            <a:xfrm>
                              <a:off x="686" y="492"/>
                              <a:ext cx="1156" cy="393"/>
                            </a:xfrm>
                            <a:prstGeom prst="rect">
                              <a:avLst/>
                            </a:prstGeom>
                            <a:solidFill>
                              <a:srgbClr val="8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1" name="Rectangle 516"/>
                          <wps:cNvSpPr>
                            <a:spLocks noChangeArrowheads="1"/>
                          </wps:cNvSpPr>
                          <wps:spPr bwMode="auto">
                            <a:xfrm>
                              <a:off x="686" y="885"/>
                              <a:ext cx="1156" cy="258"/>
                            </a:xfrm>
                            <a:prstGeom prst="rect">
                              <a:avLst/>
                            </a:prstGeom>
                            <a:solidFill>
                              <a:srgbClr val="7E7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2" name="Rectangle 517"/>
                          <wps:cNvSpPr>
                            <a:spLocks noChangeArrowheads="1"/>
                          </wps:cNvSpPr>
                          <wps:spPr bwMode="auto">
                            <a:xfrm>
                              <a:off x="686" y="1143"/>
                              <a:ext cx="1156" cy="214"/>
                            </a:xfrm>
                            <a:prstGeom prst="rect">
                              <a:avLst/>
                            </a:prstGeom>
                            <a:solidFill>
                              <a:srgbClr val="7C7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3" name="Rectangle 518"/>
                          <wps:cNvSpPr>
                            <a:spLocks noChangeArrowheads="1"/>
                          </wps:cNvSpPr>
                          <wps:spPr bwMode="auto">
                            <a:xfrm>
                              <a:off x="686" y="1357"/>
                              <a:ext cx="1156" cy="152"/>
                            </a:xfrm>
                            <a:prstGeom prst="rect">
                              <a:avLst/>
                            </a:prstGeom>
                            <a:solidFill>
                              <a:srgbClr val="7A7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4" name="Rectangle 519"/>
                          <wps:cNvSpPr>
                            <a:spLocks noChangeArrowheads="1"/>
                          </wps:cNvSpPr>
                          <wps:spPr bwMode="auto">
                            <a:xfrm>
                              <a:off x="686" y="1509"/>
                              <a:ext cx="1156" cy="139"/>
                            </a:xfrm>
                            <a:prstGeom prst="rect">
                              <a:avLst/>
                            </a:prstGeom>
                            <a:solidFill>
                              <a:srgbClr val="787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5" name="Rectangle 520"/>
                          <wps:cNvSpPr>
                            <a:spLocks noChangeArrowheads="1"/>
                          </wps:cNvSpPr>
                          <wps:spPr bwMode="auto">
                            <a:xfrm>
                              <a:off x="686" y="1648"/>
                              <a:ext cx="1156" cy="121"/>
                            </a:xfrm>
                            <a:prstGeom prst="rect">
                              <a:avLst/>
                            </a:prstGeom>
                            <a:solidFill>
                              <a:srgbClr val="767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6" name="Rectangle 521"/>
                          <wps:cNvSpPr>
                            <a:spLocks noChangeArrowheads="1"/>
                          </wps:cNvSpPr>
                          <wps:spPr bwMode="auto">
                            <a:xfrm>
                              <a:off x="686" y="1769"/>
                              <a:ext cx="1156" cy="107"/>
                            </a:xfrm>
                            <a:prstGeom prst="rect">
                              <a:avLst/>
                            </a:prstGeom>
                            <a:solidFill>
                              <a:srgbClr val="747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7" name="Rectangle 522"/>
                          <wps:cNvSpPr>
                            <a:spLocks noChangeArrowheads="1"/>
                          </wps:cNvSpPr>
                          <wps:spPr bwMode="auto">
                            <a:xfrm>
                              <a:off x="686" y="1876"/>
                              <a:ext cx="1156" cy="90"/>
                            </a:xfrm>
                            <a:prstGeom prst="rect">
                              <a:avLst/>
                            </a:prstGeom>
                            <a:solidFill>
                              <a:srgbClr val="727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8" name="Rectangle 523"/>
                          <wps:cNvSpPr>
                            <a:spLocks noChangeArrowheads="1"/>
                          </wps:cNvSpPr>
                          <wps:spPr bwMode="auto">
                            <a:xfrm>
                              <a:off x="686" y="1966"/>
                              <a:ext cx="1156" cy="92"/>
                            </a:xfrm>
                            <a:prstGeom prst="rect">
                              <a:avLst/>
                            </a:prstGeom>
                            <a:solidFill>
                              <a:srgbClr val="707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9" name="Rectangle 524"/>
                          <wps:cNvSpPr>
                            <a:spLocks noChangeArrowheads="1"/>
                          </wps:cNvSpPr>
                          <wps:spPr bwMode="auto">
                            <a:xfrm>
                              <a:off x="686" y="2058"/>
                              <a:ext cx="1156" cy="79"/>
                            </a:xfrm>
                            <a:prstGeom prst="rect">
                              <a:avLst/>
                            </a:prstGeom>
                            <a:solidFill>
                              <a:srgbClr val="6E6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0" name="Rectangle 525"/>
                          <wps:cNvSpPr>
                            <a:spLocks noChangeArrowheads="1"/>
                          </wps:cNvSpPr>
                          <wps:spPr bwMode="auto">
                            <a:xfrm>
                              <a:off x="686" y="2137"/>
                              <a:ext cx="1156" cy="90"/>
                            </a:xfrm>
                            <a:prstGeom prst="rect">
                              <a:avLst/>
                            </a:prstGeom>
                            <a:solidFill>
                              <a:srgbClr val="6C6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1" name="Rectangle 526"/>
                          <wps:cNvSpPr>
                            <a:spLocks noChangeArrowheads="1"/>
                          </wps:cNvSpPr>
                          <wps:spPr bwMode="auto">
                            <a:xfrm>
                              <a:off x="686" y="2227"/>
                              <a:ext cx="1156" cy="79"/>
                            </a:xfrm>
                            <a:prstGeom prst="rect">
                              <a:avLst/>
                            </a:prstGeom>
                            <a:solidFill>
                              <a:srgbClr val="6A6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2" name="Rectangle 527"/>
                          <wps:cNvSpPr>
                            <a:spLocks noChangeArrowheads="1"/>
                          </wps:cNvSpPr>
                          <wps:spPr bwMode="auto">
                            <a:xfrm>
                              <a:off x="686" y="2306"/>
                              <a:ext cx="1156" cy="90"/>
                            </a:xfrm>
                            <a:prstGeom prst="rect">
                              <a:avLst/>
                            </a:prstGeom>
                            <a:solidFill>
                              <a:srgbClr val="686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3" name="Rectangle 528"/>
                          <wps:cNvSpPr>
                            <a:spLocks noChangeArrowheads="1"/>
                          </wps:cNvSpPr>
                          <wps:spPr bwMode="auto">
                            <a:xfrm>
                              <a:off x="686" y="2396"/>
                              <a:ext cx="1156" cy="74"/>
                            </a:xfrm>
                            <a:prstGeom prst="rect">
                              <a:avLst/>
                            </a:prstGeom>
                            <a:solidFill>
                              <a:srgbClr val="66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4" name="Rectangle 529"/>
                          <wps:cNvSpPr>
                            <a:spLocks noChangeArrowheads="1"/>
                          </wps:cNvSpPr>
                          <wps:spPr bwMode="auto">
                            <a:xfrm>
                              <a:off x="691" y="2470"/>
                              <a:ext cx="1156" cy="62"/>
                            </a:xfrm>
                            <a:prstGeom prst="rect">
                              <a:avLst/>
                            </a:prstGeom>
                            <a:solidFill>
                              <a:srgbClr val="646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5" name="Rectangle 530"/>
                          <wps:cNvSpPr>
                            <a:spLocks noChangeArrowheads="1"/>
                          </wps:cNvSpPr>
                          <wps:spPr bwMode="auto">
                            <a:xfrm>
                              <a:off x="686" y="2532"/>
                              <a:ext cx="1156" cy="77"/>
                            </a:xfrm>
                            <a:prstGeom prst="rect">
                              <a:avLst/>
                            </a:prstGeom>
                            <a:solidFill>
                              <a:srgbClr val="626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6" name="Rectangle 531"/>
                          <wps:cNvSpPr>
                            <a:spLocks noChangeArrowheads="1"/>
                          </wps:cNvSpPr>
                          <wps:spPr bwMode="auto">
                            <a:xfrm>
                              <a:off x="686" y="2609"/>
                              <a:ext cx="1156" cy="62"/>
                            </a:xfrm>
                            <a:prstGeom prst="rect">
                              <a:avLst/>
                            </a:prstGeom>
                            <a:solidFill>
                              <a:srgbClr val="606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7" name="Rectangle 532"/>
                          <wps:cNvSpPr>
                            <a:spLocks noChangeArrowheads="1"/>
                          </wps:cNvSpPr>
                          <wps:spPr bwMode="auto">
                            <a:xfrm>
                              <a:off x="686" y="2671"/>
                              <a:ext cx="1156" cy="77"/>
                            </a:xfrm>
                            <a:prstGeom prst="rect">
                              <a:avLst/>
                            </a:prstGeom>
                            <a:solidFill>
                              <a:srgbClr val="5E5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8" name="Rectangle 533"/>
                          <wps:cNvSpPr>
                            <a:spLocks noChangeArrowheads="1"/>
                          </wps:cNvSpPr>
                          <wps:spPr bwMode="auto">
                            <a:xfrm>
                              <a:off x="686" y="2748"/>
                              <a:ext cx="1156" cy="75"/>
                            </a:xfrm>
                            <a:prstGeom prst="rect">
                              <a:avLst/>
                            </a:prstGeom>
                            <a:solidFill>
                              <a:srgbClr val="5C5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9" name="Rectangle 534"/>
                          <wps:cNvSpPr>
                            <a:spLocks noChangeArrowheads="1"/>
                          </wps:cNvSpPr>
                          <wps:spPr bwMode="auto">
                            <a:xfrm>
                              <a:off x="686" y="2823"/>
                              <a:ext cx="1156" cy="62"/>
                            </a:xfrm>
                            <a:prstGeom prst="rect">
                              <a:avLst/>
                            </a:prstGeom>
                            <a:solidFill>
                              <a:srgbClr val="5A5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0" name="Rectangle 535"/>
                          <wps:cNvSpPr>
                            <a:spLocks noChangeArrowheads="1"/>
                          </wps:cNvSpPr>
                          <wps:spPr bwMode="auto">
                            <a:xfrm>
                              <a:off x="686" y="2885"/>
                              <a:ext cx="1156" cy="75"/>
                            </a:xfrm>
                            <a:prstGeom prst="rect">
                              <a:avLst/>
                            </a:prstGeom>
                            <a:solidFill>
                              <a:srgbClr val="585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1" name="Rectangle 536"/>
                          <wps:cNvSpPr>
                            <a:spLocks noChangeArrowheads="1"/>
                          </wps:cNvSpPr>
                          <wps:spPr bwMode="auto">
                            <a:xfrm>
                              <a:off x="686" y="2960"/>
                              <a:ext cx="1156" cy="60"/>
                            </a:xfrm>
                            <a:prstGeom prst="rect">
                              <a:avLst/>
                            </a:prstGeom>
                            <a:solidFill>
                              <a:srgbClr val="565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2" name="Rectangle 537"/>
                          <wps:cNvSpPr>
                            <a:spLocks noChangeArrowheads="1"/>
                          </wps:cNvSpPr>
                          <wps:spPr bwMode="auto">
                            <a:xfrm>
                              <a:off x="686" y="3020"/>
                              <a:ext cx="1156" cy="79"/>
                            </a:xfrm>
                            <a:prstGeom prst="rect">
                              <a:avLst/>
                            </a:prstGeom>
                            <a:solidFill>
                              <a:srgbClr val="545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3" name="Rectangle 538"/>
                          <wps:cNvSpPr>
                            <a:spLocks noChangeArrowheads="1"/>
                          </wps:cNvSpPr>
                          <wps:spPr bwMode="auto">
                            <a:xfrm>
                              <a:off x="686" y="3099"/>
                              <a:ext cx="1156" cy="77"/>
                            </a:xfrm>
                            <a:prstGeom prst="rect">
                              <a:avLst/>
                            </a:prstGeom>
                            <a:solidFill>
                              <a:srgbClr val="525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4" name="Rectangle 539"/>
                          <wps:cNvSpPr>
                            <a:spLocks noChangeArrowheads="1"/>
                          </wps:cNvSpPr>
                          <wps:spPr bwMode="auto">
                            <a:xfrm>
                              <a:off x="686" y="3176"/>
                              <a:ext cx="1156" cy="74"/>
                            </a:xfrm>
                            <a:prstGeom prst="rect">
                              <a:avLst/>
                            </a:prstGeom>
                            <a:solidFill>
                              <a:srgbClr val="505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5" name="Rectangle 540"/>
                          <wps:cNvSpPr>
                            <a:spLocks noChangeArrowheads="1"/>
                          </wps:cNvSpPr>
                          <wps:spPr bwMode="auto">
                            <a:xfrm>
                              <a:off x="686" y="3250"/>
                              <a:ext cx="1156" cy="60"/>
                            </a:xfrm>
                            <a:prstGeom prst="rect">
                              <a:avLst/>
                            </a:prstGeom>
                            <a:solidFill>
                              <a:srgbClr val="4E4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6" name="Rectangle 541"/>
                          <wps:cNvSpPr>
                            <a:spLocks noChangeArrowheads="1"/>
                          </wps:cNvSpPr>
                          <wps:spPr bwMode="auto">
                            <a:xfrm>
                              <a:off x="686" y="3310"/>
                              <a:ext cx="1156" cy="77"/>
                            </a:xfrm>
                            <a:prstGeom prst="rect">
                              <a:avLst/>
                            </a:prstGeom>
                            <a:solidFill>
                              <a:srgbClr val="4C4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7" name="Rectangle 542"/>
                          <wps:cNvSpPr>
                            <a:spLocks noChangeArrowheads="1"/>
                          </wps:cNvSpPr>
                          <wps:spPr bwMode="auto">
                            <a:xfrm>
                              <a:off x="686" y="3387"/>
                              <a:ext cx="1156" cy="92"/>
                            </a:xfrm>
                            <a:prstGeom prst="rect">
                              <a:avLst/>
                            </a:prstGeom>
                            <a:solidFill>
                              <a:srgbClr val="4A4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8" name="Rectangle 543"/>
                          <wps:cNvSpPr>
                            <a:spLocks noChangeArrowheads="1"/>
                          </wps:cNvSpPr>
                          <wps:spPr bwMode="auto">
                            <a:xfrm>
                              <a:off x="686" y="3479"/>
                              <a:ext cx="1156" cy="92"/>
                            </a:xfrm>
                            <a:prstGeom prst="rect">
                              <a:avLst/>
                            </a:prstGeom>
                            <a:solidFill>
                              <a:srgbClr val="484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9" name="Rectangle 544"/>
                          <wps:cNvSpPr>
                            <a:spLocks noChangeArrowheads="1"/>
                          </wps:cNvSpPr>
                          <wps:spPr bwMode="auto">
                            <a:xfrm>
                              <a:off x="686" y="3571"/>
                              <a:ext cx="1156" cy="109"/>
                            </a:xfrm>
                            <a:prstGeom prst="rect">
                              <a:avLst/>
                            </a:prstGeom>
                            <a:solidFill>
                              <a:srgbClr val="464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0" name="Rectangle 545"/>
                          <wps:cNvSpPr>
                            <a:spLocks noChangeArrowheads="1"/>
                          </wps:cNvSpPr>
                          <wps:spPr bwMode="auto">
                            <a:xfrm>
                              <a:off x="686" y="3680"/>
                              <a:ext cx="1156" cy="90"/>
                            </a:xfrm>
                            <a:prstGeom prst="rect">
                              <a:avLst/>
                            </a:prstGeom>
                            <a:solidFill>
                              <a:srgbClr val="444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1" name="Rectangle 546"/>
                          <wps:cNvSpPr>
                            <a:spLocks noChangeArrowheads="1"/>
                          </wps:cNvSpPr>
                          <wps:spPr bwMode="auto">
                            <a:xfrm>
                              <a:off x="686" y="3770"/>
                              <a:ext cx="1156" cy="139"/>
                            </a:xfrm>
                            <a:prstGeom prst="rect">
                              <a:avLst/>
                            </a:prstGeom>
                            <a:solidFill>
                              <a:srgbClr val="424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2" name="Rectangle 547"/>
                          <wps:cNvSpPr>
                            <a:spLocks noChangeArrowheads="1"/>
                          </wps:cNvSpPr>
                          <wps:spPr bwMode="auto">
                            <a:xfrm>
                              <a:off x="686" y="3909"/>
                              <a:ext cx="1156" cy="134"/>
                            </a:xfrm>
                            <a:prstGeom prst="rect">
                              <a:avLst/>
                            </a:prstGeom>
                            <a:solidFill>
                              <a:srgbClr val="404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3" name="Rectangle 548"/>
                          <wps:cNvSpPr>
                            <a:spLocks noChangeArrowheads="1"/>
                          </wps:cNvSpPr>
                          <wps:spPr bwMode="auto">
                            <a:xfrm>
                              <a:off x="686" y="4043"/>
                              <a:ext cx="1156" cy="156"/>
                            </a:xfrm>
                            <a:prstGeom prst="rect">
                              <a:avLst/>
                            </a:prstGeom>
                            <a:solidFill>
                              <a:srgbClr val="3E3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4" name="Rectangle 549"/>
                          <wps:cNvSpPr>
                            <a:spLocks noChangeArrowheads="1"/>
                          </wps:cNvSpPr>
                          <wps:spPr bwMode="auto">
                            <a:xfrm>
                              <a:off x="686" y="4199"/>
                              <a:ext cx="1156" cy="201"/>
                            </a:xfrm>
                            <a:prstGeom prst="rect">
                              <a:avLst/>
                            </a:prstGeom>
                            <a:solidFill>
                              <a:srgbClr val="3B3B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5" name="Rectangle 550"/>
                          <wps:cNvSpPr>
                            <a:spLocks noChangeArrowheads="1"/>
                          </wps:cNvSpPr>
                          <wps:spPr bwMode="auto">
                            <a:xfrm>
                              <a:off x="686" y="494"/>
                              <a:ext cx="1156" cy="3910"/>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3" name="Rectangle 558"/>
                          <wps:cNvSpPr>
                            <a:spLocks noChangeArrowheads="1"/>
                          </wps:cNvSpPr>
                          <wps:spPr bwMode="auto">
                            <a:xfrm>
                              <a:off x="727" y="1836"/>
                              <a:ext cx="1085" cy="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КОММУТАЦИОННАЯ</w:t>
                                </w:r>
                              </w:p>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СТАНЦИЯ ДЛЯ</w:t>
                                </w:r>
                              </w:p>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МЕЖСОЕДИНЕНИЙ</w:t>
                                </w:r>
                              </w:p>
                              <w:p w:rsidR="0059726E" w:rsidRPr="005E524E" w:rsidRDefault="0059726E" w:rsidP="00550719">
                                <w:pPr>
                                  <w:jc w:val="center"/>
                                  <w:rPr>
                                    <w:b/>
                                    <w:bCs/>
                                    <w:sz w:val="10"/>
                                    <w:szCs w:val="10"/>
                                    <w:lang w:val="ru-RU"/>
                                  </w:rPr>
                                </w:pPr>
                                <w:r w:rsidRPr="005E524E">
                                  <w:rPr>
                                    <w:rFonts w:ascii="Times New Roman" w:hAnsi="Times New Roman"/>
                                    <w:b/>
                                    <w:bCs/>
                                    <w:color w:val="FFFFFF"/>
                                    <w:sz w:val="10"/>
                                    <w:szCs w:val="10"/>
                                    <w:lang w:val="ru-RU"/>
                                  </w:rPr>
                                  <w:t xml:space="preserve">НА БАЗЕ </w:t>
                                </w:r>
                                <w:r w:rsidRPr="005E524E">
                                  <w:rPr>
                                    <w:rFonts w:ascii="Times New Roman" w:hAnsi="Times New Roman"/>
                                    <w:b/>
                                    <w:bCs/>
                                    <w:color w:val="FFFFFF"/>
                                    <w:sz w:val="10"/>
                                    <w:szCs w:val="10"/>
                                    <w:lang w:val="en-US"/>
                                  </w:rPr>
                                  <w:t>IP</w:t>
                                </w:r>
                              </w:p>
                            </w:txbxContent>
                          </wps:txbx>
                          <wps:bodyPr rot="0" vert="horz" wrap="none" lIns="0" tIns="0" rIns="0" bIns="0" anchor="t" anchorCtr="0">
                            <a:spAutoFit/>
                          </wps:bodyPr>
                        </wps:wsp>
                        <wps:wsp>
                          <wps:cNvPr id="6695" name="Rectangle 560"/>
                          <wps:cNvSpPr>
                            <a:spLocks noChangeArrowheads="1"/>
                          </wps:cNvSpPr>
                          <wps:spPr bwMode="auto">
                            <a:xfrm>
                              <a:off x="5415" y="2821"/>
                              <a:ext cx="1941" cy="58"/>
                            </a:xfrm>
                            <a:prstGeom prst="rect">
                              <a:avLst/>
                            </a:prstGeom>
                            <a:solidFill>
                              <a:srgbClr val="D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6" name="Rectangle 561"/>
                          <wps:cNvSpPr>
                            <a:spLocks noChangeArrowheads="1"/>
                          </wps:cNvSpPr>
                          <wps:spPr bwMode="auto">
                            <a:xfrm>
                              <a:off x="5415" y="2879"/>
                              <a:ext cx="1941" cy="40"/>
                            </a:xfrm>
                            <a:prstGeom prst="rect">
                              <a:avLst/>
                            </a:prstGeom>
                            <a:solidFill>
                              <a:srgbClr val="D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7" name="Rectangle 562"/>
                          <wps:cNvSpPr>
                            <a:spLocks noChangeArrowheads="1"/>
                          </wps:cNvSpPr>
                          <wps:spPr bwMode="auto">
                            <a:xfrm>
                              <a:off x="5415" y="2919"/>
                              <a:ext cx="1941" cy="30"/>
                            </a:xfrm>
                            <a:prstGeom prst="rect">
                              <a:avLst/>
                            </a:prstGeom>
                            <a:solidFill>
                              <a:srgbClr val="D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8" name="Rectangle 563"/>
                          <wps:cNvSpPr>
                            <a:spLocks noChangeArrowheads="1"/>
                          </wps:cNvSpPr>
                          <wps:spPr bwMode="auto">
                            <a:xfrm>
                              <a:off x="5415" y="2949"/>
                              <a:ext cx="1941" cy="22"/>
                            </a:xfrm>
                            <a:prstGeom prst="rect">
                              <a:avLst/>
                            </a:prstGeom>
                            <a:solidFill>
                              <a:srgbClr val="D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9" name="Rectangle 564"/>
                          <wps:cNvSpPr>
                            <a:spLocks noChangeArrowheads="1"/>
                          </wps:cNvSpPr>
                          <wps:spPr bwMode="auto">
                            <a:xfrm>
                              <a:off x="5415" y="2971"/>
                              <a:ext cx="1941" cy="23"/>
                            </a:xfrm>
                            <a:prstGeom prst="rect">
                              <a:avLst/>
                            </a:prstGeom>
                            <a:solidFill>
                              <a:srgbClr val="D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0" name="Rectangle 565"/>
                          <wps:cNvSpPr>
                            <a:spLocks noChangeArrowheads="1"/>
                          </wps:cNvSpPr>
                          <wps:spPr bwMode="auto">
                            <a:xfrm>
                              <a:off x="5415" y="2994"/>
                              <a:ext cx="1941" cy="19"/>
                            </a:xfrm>
                            <a:prstGeom prst="rect">
                              <a:avLst/>
                            </a:prstGeom>
                            <a:solidFill>
                              <a:srgbClr val="D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1" name="Rectangle 566"/>
                          <wps:cNvSpPr>
                            <a:spLocks noChangeArrowheads="1"/>
                          </wps:cNvSpPr>
                          <wps:spPr bwMode="auto">
                            <a:xfrm>
                              <a:off x="5415" y="3013"/>
                              <a:ext cx="1941" cy="13"/>
                            </a:xfrm>
                            <a:prstGeom prst="rect">
                              <a:avLst/>
                            </a:prstGeom>
                            <a:solidFill>
                              <a:srgbClr val="D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2" name="Rectangle 567"/>
                          <wps:cNvSpPr>
                            <a:spLocks noChangeArrowheads="1"/>
                          </wps:cNvSpPr>
                          <wps:spPr bwMode="auto">
                            <a:xfrm>
                              <a:off x="5415" y="3026"/>
                              <a:ext cx="1941" cy="19"/>
                            </a:xfrm>
                            <a:prstGeom prst="rect">
                              <a:avLst/>
                            </a:prstGeom>
                            <a:solidFill>
                              <a:srgbClr val="C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3" name="Rectangle 568"/>
                          <wps:cNvSpPr>
                            <a:spLocks noChangeArrowheads="1"/>
                          </wps:cNvSpPr>
                          <wps:spPr bwMode="auto">
                            <a:xfrm>
                              <a:off x="5415" y="3045"/>
                              <a:ext cx="1941" cy="11"/>
                            </a:xfrm>
                            <a:prstGeom prst="rect">
                              <a:avLst/>
                            </a:prstGeom>
                            <a:solidFill>
                              <a:srgbClr val="C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4" name="Rectangle 569"/>
                          <wps:cNvSpPr>
                            <a:spLocks noChangeArrowheads="1"/>
                          </wps:cNvSpPr>
                          <wps:spPr bwMode="auto">
                            <a:xfrm>
                              <a:off x="5415" y="3056"/>
                              <a:ext cx="1941" cy="15"/>
                            </a:xfrm>
                            <a:prstGeom prst="rect">
                              <a:avLst/>
                            </a:prstGeom>
                            <a:solidFill>
                              <a:srgbClr val="C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5" name="Rectangle 570"/>
                          <wps:cNvSpPr>
                            <a:spLocks noChangeArrowheads="1"/>
                          </wps:cNvSpPr>
                          <wps:spPr bwMode="auto">
                            <a:xfrm>
                              <a:off x="5415" y="3071"/>
                              <a:ext cx="1941" cy="13"/>
                            </a:xfrm>
                            <a:prstGeom prst="rect">
                              <a:avLst/>
                            </a:prstGeom>
                            <a:solidFill>
                              <a:srgbClr val="C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6" name="Rectangle 571"/>
                          <wps:cNvSpPr>
                            <a:spLocks noChangeArrowheads="1"/>
                          </wps:cNvSpPr>
                          <wps:spPr bwMode="auto">
                            <a:xfrm>
                              <a:off x="5415" y="3084"/>
                              <a:ext cx="1941" cy="10"/>
                            </a:xfrm>
                            <a:prstGeom prst="rect">
                              <a:avLst/>
                            </a:prstGeom>
                            <a:solidFill>
                              <a:srgbClr val="C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7" name="Rectangle 572"/>
                          <wps:cNvSpPr>
                            <a:spLocks noChangeArrowheads="1"/>
                          </wps:cNvSpPr>
                          <wps:spPr bwMode="auto">
                            <a:xfrm>
                              <a:off x="5415" y="3094"/>
                              <a:ext cx="1941" cy="11"/>
                            </a:xfrm>
                            <a:prstGeom prst="rect">
                              <a:avLst/>
                            </a:prstGeom>
                            <a:solidFill>
                              <a:srgbClr val="C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8" name="Rectangle 573"/>
                          <wps:cNvSpPr>
                            <a:spLocks noChangeArrowheads="1"/>
                          </wps:cNvSpPr>
                          <wps:spPr bwMode="auto">
                            <a:xfrm>
                              <a:off x="5415" y="3105"/>
                              <a:ext cx="1941" cy="11"/>
                            </a:xfrm>
                            <a:prstGeom prst="rect">
                              <a:avLst/>
                            </a:prstGeom>
                            <a:solidFill>
                              <a:srgbClr val="C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9" name="Rectangle 574"/>
                          <wps:cNvSpPr>
                            <a:spLocks noChangeArrowheads="1"/>
                          </wps:cNvSpPr>
                          <wps:spPr bwMode="auto">
                            <a:xfrm>
                              <a:off x="5415" y="3116"/>
                              <a:ext cx="1941" cy="11"/>
                            </a:xfrm>
                            <a:prstGeom prst="rect">
                              <a:avLst/>
                            </a:prstGeom>
                            <a:solidFill>
                              <a:srgbClr val="C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0" name="Rectangle 575"/>
                          <wps:cNvSpPr>
                            <a:spLocks noChangeArrowheads="1"/>
                          </wps:cNvSpPr>
                          <wps:spPr bwMode="auto">
                            <a:xfrm>
                              <a:off x="5415" y="3127"/>
                              <a:ext cx="1941" cy="10"/>
                            </a:xfrm>
                            <a:prstGeom prst="rect">
                              <a:avLst/>
                            </a:prstGeom>
                            <a:solidFill>
                              <a:srgbClr val="B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1" name="Rectangle 576"/>
                          <wps:cNvSpPr>
                            <a:spLocks noChangeArrowheads="1"/>
                          </wps:cNvSpPr>
                          <wps:spPr bwMode="auto">
                            <a:xfrm>
                              <a:off x="5415" y="3137"/>
                              <a:ext cx="1941" cy="9"/>
                            </a:xfrm>
                            <a:prstGeom prst="rect">
                              <a:avLst/>
                            </a:prstGeom>
                            <a:solidFill>
                              <a:srgbClr val="B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2" name="Rectangle 577"/>
                          <wps:cNvSpPr>
                            <a:spLocks noChangeArrowheads="1"/>
                          </wps:cNvSpPr>
                          <wps:spPr bwMode="auto">
                            <a:xfrm>
                              <a:off x="5415" y="3146"/>
                              <a:ext cx="1941" cy="10"/>
                            </a:xfrm>
                            <a:prstGeom prst="rect">
                              <a:avLst/>
                            </a:prstGeom>
                            <a:solidFill>
                              <a:srgbClr val="B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3" name="Rectangle 578"/>
                          <wps:cNvSpPr>
                            <a:spLocks noChangeArrowheads="1"/>
                          </wps:cNvSpPr>
                          <wps:spPr bwMode="auto">
                            <a:xfrm>
                              <a:off x="5415" y="3156"/>
                              <a:ext cx="1941" cy="9"/>
                            </a:xfrm>
                            <a:prstGeom prst="rect">
                              <a:avLst/>
                            </a:prstGeom>
                            <a:solidFill>
                              <a:srgbClr val="B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4" name="Rectangle 579"/>
                          <wps:cNvSpPr>
                            <a:spLocks noChangeArrowheads="1"/>
                          </wps:cNvSpPr>
                          <wps:spPr bwMode="auto">
                            <a:xfrm>
                              <a:off x="5415" y="3165"/>
                              <a:ext cx="1941" cy="9"/>
                            </a:xfrm>
                            <a:prstGeom prst="rect">
                              <a:avLst/>
                            </a:prstGeom>
                            <a:solidFill>
                              <a:srgbClr val="B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5" name="Rectangle 580"/>
                          <wps:cNvSpPr>
                            <a:spLocks noChangeArrowheads="1"/>
                          </wps:cNvSpPr>
                          <wps:spPr bwMode="auto">
                            <a:xfrm>
                              <a:off x="5415" y="3174"/>
                              <a:ext cx="1941" cy="8"/>
                            </a:xfrm>
                            <a:prstGeom prst="rect">
                              <a:avLst/>
                            </a:prstGeom>
                            <a:solidFill>
                              <a:srgbClr val="B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6" name="Rectangle 581"/>
                          <wps:cNvSpPr>
                            <a:spLocks noChangeArrowheads="1"/>
                          </wps:cNvSpPr>
                          <wps:spPr bwMode="auto">
                            <a:xfrm>
                              <a:off x="5415" y="3182"/>
                              <a:ext cx="1941" cy="6"/>
                            </a:xfrm>
                            <a:prstGeom prst="rect">
                              <a:avLst/>
                            </a:prstGeom>
                            <a:solidFill>
                              <a:srgbClr val="B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7" name="Rectangle 582"/>
                          <wps:cNvSpPr>
                            <a:spLocks noChangeArrowheads="1"/>
                          </wps:cNvSpPr>
                          <wps:spPr bwMode="auto">
                            <a:xfrm>
                              <a:off x="5415" y="3188"/>
                              <a:ext cx="1941" cy="9"/>
                            </a:xfrm>
                            <a:prstGeom prst="rect">
                              <a:avLst/>
                            </a:prstGeom>
                            <a:solidFill>
                              <a:srgbClr val="B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8" name="Rectangle 583"/>
                          <wps:cNvSpPr>
                            <a:spLocks noChangeArrowheads="1"/>
                          </wps:cNvSpPr>
                          <wps:spPr bwMode="auto">
                            <a:xfrm>
                              <a:off x="5415" y="3197"/>
                              <a:ext cx="1941" cy="9"/>
                            </a:xfrm>
                            <a:prstGeom prst="rect">
                              <a:avLst/>
                            </a:prstGeom>
                            <a:solidFill>
                              <a:srgbClr val="A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9" name="Rectangle 584"/>
                          <wps:cNvSpPr>
                            <a:spLocks noChangeArrowheads="1"/>
                          </wps:cNvSpPr>
                          <wps:spPr bwMode="auto">
                            <a:xfrm>
                              <a:off x="5415" y="3206"/>
                              <a:ext cx="1941" cy="10"/>
                            </a:xfrm>
                            <a:prstGeom prst="rect">
                              <a:avLst/>
                            </a:prstGeom>
                            <a:solidFill>
                              <a:srgbClr val="A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0" name="Rectangle 585"/>
                          <wps:cNvSpPr>
                            <a:spLocks noChangeArrowheads="1"/>
                          </wps:cNvSpPr>
                          <wps:spPr bwMode="auto">
                            <a:xfrm>
                              <a:off x="5415" y="3216"/>
                              <a:ext cx="1941" cy="7"/>
                            </a:xfrm>
                            <a:prstGeom prst="rect">
                              <a:avLst/>
                            </a:prstGeom>
                            <a:solidFill>
                              <a:srgbClr val="A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1" name="Rectangle 586"/>
                          <wps:cNvSpPr>
                            <a:spLocks noChangeArrowheads="1"/>
                          </wps:cNvSpPr>
                          <wps:spPr bwMode="auto">
                            <a:xfrm>
                              <a:off x="5415" y="3223"/>
                              <a:ext cx="1941" cy="8"/>
                            </a:xfrm>
                            <a:prstGeom prst="rect">
                              <a:avLst/>
                            </a:prstGeom>
                            <a:solidFill>
                              <a:srgbClr val="A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2" name="Rectangle 587"/>
                          <wps:cNvSpPr>
                            <a:spLocks noChangeArrowheads="1"/>
                          </wps:cNvSpPr>
                          <wps:spPr bwMode="auto">
                            <a:xfrm>
                              <a:off x="5415" y="3231"/>
                              <a:ext cx="1941" cy="7"/>
                            </a:xfrm>
                            <a:prstGeom prst="rect">
                              <a:avLst/>
                            </a:prstGeom>
                            <a:solidFill>
                              <a:srgbClr val="A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3" name="Rectangle 588"/>
                          <wps:cNvSpPr>
                            <a:spLocks noChangeArrowheads="1"/>
                          </wps:cNvSpPr>
                          <wps:spPr bwMode="auto">
                            <a:xfrm>
                              <a:off x="5415" y="3238"/>
                              <a:ext cx="1941" cy="10"/>
                            </a:xfrm>
                            <a:prstGeom prst="rect">
                              <a:avLst/>
                            </a:prstGeom>
                            <a:solidFill>
                              <a:srgbClr val="A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4" name="Rectangle 589"/>
                          <wps:cNvSpPr>
                            <a:spLocks noChangeArrowheads="1"/>
                          </wps:cNvSpPr>
                          <wps:spPr bwMode="auto">
                            <a:xfrm>
                              <a:off x="5415" y="3248"/>
                              <a:ext cx="1941" cy="7"/>
                            </a:xfrm>
                            <a:prstGeom prst="rect">
                              <a:avLst/>
                            </a:prstGeom>
                            <a:solidFill>
                              <a:srgbClr val="A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5" name="Rectangle 590"/>
                          <wps:cNvSpPr>
                            <a:spLocks noChangeArrowheads="1"/>
                          </wps:cNvSpPr>
                          <wps:spPr bwMode="auto">
                            <a:xfrm>
                              <a:off x="5415" y="3255"/>
                              <a:ext cx="1941" cy="6"/>
                            </a:xfrm>
                            <a:prstGeom prst="rect">
                              <a:avLst/>
                            </a:prstGeom>
                            <a:solidFill>
                              <a:srgbClr val="A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6" name="Rectangle 591"/>
                          <wps:cNvSpPr>
                            <a:spLocks noChangeArrowheads="1"/>
                          </wps:cNvSpPr>
                          <wps:spPr bwMode="auto">
                            <a:xfrm>
                              <a:off x="5415" y="3261"/>
                              <a:ext cx="1941" cy="9"/>
                            </a:xfrm>
                            <a:prstGeom prst="rect">
                              <a:avLst/>
                            </a:prstGeom>
                            <a:solidFill>
                              <a:srgbClr val="9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7" name="Rectangle 592"/>
                          <wps:cNvSpPr>
                            <a:spLocks noChangeArrowheads="1"/>
                          </wps:cNvSpPr>
                          <wps:spPr bwMode="auto">
                            <a:xfrm>
                              <a:off x="5415" y="3270"/>
                              <a:ext cx="1941" cy="6"/>
                            </a:xfrm>
                            <a:prstGeom prst="rect">
                              <a:avLst/>
                            </a:prstGeom>
                            <a:solidFill>
                              <a:srgbClr val="9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8" name="Rectangle 593"/>
                          <wps:cNvSpPr>
                            <a:spLocks noChangeArrowheads="1"/>
                          </wps:cNvSpPr>
                          <wps:spPr bwMode="auto">
                            <a:xfrm>
                              <a:off x="5415" y="3276"/>
                              <a:ext cx="1941" cy="11"/>
                            </a:xfrm>
                            <a:prstGeom prst="rect">
                              <a:avLst/>
                            </a:prstGeom>
                            <a:solidFill>
                              <a:srgbClr val="9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9" name="Rectangle 594"/>
                          <wps:cNvSpPr>
                            <a:spLocks noChangeArrowheads="1"/>
                          </wps:cNvSpPr>
                          <wps:spPr bwMode="auto">
                            <a:xfrm>
                              <a:off x="5415" y="3287"/>
                              <a:ext cx="1941" cy="6"/>
                            </a:xfrm>
                            <a:prstGeom prst="rect">
                              <a:avLst/>
                            </a:prstGeom>
                            <a:solidFill>
                              <a:srgbClr val="9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0" name="Rectangle 595"/>
                          <wps:cNvSpPr>
                            <a:spLocks noChangeArrowheads="1"/>
                          </wps:cNvSpPr>
                          <wps:spPr bwMode="auto">
                            <a:xfrm>
                              <a:off x="5415" y="3293"/>
                              <a:ext cx="1941" cy="7"/>
                            </a:xfrm>
                            <a:prstGeom prst="rect">
                              <a:avLst/>
                            </a:prstGeom>
                            <a:solidFill>
                              <a:srgbClr val="9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1" name="Rectangle 596"/>
                          <wps:cNvSpPr>
                            <a:spLocks noChangeArrowheads="1"/>
                          </wps:cNvSpPr>
                          <wps:spPr bwMode="auto">
                            <a:xfrm>
                              <a:off x="5415" y="3300"/>
                              <a:ext cx="1941" cy="10"/>
                            </a:xfrm>
                            <a:prstGeom prst="rect">
                              <a:avLst/>
                            </a:prstGeom>
                            <a:solidFill>
                              <a:srgbClr val="9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2" name="Rectangle 597"/>
                          <wps:cNvSpPr>
                            <a:spLocks noChangeArrowheads="1"/>
                          </wps:cNvSpPr>
                          <wps:spPr bwMode="auto">
                            <a:xfrm>
                              <a:off x="5415" y="3310"/>
                              <a:ext cx="1941" cy="9"/>
                            </a:xfrm>
                            <a:prstGeom prst="rect">
                              <a:avLst/>
                            </a:prstGeom>
                            <a:solidFill>
                              <a:srgbClr val="9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3" name="Rectangle 598"/>
                          <wps:cNvSpPr>
                            <a:spLocks noChangeArrowheads="1"/>
                          </wps:cNvSpPr>
                          <wps:spPr bwMode="auto">
                            <a:xfrm>
                              <a:off x="5415" y="3319"/>
                              <a:ext cx="1941" cy="8"/>
                            </a:xfrm>
                            <a:prstGeom prst="rect">
                              <a:avLst/>
                            </a:prstGeom>
                            <a:solidFill>
                              <a:srgbClr val="9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4" name="Rectangle 599"/>
                          <wps:cNvSpPr>
                            <a:spLocks noChangeArrowheads="1"/>
                          </wps:cNvSpPr>
                          <wps:spPr bwMode="auto">
                            <a:xfrm>
                              <a:off x="5415" y="3327"/>
                              <a:ext cx="1941" cy="7"/>
                            </a:xfrm>
                            <a:prstGeom prst="rect">
                              <a:avLst/>
                            </a:prstGeom>
                            <a:solidFill>
                              <a:srgbClr val="8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5" name="Rectangle 600"/>
                          <wps:cNvSpPr>
                            <a:spLocks noChangeArrowheads="1"/>
                          </wps:cNvSpPr>
                          <wps:spPr bwMode="auto">
                            <a:xfrm>
                              <a:off x="5415" y="3334"/>
                              <a:ext cx="1941" cy="6"/>
                            </a:xfrm>
                            <a:prstGeom prst="rect">
                              <a:avLst/>
                            </a:prstGeom>
                            <a:solidFill>
                              <a:srgbClr val="8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6" name="Rectangle 601"/>
                          <wps:cNvSpPr>
                            <a:spLocks noChangeArrowheads="1"/>
                          </wps:cNvSpPr>
                          <wps:spPr bwMode="auto">
                            <a:xfrm>
                              <a:off x="5415" y="3340"/>
                              <a:ext cx="1941" cy="11"/>
                            </a:xfrm>
                            <a:prstGeom prst="rect">
                              <a:avLst/>
                            </a:prstGeom>
                            <a:solidFill>
                              <a:srgbClr val="8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7" name="Rectangle 602"/>
                          <wps:cNvSpPr>
                            <a:spLocks noChangeArrowheads="1"/>
                          </wps:cNvSpPr>
                          <wps:spPr bwMode="auto">
                            <a:xfrm>
                              <a:off x="5415" y="3351"/>
                              <a:ext cx="1941" cy="8"/>
                            </a:xfrm>
                            <a:prstGeom prst="rect">
                              <a:avLst/>
                            </a:prstGeom>
                            <a:solidFill>
                              <a:srgbClr val="8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8" name="Rectangle 603"/>
                          <wps:cNvSpPr>
                            <a:spLocks noChangeArrowheads="1"/>
                          </wps:cNvSpPr>
                          <wps:spPr bwMode="auto">
                            <a:xfrm>
                              <a:off x="5415" y="3359"/>
                              <a:ext cx="1941" cy="5"/>
                            </a:xfrm>
                            <a:prstGeom prst="rect">
                              <a:avLst/>
                            </a:prstGeom>
                            <a:solidFill>
                              <a:srgbClr val="8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9" name="Rectangle 604"/>
                          <wps:cNvSpPr>
                            <a:spLocks noChangeArrowheads="1"/>
                          </wps:cNvSpPr>
                          <wps:spPr bwMode="auto">
                            <a:xfrm>
                              <a:off x="5415" y="3364"/>
                              <a:ext cx="1941" cy="8"/>
                            </a:xfrm>
                            <a:prstGeom prst="rect">
                              <a:avLst/>
                            </a:prstGeom>
                            <a:solidFill>
                              <a:srgbClr val="8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0" name="Rectangle 605"/>
                          <wps:cNvSpPr>
                            <a:spLocks noChangeArrowheads="1"/>
                          </wps:cNvSpPr>
                          <wps:spPr bwMode="auto">
                            <a:xfrm>
                              <a:off x="5415" y="3372"/>
                              <a:ext cx="1941" cy="13"/>
                            </a:xfrm>
                            <a:prstGeom prst="rect">
                              <a:avLst/>
                            </a:prstGeom>
                            <a:solidFill>
                              <a:srgbClr val="8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1" name="Rectangle 606"/>
                          <wps:cNvSpPr>
                            <a:spLocks noChangeArrowheads="1"/>
                          </wps:cNvSpPr>
                          <wps:spPr bwMode="auto">
                            <a:xfrm>
                              <a:off x="5415" y="3385"/>
                              <a:ext cx="1941" cy="9"/>
                            </a:xfrm>
                            <a:prstGeom prst="rect">
                              <a:avLst/>
                            </a:prstGeom>
                            <a:solidFill>
                              <a:srgbClr val="8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2" name="Rectangle 607"/>
                          <wps:cNvSpPr>
                            <a:spLocks noChangeArrowheads="1"/>
                          </wps:cNvSpPr>
                          <wps:spPr bwMode="auto">
                            <a:xfrm>
                              <a:off x="5415" y="3394"/>
                              <a:ext cx="1941" cy="8"/>
                            </a:xfrm>
                            <a:prstGeom prst="rect">
                              <a:avLst/>
                            </a:prstGeom>
                            <a:solidFill>
                              <a:srgbClr val="7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3" name="Rectangle 608"/>
                          <wps:cNvSpPr>
                            <a:spLocks noChangeArrowheads="1"/>
                          </wps:cNvSpPr>
                          <wps:spPr bwMode="auto">
                            <a:xfrm>
                              <a:off x="5415" y="3402"/>
                              <a:ext cx="1941" cy="11"/>
                            </a:xfrm>
                            <a:prstGeom prst="rect">
                              <a:avLst/>
                            </a:prstGeom>
                            <a:solidFill>
                              <a:srgbClr val="7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4" name="Rectangle 609"/>
                          <wps:cNvSpPr>
                            <a:spLocks noChangeArrowheads="1"/>
                          </wps:cNvSpPr>
                          <wps:spPr bwMode="auto">
                            <a:xfrm>
                              <a:off x="5415" y="3413"/>
                              <a:ext cx="1941" cy="11"/>
                            </a:xfrm>
                            <a:prstGeom prst="rect">
                              <a:avLst/>
                            </a:prstGeom>
                            <a:solidFill>
                              <a:srgbClr val="7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5" name="Rectangle 610"/>
                          <wps:cNvSpPr>
                            <a:spLocks noChangeArrowheads="1"/>
                          </wps:cNvSpPr>
                          <wps:spPr bwMode="auto">
                            <a:xfrm>
                              <a:off x="5415" y="3424"/>
                              <a:ext cx="1941" cy="8"/>
                            </a:xfrm>
                            <a:prstGeom prst="rect">
                              <a:avLst/>
                            </a:prstGeom>
                            <a:solidFill>
                              <a:srgbClr val="7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6" name="Rectangle 611"/>
                          <wps:cNvSpPr>
                            <a:spLocks noChangeArrowheads="1"/>
                          </wps:cNvSpPr>
                          <wps:spPr bwMode="auto">
                            <a:xfrm>
                              <a:off x="5415" y="3432"/>
                              <a:ext cx="1941" cy="11"/>
                            </a:xfrm>
                            <a:prstGeom prst="rect">
                              <a:avLst/>
                            </a:prstGeom>
                            <a:solidFill>
                              <a:srgbClr val="77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7" name="Rectangle 612"/>
                          <wps:cNvSpPr>
                            <a:spLocks noChangeArrowheads="1"/>
                          </wps:cNvSpPr>
                          <wps:spPr bwMode="auto">
                            <a:xfrm>
                              <a:off x="5415" y="3443"/>
                              <a:ext cx="1941" cy="13"/>
                            </a:xfrm>
                            <a:prstGeom prst="rect">
                              <a:avLst/>
                            </a:prstGeom>
                            <a:solidFill>
                              <a:srgbClr val="75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8" name="Rectangle 613"/>
                          <wps:cNvSpPr>
                            <a:spLocks noChangeArrowheads="1"/>
                          </wps:cNvSpPr>
                          <wps:spPr bwMode="auto">
                            <a:xfrm>
                              <a:off x="5415" y="3456"/>
                              <a:ext cx="1941" cy="15"/>
                            </a:xfrm>
                            <a:prstGeom prst="rect">
                              <a:avLst/>
                            </a:prstGeom>
                            <a:solidFill>
                              <a:srgbClr val="73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9" name="Rectangle 614"/>
                          <wps:cNvSpPr>
                            <a:spLocks noChangeArrowheads="1"/>
                          </wps:cNvSpPr>
                          <wps:spPr bwMode="auto">
                            <a:xfrm>
                              <a:off x="5415" y="3471"/>
                              <a:ext cx="1941" cy="15"/>
                            </a:xfrm>
                            <a:prstGeom prst="rect">
                              <a:avLst/>
                            </a:prstGeom>
                            <a:solidFill>
                              <a:srgbClr val="71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0" name="Rectangle 615"/>
                          <wps:cNvSpPr>
                            <a:spLocks noChangeArrowheads="1"/>
                          </wps:cNvSpPr>
                          <wps:spPr bwMode="auto">
                            <a:xfrm>
                              <a:off x="5415" y="3486"/>
                              <a:ext cx="1941" cy="12"/>
                            </a:xfrm>
                            <a:prstGeom prst="rect">
                              <a:avLst/>
                            </a:prstGeom>
                            <a:solidFill>
                              <a:srgbClr val="6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1" name="Rectangle 616"/>
                          <wps:cNvSpPr>
                            <a:spLocks noChangeArrowheads="1"/>
                          </wps:cNvSpPr>
                          <wps:spPr bwMode="auto">
                            <a:xfrm>
                              <a:off x="5415" y="3498"/>
                              <a:ext cx="1941" cy="20"/>
                            </a:xfrm>
                            <a:prstGeom prst="rect">
                              <a:avLst/>
                            </a:prstGeom>
                            <a:solidFill>
                              <a:srgbClr val="6D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2" name="Rectangle 617"/>
                          <wps:cNvSpPr>
                            <a:spLocks noChangeArrowheads="1"/>
                          </wps:cNvSpPr>
                          <wps:spPr bwMode="auto">
                            <a:xfrm>
                              <a:off x="5415" y="3518"/>
                              <a:ext cx="1941" cy="17"/>
                            </a:xfrm>
                            <a:prstGeom prst="rect">
                              <a:avLst/>
                            </a:prstGeom>
                            <a:solidFill>
                              <a:srgbClr val="6B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3" name="Rectangle 618"/>
                          <wps:cNvSpPr>
                            <a:spLocks noChangeArrowheads="1"/>
                          </wps:cNvSpPr>
                          <wps:spPr bwMode="auto">
                            <a:xfrm>
                              <a:off x="5415" y="3535"/>
                              <a:ext cx="1941" cy="23"/>
                            </a:xfrm>
                            <a:prstGeom prst="rect">
                              <a:avLst/>
                            </a:prstGeom>
                            <a:solidFill>
                              <a:srgbClr val="69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4" name="Rectangle 619"/>
                          <wps:cNvSpPr>
                            <a:spLocks noChangeArrowheads="1"/>
                          </wps:cNvSpPr>
                          <wps:spPr bwMode="auto">
                            <a:xfrm>
                              <a:off x="5415" y="3558"/>
                              <a:ext cx="1941" cy="28"/>
                            </a:xfrm>
                            <a:prstGeom prst="rect">
                              <a:avLst/>
                            </a:prstGeom>
                            <a:solidFill>
                              <a:srgbClr val="66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755" name="Picture 6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5423" y="2832"/>
                              <a:ext cx="1928" cy="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56" name="Picture 6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5423" y="2832"/>
                              <a:ext cx="1928" cy="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57" name="Rectangle 622"/>
                          <wps:cNvSpPr>
                            <a:spLocks noChangeArrowheads="1"/>
                          </wps:cNvSpPr>
                          <wps:spPr bwMode="auto">
                            <a:xfrm>
                              <a:off x="5415" y="2821"/>
                              <a:ext cx="1941" cy="765"/>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8" name="Rectangle 623"/>
                          <wps:cNvSpPr>
                            <a:spLocks noChangeArrowheads="1"/>
                          </wps:cNvSpPr>
                          <wps:spPr bwMode="auto">
                            <a:xfrm>
                              <a:off x="5966" y="3099"/>
                              <a:ext cx="575"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wps:txbx>
                          <wps:bodyPr rot="0" vert="horz" wrap="square" lIns="0" tIns="0" rIns="0" bIns="0" anchor="t" anchorCtr="0">
                            <a:spAutoFit/>
                          </wps:bodyPr>
                        </wps:wsp>
                        <wps:wsp>
                          <wps:cNvPr id="6759" name="Rectangle 624"/>
                          <wps:cNvSpPr>
                            <a:spLocks noChangeArrowheads="1"/>
                          </wps:cNvSpPr>
                          <wps:spPr bwMode="auto">
                            <a:xfrm>
                              <a:off x="6581" y="3099"/>
                              <a:ext cx="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w:t>
                                </w:r>
                              </w:p>
                            </w:txbxContent>
                          </wps:txbx>
                          <wps:bodyPr rot="0" vert="horz" wrap="none" lIns="0" tIns="0" rIns="0" bIns="0" anchor="t" anchorCtr="0">
                            <a:spAutoFit/>
                          </wps:bodyPr>
                        </wps:wsp>
                        <wps:wsp>
                          <wps:cNvPr id="6760" name="Rectangle 625"/>
                          <wps:cNvSpPr>
                            <a:spLocks noChangeArrowheads="1"/>
                          </wps:cNvSpPr>
                          <wps:spPr bwMode="auto">
                            <a:xfrm>
                              <a:off x="6621" y="3099"/>
                              <a:ext cx="91"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 xml:space="preserve"> 3</w:t>
                                </w:r>
                              </w:p>
                            </w:txbxContent>
                          </wps:txbx>
                          <wps:bodyPr rot="0" vert="horz" wrap="none" lIns="0" tIns="0" rIns="0" bIns="0" anchor="t" anchorCtr="0">
                            <a:spAutoFit/>
                          </wps:bodyPr>
                        </wps:wsp>
                        <wps:wsp>
                          <wps:cNvPr id="6761" name="Rectangle 626"/>
                          <wps:cNvSpPr>
                            <a:spLocks noChangeArrowheads="1"/>
                          </wps:cNvSpPr>
                          <wps:spPr bwMode="auto">
                            <a:xfrm>
                              <a:off x="6714" y="3022"/>
                              <a:ext cx="5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g:wgp>
                      <wps:wsp>
                        <wps:cNvPr id="6762" name="Rectangle 628"/>
                        <wps:cNvSpPr>
                          <a:spLocks noChangeArrowheads="1"/>
                        </wps:cNvSpPr>
                        <wps:spPr bwMode="auto">
                          <a:xfrm>
                            <a:off x="3429000" y="1237615"/>
                            <a:ext cx="1232535" cy="51435"/>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3" name="Rectangle 629"/>
                        <wps:cNvSpPr>
                          <a:spLocks noChangeArrowheads="1"/>
                        </wps:cNvSpPr>
                        <wps:spPr bwMode="auto">
                          <a:xfrm>
                            <a:off x="3429000" y="1289050"/>
                            <a:ext cx="1232535" cy="31115"/>
                          </a:xfrm>
                          <a:prstGeom prst="rect">
                            <a:avLst/>
                          </a:prstGeom>
                          <a:solidFill>
                            <a:srgbClr val="007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4" name="Rectangle 630"/>
                        <wps:cNvSpPr>
                          <a:spLocks noChangeArrowheads="1"/>
                        </wps:cNvSpPr>
                        <wps:spPr bwMode="auto">
                          <a:xfrm>
                            <a:off x="3429000" y="1320165"/>
                            <a:ext cx="1232535" cy="27305"/>
                          </a:xfrm>
                          <a:prstGeom prst="rect">
                            <a:avLst/>
                          </a:prstGeom>
                          <a:solidFill>
                            <a:srgbClr val="007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5" name="Rectangle 631"/>
                        <wps:cNvSpPr>
                          <a:spLocks noChangeArrowheads="1"/>
                        </wps:cNvSpPr>
                        <wps:spPr bwMode="auto">
                          <a:xfrm>
                            <a:off x="3429000" y="1347470"/>
                            <a:ext cx="1232535" cy="17780"/>
                          </a:xfrm>
                          <a:prstGeom prst="rect">
                            <a:avLst/>
                          </a:prstGeom>
                          <a:solidFill>
                            <a:srgbClr val="007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6" name="Rectangle 632"/>
                        <wps:cNvSpPr>
                          <a:spLocks noChangeArrowheads="1"/>
                        </wps:cNvSpPr>
                        <wps:spPr bwMode="auto">
                          <a:xfrm>
                            <a:off x="3429000" y="1365250"/>
                            <a:ext cx="1232535" cy="17780"/>
                          </a:xfrm>
                          <a:prstGeom prst="rect">
                            <a:avLst/>
                          </a:prstGeom>
                          <a:solidFill>
                            <a:srgbClr val="007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7" name="Rectangle 633"/>
                        <wps:cNvSpPr>
                          <a:spLocks noChangeArrowheads="1"/>
                        </wps:cNvSpPr>
                        <wps:spPr bwMode="auto">
                          <a:xfrm>
                            <a:off x="3429000" y="1383030"/>
                            <a:ext cx="1232535" cy="14605"/>
                          </a:xfrm>
                          <a:prstGeom prst="rect">
                            <a:avLst/>
                          </a:prstGeom>
                          <a:solidFill>
                            <a:srgbClr val="007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8" name="Rectangle 634"/>
                        <wps:cNvSpPr>
                          <a:spLocks noChangeArrowheads="1"/>
                        </wps:cNvSpPr>
                        <wps:spPr bwMode="auto">
                          <a:xfrm>
                            <a:off x="3429000" y="1397635"/>
                            <a:ext cx="1232535" cy="13970"/>
                          </a:xfrm>
                          <a:prstGeom prst="rect">
                            <a:avLst/>
                          </a:prstGeom>
                          <a:solidFill>
                            <a:srgbClr val="007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9" name="Rectangle 635"/>
                        <wps:cNvSpPr>
                          <a:spLocks noChangeArrowheads="1"/>
                        </wps:cNvSpPr>
                        <wps:spPr bwMode="auto">
                          <a:xfrm>
                            <a:off x="3429000" y="1411605"/>
                            <a:ext cx="1232535" cy="10795"/>
                          </a:xfrm>
                          <a:prstGeom prst="rect">
                            <a:avLst/>
                          </a:prstGeom>
                          <a:solidFill>
                            <a:srgbClr val="007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0" name="Rectangle 636"/>
                        <wps:cNvSpPr>
                          <a:spLocks noChangeArrowheads="1"/>
                        </wps:cNvSpPr>
                        <wps:spPr bwMode="auto">
                          <a:xfrm>
                            <a:off x="3429000" y="1422400"/>
                            <a:ext cx="1232535" cy="10795"/>
                          </a:xfrm>
                          <a:prstGeom prst="rect">
                            <a:avLst/>
                          </a:prstGeom>
                          <a:solidFill>
                            <a:srgbClr val="007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1" name="Rectangle 637"/>
                        <wps:cNvSpPr>
                          <a:spLocks noChangeArrowheads="1"/>
                        </wps:cNvSpPr>
                        <wps:spPr bwMode="auto">
                          <a:xfrm>
                            <a:off x="3429000" y="1433195"/>
                            <a:ext cx="1232535" cy="9525"/>
                          </a:xfrm>
                          <a:prstGeom prst="rect">
                            <a:avLst/>
                          </a:prstGeom>
                          <a:solidFill>
                            <a:srgbClr val="006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2" name="Rectangle 638"/>
                        <wps:cNvSpPr>
                          <a:spLocks noChangeArrowheads="1"/>
                        </wps:cNvSpPr>
                        <wps:spPr bwMode="auto">
                          <a:xfrm>
                            <a:off x="3429000" y="1442720"/>
                            <a:ext cx="1232535" cy="10795"/>
                          </a:xfrm>
                          <a:prstGeom prst="rect">
                            <a:avLst/>
                          </a:prstGeom>
                          <a:solidFill>
                            <a:srgbClr val="006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3" name="Rectangle 639"/>
                        <wps:cNvSpPr>
                          <a:spLocks noChangeArrowheads="1"/>
                        </wps:cNvSpPr>
                        <wps:spPr bwMode="auto">
                          <a:xfrm>
                            <a:off x="3429000" y="1453515"/>
                            <a:ext cx="1232535" cy="9525"/>
                          </a:xfrm>
                          <a:prstGeom prst="rect">
                            <a:avLst/>
                          </a:prstGeom>
                          <a:solidFill>
                            <a:srgbClr val="006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4" name="Rectangle 640"/>
                        <wps:cNvSpPr>
                          <a:spLocks noChangeArrowheads="1"/>
                        </wps:cNvSpPr>
                        <wps:spPr bwMode="auto">
                          <a:xfrm>
                            <a:off x="3429000" y="1463040"/>
                            <a:ext cx="1232535" cy="10795"/>
                          </a:xfrm>
                          <a:prstGeom prst="rect">
                            <a:avLst/>
                          </a:prstGeom>
                          <a:solidFill>
                            <a:srgbClr val="006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5" name="Rectangle 641"/>
                        <wps:cNvSpPr>
                          <a:spLocks noChangeArrowheads="1"/>
                        </wps:cNvSpPr>
                        <wps:spPr bwMode="auto">
                          <a:xfrm>
                            <a:off x="3429000" y="1473835"/>
                            <a:ext cx="1232535" cy="9525"/>
                          </a:xfrm>
                          <a:prstGeom prst="rect">
                            <a:avLst/>
                          </a:prstGeom>
                          <a:solidFill>
                            <a:srgbClr val="00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6" name="Rectangle 642"/>
                        <wps:cNvSpPr>
                          <a:spLocks noChangeArrowheads="1"/>
                        </wps:cNvSpPr>
                        <wps:spPr bwMode="auto">
                          <a:xfrm>
                            <a:off x="3429000" y="1483360"/>
                            <a:ext cx="1232535" cy="6350"/>
                          </a:xfrm>
                          <a:prstGeom prst="rect">
                            <a:avLst/>
                          </a:prstGeom>
                          <a:solidFill>
                            <a:srgbClr val="006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7" name="Rectangle 643"/>
                        <wps:cNvSpPr>
                          <a:spLocks noChangeArrowheads="1"/>
                        </wps:cNvSpPr>
                        <wps:spPr bwMode="auto">
                          <a:xfrm>
                            <a:off x="3429000" y="1489710"/>
                            <a:ext cx="1232535" cy="9525"/>
                          </a:xfrm>
                          <a:prstGeom prst="rect">
                            <a:avLst/>
                          </a:prstGeom>
                          <a:solidFill>
                            <a:srgbClr val="006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8" name="Rectangle 644"/>
                        <wps:cNvSpPr>
                          <a:spLocks noChangeArrowheads="1"/>
                        </wps:cNvSpPr>
                        <wps:spPr bwMode="auto">
                          <a:xfrm>
                            <a:off x="3429000" y="1499235"/>
                            <a:ext cx="1232535" cy="6985"/>
                          </a:xfrm>
                          <a:prstGeom prst="rect">
                            <a:avLst/>
                          </a:prstGeom>
                          <a:solidFill>
                            <a:srgbClr val="006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79" name="Rectangle 645"/>
                        <wps:cNvSpPr>
                          <a:spLocks noChangeArrowheads="1"/>
                        </wps:cNvSpPr>
                        <wps:spPr bwMode="auto">
                          <a:xfrm>
                            <a:off x="3429000" y="1506220"/>
                            <a:ext cx="1232535" cy="10795"/>
                          </a:xfrm>
                          <a:prstGeom prst="rect">
                            <a:avLst/>
                          </a:prstGeom>
                          <a:solidFill>
                            <a:srgbClr val="005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0" name="Rectangle 646"/>
                        <wps:cNvSpPr>
                          <a:spLocks noChangeArrowheads="1"/>
                        </wps:cNvSpPr>
                        <wps:spPr bwMode="auto">
                          <a:xfrm>
                            <a:off x="3429000" y="1517015"/>
                            <a:ext cx="1232535" cy="9525"/>
                          </a:xfrm>
                          <a:prstGeom prst="rect">
                            <a:avLst/>
                          </a:prstGeom>
                          <a:solidFill>
                            <a:srgbClr val="005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1" name="Rectangle 647"/>
                        <wps:cNvSpPr>
                          <a:spLocks noChangeArrowheads="1"/>
                        </wps:cNvSpPr>
                        <wps:spPr bwMode="auto">
                          <a:xfrm>
                            <a:off x="3429000" y="1526540"/>
                            <a:ext cx="1232535" cy="6985"/>
                          </a:xfrm>
                          <a:prstGeom prst="rect">
                            <a:avLst/>
                          </a:prstGeom>
                          <a:solidFill>
                            <a:srgbClr val="005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2" name="Rectangle 648"/>
                        <wps:cNvSpPr>
                          <a:spLocks noChangeArrowheads="1"/>
                        </wps:cNvSpPr>
                        <wps:spPr bwMode="auto">
                          <a:xfrm>
                            <a:off x="3429000" y="1533525"/>
                            <a:ext cx="1232535" cy="9525"/>
                          </a:xfrm>
                          <a:prstGeom prst="rect">
                            <a:avLst/>
                          </a:prstGeom>
                          <a:solidFill>
                            <a:srgbClr val="005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3" name="Rectangle 649"/>
                        <wps:cNvSpPr>
                          <a:spLocks noChangeArrowheads="1"/>
                        </wps:cNvSpPr>
                        <wps:spPr bwMode="auto">
                          <a:xfrm>
                            <a:off x="3429000" y="1543050"/>
                            <a:ext cx="1232535" cy="8255"/>
                          </a:xfrm>
                          <a:prstGeom prst="rect">
                            <a:avLst/>
                          </a:prstGeom>
                          <a:solidFill>
                            <a:srgbClr val="005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4" name="Rectangle 650"/>
                        <wps:cNvSpPr>
                          <a:spLocks noChangeArrowheads="1"/>
                        </wps:cNvSpPr>
                        <wps:spPr bwMode="auto">
                          <a:xfrm>
                            <a:off x="3429000" y="1551305"/>
                            <a:ext cx="1232535" cy="9525"/>
                          </a:xfrm>
                          <a:prstGeom prst="rect">
                            <a:avLst/>
                          </a:prstGeom>
                          <a:solidFill>
                            <a:srgbClr val="005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5" name="Rectangle 651"/>
                        <wps:cNvSpPr>
                          <a:spLocks noChangeArrowheads="1"/>
                        </wps:cNvSpPr>
                        <wps:spPr bwMode="auto">
                          <a:xfrm>
                            <a:off x="3429000" y="1560830"/>
                            <a:ext cx="1232535" cy="7620"/>
                          </a:xfrm>
                          <a:prstGeom prst="rect">
                            <a:avLst/>
                          </a:prstGeom>
                          <a:solidFill>
                            <a:srgbClr val="005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6" name="Rectangle 652"/>
                        <wps:cNvSpPr>
                          <a:spLocks noChangeArrowheads="1"/>
                        </wps:cNvSpPr>
                        <wps:spPr bwMode="auto">
                          <a:xfrm>
                            <a:off x="3429000" y="1568450"/>
                            <a:ext cx="1232535" cy="9525"/>
                          </a:xfrm>
                          <a:prstGeom prst="rect">
                            <a:avLst/>
                          </a:prstGeom>
                          <a:solidFill>
                            <a:srgbClr val="005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7" name="Rectangle 653"/>
                        <wps:cNvSpPr>
                          <a:spLocks noChangeArrowheads="1"/>
                        </wps:cNvSpPr>
                        <wps:spPr bwMode="auto">
                          <a:xfrm>
                            <a:off x="3429000" y="1577975"/>
                            <a:ext cx="1232535" cy="8255"/>
                          </a:xfrm>
                          <a:prstGeom prst="rect">
                            <a:avLst/>
                          </a:prstGeom>
                          <a:solidFill>
                            <a:srgbClr val="004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8" name="Rectangle 654"/>
                        <wps:cNvSpPr>
                          <a:spLocks noChangeArrowheads="1"/>
                        </wps:cNvSpPr>
                        <wps:spPr bwMode="auto">
                          <a:xfrm>
                            <a:off x="3429000" y="1586230"/>
                            <a:ext cx="1232535" cy="8255"/>
                          </a:xfrm>
                          <a:prstGeom prst="rect">
                            <a:avLst/>
                          </a:prstGeom>
                          <a:solidFill>
                            <a:srgbClr val="004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9" name="Rectangle 655"/>
                        <wps:cNvSpPr>
                          <a:spLocks noChangeArrowheads="1"/>
                        </wps:cNvSpPr>
                        <wps:spPr bwMode="auto">
                          <a:xfrm>
                            <a:off x="3429000" y="1594485"/>
                            <a:ext cx="1232535" cy="12065"/>
                          </a:xfrm>
                          <a:prstGeom prst="rect">
                            <a:avLst/>
                          </a:prstGeom>
                          <a:solidFill>
                            <a:srgbClr val="004A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0" name="Rectangle 656"/>
                        <wps:cNvSpPr>
                          <a:spLocks noChangeArrowheads="1"/>
                        </wps:cNvSpPr>
                        <wps:spPr bwMode="auto">
                          <a:xfrm>
                            <a:off x="3429000" y="1606550"/>
                            <a:ext cx="1232535" cy="10795"/>
                          </a:xfrm>
                          <a:prstGeom prst="rect">
                            <a:avLst/>
                          </a:prstGeom>
                          <a:solidFill>
                            <a:srgbClr val="004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1" name="Rectangle 657"/>
                        <wps:cNvSpPr>
                          <a:spLocks noChangeArrowheads="1"/>
                        </wps:cNvSpPr>
                        <wps:spPr bwMode="auto">
                          <a:xfrm>
                            <a:off x="3429000" y="1617345"/>
                            <a:ext cx="1232535" cy="12700"/>
                          </a:xfrm>
                          <a:prstGeom prst="rect">
                            <a:avLst/>
                          </a:prstGeom>
                          <a:solidFill>
                            <a:srgbClr val="004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2" name="Rectangle 658"/>
                        <wps:cNvSpPr>
                          <a:spLocks noChangeArrowheads="1"/>
                        </wps:cNvSpPr>
                        <wps:spPr bwMode="auto">
                          <a:xfrm>
                            <a:off x="3429000" y="1630045"/>
                            <a:ext cx="1232535" cy="12065"/>
                          </a:xfrm>
                          <a:prstGeom prst="rect">
                            <a:avLst/>
                          </a:prstGeom>
                          <a:solidFill>
                            <a:srgbClr val="004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3" name="Rectangle 659"/>
                        <wps:cNvSpPr>
                          <a:spLocks noChangeArrowheads="1"/>
                        </wps:cNvSpPr>
                        <wps:spPr bwMode="auto">
                          <a:xfrm>
                            <a:off x="3429000" y="1642110"/>
                            <a:ext cx="1232535" cy="15875"/>
                          </a:xfrm>
                          <a:prstGeom prst="rect">
                            <a:avLst/>
                          </a:prstGeom>
                          <a:solidFill>
                            <a:srgbClr val="0042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4" name="Rectangle 660"/>
                        <wps:cNvSpPr>
                          <a:spLocks noChangeArrowheads="1"/>
                        </wps:cNvSpPr>
                        <wps:spPr bwMode="auto">
                          <a:xfrm>
                            <a:off x="3429000" y="1657985"/>
                            <a:ext cx="1232535" cy="17780"/>
                          </a:xfrm>
                          <a:prstGeom prst="rect">
                            <a:avLst/>
                          </a:prstGeom>
                          <a:solidFill>
                            <a:srgbClr val="004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5" name="Rectangle 661"/>
                        <wps:cNvSpPr>
                          <a:spLocks noChangeArrowheads="1"/>
                        </wps:cNvSpPr>
                        <wps:spPr bwMode="auto">
                          <a:xfrm>
                            <a:off x="3429000" y="1675765"/>
                            <a:ext cx="1232535" cy="17780"/>
                          </a:xfrm>
                          <a:prstGeom prst="rect">
                            <a:avLst/>
                          </a:prstGeom>
                          <a:solidFill>
                            <a:srgbClr val="003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6" name="Rectangle 662"/>
                        <wps:cNvSpPr>
                          <a:spLocks noChangeArrowheads="1"/>
                        </wps:cNvSpPr>
                        <wps:spPr bwMode="auto">
                          <a:xfrm>
                            <a:off x="3429000" y="1693545"/>
                            <a:ext cx="1232535" cy="27305"/>
                          </a:xfrm>
                          <a:prstGeom prst="rect">
                            <a:avLst/>
                          </a:prstGeom>
                          <a:solidFill>
                            <a:srgbClr val="003B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797" name="Picture 66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3435985" y="1244600"/>
                            <a:ext cx="122428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98" name="Picture 66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3435985" y="1244600"/>
                            <a:ext cx="122428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99" name="Rectangle 665"/>
                        <wps:cNvSpPr>
                          <a:spLocks noChangeArrowheads="1"/>
                        </wps:cNvSpPr>
                        <wps:spPr bwMode="auto">
                          <a:xfrm>
                            <a:off x="3430270" y="1237615"/>
                            <a:ext cx="1232535" cy="485775"/>
                          </a:xfrm>
                          <a:prstGeom prst="rect">
                            <a:avLst/>
                          </a:prstGeom>
                          <a:noFill/>
                          <a:ln w="825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0" name="Rectangle 666"/>
                        <wps:cNvSpPr>
                          <a:spLocks noChangeArrowheads="1"/>
                        </wps:cNvSpPr>
                        <wps:spPr bwMode="auto">
                          <a:xfrm>
                            <a:off x="3807460" y="1419860"/>
                            <a:ext cx="33591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wps:txbx>
                        <wps:bodyPr rot="0" vert="horz" wrap="none" lIns="0" tIns="0" rIns="0" bIns="0" anchor="t" anchorCtr="0">
                          <a:spAutoFit/>
                        </wps:bodyPr>
                      </wps:wsp>
                      <wps:wsp>
                        <wps:cNvPr id="6801" name="Rectangle 667"/>
                        <wps:cNvSpPr>
                          <a:spLocks noChangeArrowheads="1"/>
                        </wps:cNvSpPr>
                        <wps:spPr bwMode="auto">
                          <a:xfrm>
                            <a:off x="4178935" y="1419860"/>
                            <a:ext cx="25400"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w:t>
                              </w:r>
                            </w:p>
                          </w:txbxContent>
                        </wps:txbx>
                        <wps:bodyPr rot="0" vert="horz" wrap="none" lIns="0" tIns="0" rIns="0" bIns="0" anchor="t" anchorCtr="0">
                          <a:spAutoFit/>
                        </wps:bodyPr>
                      </wps:wsp>
                      <wps:wsp>
                        <wps:cNvPr id="6802" name="Rectangle 668"/>
                        <wps:cNvSpPr>
                          <a:spLocks noChangeArrowheads="1"/>
                        </wps:cNvSpPr>
                        <wps:spPr bwMode="auto">
                          <a:xfrm>
                            <a:off x="4204335" y="1419860"/>
                            <a:ext cx="5778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b/>
                                  <w:bCs/>
                                  <w:color w:val="000000"/>
                                  <w:sz w:val="12"/>
                                  <w:szCs w:val="12"/>
                                  <w:lang w:val="en-US"/>
                                </w:rPr>
                                <w:t xml:space="preserve"> 2</w:t>
                              </w:r>
                            </w:p>
                          </w:txbxContent>
                        </wps:txbx>
                        <wps:bodyPr rot="0" vert="horz" wrap="none" lIns="0" tIns="0" rIns="0" bIns="0" anchor="t" anchorCtr="0">
                          <a:spAutoFit/>
                        </wps:bodyPr>
                      </wps:wsp>
                      <wps:wsp>
                        <wps:cNvPr id="6803" name="Rectangle 669"/>
                        <wps:cNvSpPr>
                          <a:spLocks noChangeArrowheads="1"/>
                        </wps:cNvSpPr>
                        <wps:spPr bwMode="auto">
                          <a:xfrm>
                            <a:off x="4263390" y="1370965"/>
                            <a:ext cx="3365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Times New Roman" w:hAnsi="Times New Roman"/>
                                  <w:color w:val="000000"/>
                                  <w:lang w:val="en-US"/>
                                </w:rPr>
                                <w:t xml:space="preserve"> </w:t>
                              </w:r>
                            </w:p>
                          </w:txbxContent>
                        </wps:txbx>
                        <wps:bodyPr rot="0" vert="horz" wrap="none" lIns="0" tIns="0" rIns="0" bIns="0" anchor="t" anchorCtr="0">
                          <a:spAutoFit/>
                        </wps:bodyPr>
                      </wps:wsp>
                      <wps:wsp>
                        <wps:cNvPr id="6804" name="Line 670"/>
                        <wps:cNvCnPr/>
                        <wps:spPr bwMode="auto">
                          <a:xfrm>
                            <a:off x="2569210" y="1325880"/>
                            <a:ext cx="887730" cy="635000"/>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6805" name="Line 671"/>
                        <wps:cNvCnPr/>
                        <wps:spPr bwMode="auto">
                          <a:xfrm flipH="1">
                            <a:off x="2554605" y="1998980"/>
                            <a:ext cx="887730" cy="686435"/>
                          </a:xfrm>
                          <a:prstGeom prst="line">
                            <a:avLst/>
                          </a:prstGeom>
                          <a:noFill/>
                          <a:ln w="25400">
                            <a:solidFill>
                              <a:srgbClr val="333399"/>
                            </a:solidFill>
                            <a:prstDash val="solid"/>
                            <a:round/>
                            <a:headEnd/>
                            <a:tailEnd/>
                          </a:ln>
                          <a:extLst>
                            <a:ext uri="{909E8E84-426E-40DD-AFC4-6F175D3DCCD1}">
                              <a14:hiddenFill xmlns:a14="http://schemas.microsoft.com/office/drawing/2010/main">
                                <a:noFill/>
                              </a14:hiddenFill>
                            </a:ext>
                          </a:extLst>
                        </wps:spPr>
                        <wps:bodyPr/>
                      </wps:wsp>
                      <wps:wsp>
                        <wps:cNvPr id="6812" name="Freeform 678"/>
                        <wps:cNvSpPr>
                          <a:spLocks noEditPoints="1"/>
                        </wps:cNvSpPr>
                        <wps:spPr bwMode="auto">
                          <a:xfrm>
                            <a:off x="363220" y="247015"/>
                            <a:ext cx="876935" cy="2598420"/>
                          </a:xfrm>
                          <a:custGeom>
                            <a:avLst/>
                            <a:gdLst>
                              <a:gd name="T0" fmla="*/ 1282 w 1381"/>
                              <a:gd name="T1" fmla="*/ 15 h 4092"/>
                              <a:gd name="T2" fmla="*/ 1098 w 1381"/>
                              <a:gd name="T3" fmla="*/ 15 h 4092"/>
                              <a:gd name="T4" fmla="*/ 913 w 1381"/>
                              <a:gd name="T5" fmla="*/ 15 h 4092"/>
                              <a:gd name="T6" fmla="*/ 729 w 1381"/>
                              <a:gd name="T7" fmla="*/ 15 h 4092"/>
                              <a:gd name="T8" fmla="*/ 543 w 1381"/>
                              <a:gd name="T9" fmla="*/ 15 h 4092"/>
                              <a:gd name="T10" fmla="*/ 359 w 1381"/>
                              <a:gd name="T11" fmla="*/ 15 h 4092"/>
                              <a:gd name="T12" fmla="*/ 173 w 1381"/>
                              <a:gd name="T13" fmla="*/ 15 h 4092"/>
                              <a:gd name="T14" fmla="*/ 15 w 1381"/>
                              <a:gd name="T15" fmla="*/ 26 h 4092"/>
                              <a:gd name="T16" fmla="*/ 15 w 1381"/>
                              <a:gd name="T17" fmla="*/ 214 h 4092"/>
                              <a:gd name="T18" fmla="*/ 15 w 1381"/>
                              <a:gd name="T19" fmla="*/ 400 h 4092"/>
                              <a:gd name="T20" fmla="*/ 15 w 1381"/>
                              <a:gd name="T21" fmla="*/ 588 h 4092"/>
                              <a:gd name="T22" fmla="*/ 15 w 1381"/>
                              <a:gd name="T23" fmla="*/ 774 h 4092"/>
                              <a:gd name="T24" fmla="*/ 15 w 1381"/>
                              <a:gd name="T25" fmla="*/ 962 h 4092"/>
                              <a:gd name="T26" fmla="*/ 15 w 1381"/>
                              <a:gd name="T27" fmla="*/ 1148 h 4092"/>
                              <a:gd name="T28" fmla="*/ 15 w 1381"/>
                              <a:gd name="T29" fmla="*/ 1336 h 4092"/>
                              <a:gd name="T30" fmla="*/ 15 w 1381"/>
                              <a:gd name="T31" fmla="*/ 1522 h 4092"/>
                              <a:gd name="T32" fmla="*/ 15 w 1381"/>
                              <a:gd name="T33" fmla="*/ 1710 h 4092"/>
                              <a:gd name="T34" fmla="*/ 15 w 1381"/>
                              <a:gd name="T35" fmla="*/ 1896 h 4092"/>
                              <a:gd name="T36" fmla="*/ 15 w 1381"/>
                              <a:gd name="T37" fmla="*/ 2084 h 4092"/>
                              <a:gd name="T38" fmla="*/ 15 w 1381"/>
                              <a:gd name="T39" fmla="*/ 2270 h 4092"/>
                              <a:gd name="T40" fmla="*/ 15 w 1381"/>
                              <a:gd name="T41" fmla="*/ 2458 h 4092"/>
                              <a:gd name="T42" fmla="*/ 15 w 1381"/>
                              <a:gd name="T43" fmla="*/ 2643 h 4092"/>
                              <a:gd name="T44" fmla="*/ 15 w 1381"/>
                              <a:gd name="T45" fmla="*/ 2832 h 4092"/>
                              <a:gd name="T46" fmla="*/ 15 w 1381"/>
                              <a:gd name="T47" fmla="*/ 3017 h 4092"/>
                              <a:gd name="T48" fmla="*/ 15 w 1381"/>
                              <a:gd name="T49" fmla="*/ 3206 h 4092"/>
                              <a:gd name="T50" fmla="*/ 15 w 1381"/>
                              <a:gd name="T51" fmla="*/ 3391 h 4092"/>
                              <a:gd name="T52" fmla="*/ 15 w 1381"/>
                              <a:gd name="T53" fmla="*/ 3580 h 4092"/>
                              <a:gd name="T54" fmla="*/ 15 w 1381"/>
                              <a:gd name="T55" fmla="*/ 3765 h 4092"/>
                              <a:gd name="T56" fmla="*/ 15 w 1381"/>
                              <a:gd name="T57" fmla="*/ 3954 h 4092"/>
                              <a:gd name="T58" fmla="*/ 114 w 1381"/>
                              <a:gd name="T59" fmla="*/ 4080 h 4092"/>
                              <a:gd name="T60" fmla="*/ 300 w 1381"/>
                              <a:gd name="T61" fmla="*/ 4080 h 4092"/>
                              <a:gd name="T62" fmla="*/ 484 w 1381"/>
                              <a:gd name="T63" fmla="*/ 4080 h 4092"/>
                              <a:gd name="T64" fmla="*/ 670 w 1381"/>
                              <a:gd name="T65" fmla="*/ 4080 h 4092"/>
                              <a:gd name="T66" fmla="*/ 854 w 1381"/>
                              <a:gd name="T67" fmla="*/ 4080 h 4092"/>
                              <a:gd name="T68" fmla="*/ 1039 w 1381"/>
                              <a:gd name="T69" fmla="*/ 4080 h 4092"/>
                              <a:gd name="T70" fmla="*/ 1223 w 1381"/>
                              <a:gd name="T71" fmla="*/ 4080 h 4092"/>
                              <a:gd name="T72" fmla="*/ 1375 w 1381"/>
                              <a:gd name="T73" fmla="*/ 4080 h 4092"/>
                              <a:gd name="T74" fmla="*/ 1381 w 1381"/>
                              <a:gd name="T75" fmla="*/ 4013 h 4092"/>
                              <a:gd name="T76" fmla="*/ 1381 w 1381"/>
                              <a:gd name="T77" fmla="*/ 3825 h 4092"/>
                              <a:gd name="T78" fmla="*/ 1381 w 1381"/>
                              <a:gd name="T79" fmla="*/ 3639 h 4092"/>
                              <a:gd name="T80" fmla="*/ 1381 w 1381"/>
                              <a:gd name="T81" fmla="*/ 3451 h 4092"/>
                              <a:gd name="T82" fmla="*/ 1381 w 1381"/>
                              <a:gd name="T83" fmla="*/ 3265 h 4092"/>
                              <a:gd name="T84" fmla="*/ 1381 w 1381"/>
                              <a:gd name="T85" fmla="*/ 3077 h 4092"/>
                              <a:gd name="T86" fmla="*/ 1381 w 1381"/>
                              <a:gd name="T87" fmla="*/ 2891 h 4092"/>
                              <a:gd name="T88" fmla="*/ 1381 w 1381"/>
                              <a:gd name="T89" fmla="*/ 2703 h 4092"/>
                              <a:gd name="T90" fmla="*/ 1381 w 1381"/>
                              <a:gd name="T91" fmla="*/ 2517 h 4092"/>
                              <a:gd name="T92" fmla="*/ 1381 w 1381"/>
                              <a:gd name="T93" fmla="*/ 2329 h 4092"/>
                              <a:gd name="T94" fmla="*/ 1381 w 1381"/>
                              <a:gd name="T95" fmla="*/ 2143 h 4092"/>
                              <a:gd name="T96" fmla="*/ 1381 w 1381"/>
                              <a:gd name="T97" fmla="*/ 1955 h 4092"/>
                              <a:gd name="T98" fmla="*/ 1381 w 1381"/>
                              <a:gd name="T99" fmla="*/ 1769 h 4092"/>
                              <a:gd name="T100" fmla="*/ 1381 w 1381"/>
                              <a:gd name="T101" fmla="*/ 1581 h 4092"/>
                              <a:gd name="T102" fmla="*/ 1381 w 1381"/>
                              <a:gd name="T103" fmla="*/ 1395 h 4092"/>
                              <a:gd name="T104" fmla="*/ 1381 w 1381"/>
                              <a:gd name="T105" fmla="*/ 1207 h 4092"/>
                              <a:gd name="T106" fmla="*/ 1381 w 1381"/>
                              <a:gd name="T107" fmla="*/ 1021 h 4092"/>
                              <a:gd name="T108" fmla="*/ 1381 w 1381"/>
                              <a:gd name="T109" fmla="*/ 833 h 4092"/>
                              <a:gd name="T110" fmla="*/ 1381 w 1381"/>
                              <a:gd name="T111" fmla="*/ 647 h 4092"/>
                              <a:gd name="T112" fmla="*/ 1381 w 1381"/>
                              <a:gd name="T113" fmla="*/ 459 h 4092"/>
                              <a:gd name="T114" fmla="*/ 1381 w 1381"/>
                              <a:gd name="T115" fmla="*/ 273 h 4092"/>
                              <a:gd name="T116" fmla="*/ 1381 w 1381"/>
                              <a:gd name="T117" fmla="*/ 85 h 4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381" h="4092">
                                <a:moveTo>
                                  <a:pt x="1375" y="15"/>
                                </a:moveTo>
                                <a:lnTo>
                                  <a:pt x="1322" y="15"/>
                                </a:lnTo>
                                <a:lnTo>
                                  <a:pt x="1322" y="0"/>
                                </a:lnTo>
                                <a:lnTo>
                                  <a:pt x="1375" y="0"/>
                                </a:lnTo>
                                <a:lnTo>
                                  <a:pt x="1375" y="15"/>
                                </a:lnTo>
                                <a:close/>
                                <a:moveTo>
                                  <a:pt x="1282" y="15"/>
                                </a:moveTo>
                                <a:lnTo>
                                  <a:pt x="1229" y="15"/>
                                </a:lnTo>
                                <a:lnTo>
                                  <a:pt x="1229" y="0"/>
                                </a:lnTo>
                                <a:lnTo>
                                  <a:pt x="1282" y="0"/>
                                </a:lnTo>
                                <a:lnTo>
                                  <a:pt x="1282" y="15"/>
                                </a:lnTo>
                                <a:close/>
                                <a:moveTo>
                                  <a:pt x="1191" y="15"/>
                                </a:moveTo>
                                <a:lnTo>
                                  <a:pt x="1139" y="15"/>
                                </a:lnTo>
                                <a:lnTo>
                                  <a:pt x="1139" y="0"/>
                                </a:lnTo>
                                <a:lnTo>
                                  <a:pt x="1191" y="0"/>
                                </a:lnTo>
                                <a:lnTo>
                                  <a:pt x="1191" y="15"/>
                                </a:lnTo>
                                <a:close/>
                                <a:moveTo>
                                  <a:pt x="1098" y="15"/>
                                </a:moveTo>
                                <a:lnTo>
                                  <a:pt x="1046" y="15"/>
                                </a:lnTo>
                                <a:lnTo>
                                  <a:pt x="1046" y="0"/>
                                </a:lnTo>
                                <a:lnTo>
                                  <a:pt x="1098" y="0"/>
                                </a:lnTo>
                                <a:lnTo>
                                  <a:pt x="1098" y="15"/>
                                </a:lnTo>
                                <a:close/>
                                <a:moveTo>
                                  <a:pt x="1006" y="15"/>
                                </a:moveTo>
                                <a:lnTo>
                                  <a:pt x="953" y="15"/>
                                </a:lnTo>
                                <a:lnTo>
                                  <a:pt x="953" y="0"/>
                                </a:lnTo>
                                <a:lnTo>
                                  <a:pt x="1006" y="0"/>
                                </a:lnTo>
                                <a:lnTo>
                                  <a:pt x="1006" y="15"/>
                                </a:lnTo>
                                <a:close/>
                                <a:moveTo>
                                  <a:pt x="913" y="15"/>
                                </a:moveTo>
                                <a:lnTo>
                                  <a:pt x="860" y="15"/>
                                </a:lnTo>
                                <a:lnTo>
                                  <a:pt x="860" y="0"/>
                                </a:lnTo>
                                <a:lnTo>
                                  <a:pt x="913" y="0"/>
                                </a:lnTo>
                                <a:lnTo>
                                  <a:pt x="913" y="15"/>
                                </a:lnTo>
                                <a:close/>
                                <a:moveTo>
                                  <a:pt x="822" y="15"/>
                                </a:moveTo>
                                <a:lnTo>
                                  <a:pt x="769" y="15"/>
                                </a:lnTo>
                                <a:lnTo>
                                  <a:pt x="769" y="0"/>
                                </a:lnTo>
                                <a:lnTo>
                                  <a:pt x="822" y="0"/>
                                </a:lnTo>
                                <a:lnTo>
                                  <a:pt x="822" y="15"/>
                                </a:lnTo>
                                <a:close/>
                                <a:moveTo>
                                  <a:pt x="729" y="15"/>
                                </a:moveTo>
                                <a:lnTo>
                                  <a:pt x="676" y="15"/>
                                </a:lnTo>
                                <a:lnTo>
                                  <a:pt x="676" y="0"/>
                                </a:lnTo>
                                <a:lnTo>
                                  <a:pt x="729" y="0"/>
                                </a:lnTo>
                                <a:lnTo>
                                  <a:pt x="729" y="15"/>
                                </a:lnTo>
                                <a:close/>
                                <a:moveTo>
                                  <a:pt x="636" y="15"/>
                                </a:moveTo>
                                <a:lnTo>
                                  <a:pt x="583" y="15"/>
                                </a:lnTo>
                                <a:lnTo>
                                  <a:pt x="583" y="0"/>
                                </a:lnTo>
                                <a:lnTo>
                                  <a:pt x="636" y="0"/>
                                </a:lnTo>
                                <a:lnTo>
                                  <a:pt x="636" y="15"/>
                                </a:lnTo>
                                <a:close/>
                                <a:moveTo>
                                  <a:pt x="543" y="15"/>
                                </a:moveTo>
                                <a:lnTo>
                                  <a:pt x="490" y="15"/>
                                </a:lnTo>
                                <a:lnTo>
                                  <a:pt x="490" y="0"/>
                                </a:lnTo>
                                <a:lnTo>
                                  <a:pt x="543" y="0"/>
                                </a:lnTo>
                                <a:lnTo>
                                  <a:pt x="543" y="15"/>
                                </a:lnTo>
                                <a:close/>
                                <a:moveTo>
                                  <a:pt x="452" y="15"/>
                                </a:moveTo>
                                <a:lnTo>
                                  <a:pt x="399" y="15"/>
                                </a:lnTo>
                                <a:lnTo>
                                  <a:pt x="399" y="0"/>
                                </a:lnTo>
                                <a:lnTo>
                                  <a:pt x="452" y="0"/>
                                </a:lnTo>
                                <a:lnTo>
                                  <a:pt x="452" y="15"/>
                                </a:lnTo>
                                <a:close/>
                                <a:moveTo>
                                  <a:pt x="359" y="15"/>
                                </a:moveTo>
                                <a:lnTo>
                                  <a:pt x="307" y="15"/>
                                </a:lnTo>
                                <a:lnTo>
                                  <a:pt x="307" y="0"/>
                                </a:lnTo>
                                <a:lnTo>
                                  <a:pt x="359" y="0"/>
                                </a:lnTo>
                                <a:lnTo>
                                  <a:pt x="359" y="15"/>
                                </a:lnTo>
                                <a:close/>
                                <a:moveTo>
                                  <a:pt x="266" y="15"/>
                                </a:moveTo>
                                <a:lnTo>
                                  <a:pt x="214" y="15"/>
                                </a:lnTo>
                                <a:lnTo>
                                  <a:pt x="214" y="0"/>
                                </a:lnTo>
                                <a:lnTo>
                                  <a:pt x="266" y="0"/>
                                </a:lnTo>
                                <a:lnTo>
                                  <a:pt x="266" y="15"/>
                                </a:lnTo>
                                <a:close/>
                                <a:moveTo>
                                  <a:pt x="173" y="15"/>
                                </a:moveTo>
                                <a:lnTo>
                                  <a:pt x="121" y="15"/>
                                </a:lnTo>
                                <a:lnTo>
                                  <a:pt x="121" y="0"/>
                                </a:lnTo>
                                <a:lnTo>
                                  <a:pt x="173" y="0"/>
                                </a:lnTo>
                                <a:lnTo>
                                  <a:pt x="173" y="15"/>
                                </a:lnTo>
                                <a:close/>
                                <a:moveTo>
                                  <a:pt x="83" y="15"/>
                                </a:moveTo>
                                <a:lnTo>
                                  <a:pt x="30" y="15"/>
                                </a:lnTo>
                                <a:lnTo>
                                  <a:pt x="30" y="0"/>
                                </a:lnTo>
                                <a:lnTo>
                                  <a:pt x="83" y="0"/>
                                </a:lnTo>
                                <a:lnTo>
                                  <a:pt x="83" y="15"/>
                                </a:lnTo>
                                <a:close/>
                                <a:moveTo>
                                  <a:pt x="15" y="26"/>
                                </a:moveTo>
                                <a:lnTo>
                                  <a:pt x="15" y="79"/>
                                </a:lnTo>
                                <a:lnTo>
                                  <a:pt x="0" y="79"/>
                                </a:lnTo>
                                <a:lnTo>
                                  <a:pt x="0" y="26"/>
                                </a:lnTo>
                                <a:lnTo>
                                  <a:pt x="15" y="26"/>
                                </a:lnTo>
                                <a:close/>
                                <a:moveTo>
                                  <a:pt x="15" y="120"/>
                                </a:moveTo>
                                <a:lnTo>
                                  <a:pt x="15" y="173"/>
                                </a:lnTo>
                                <a:lnTo>
                                  <a:pt x="0" y="173"/>
                                </a:lnTo>
                                <a:lnTo>
                                  <a:pt x="0" y="120"/>
                                </a:lnTo>
                                <a:lnTo>
                                  <a:pt x="15" y="120"/>
                                </a:lnTo>
                                <a:close/>
                                <a:moveTo>
                                  <a:pt x="15" y="214"/>
                                </a:moveTo>
                                <a:lnTo>
                                  <a:pt x="15" y="267"/>
                                </a:lnTo>
                                <a:lnTo>
                                  <a:pt x="0" y="267"/>
                                </a:lnTo>
                                <a:lnTo>
                                  <a:pt x="0" y="214"/>
                                </a:lnTo>
                                <a:lnTo>
                                  <a:pt x="15" y="214"/>
                                </a:lnTo>
                                <a:close/>
                                <a:moveTo>
                                  <a:pt x="15" y="306"/>
                                </a:moveTo>
                                <a:lnTo>
                                  <a:pt x="15" y="359"/>
                                </a:lnTo>
                                <a:lnTo>
                                  <a:pt x="0" y="359"/>
                                </a:lnTo>
                                <a:lnTo>
                                  <a:pt x="0" y="306"/>
                                </a:lnTo>
                                <a:lnTo>
                                  <a:pt x="15" y="306"/>
                                </a:lnTo>
                                <a:close/>
                                <a:moveTo>
                                  <a:pt x="15" y="400"/>
                                </a:moveTo>
                                <a:lnTo>
                                  <a:pt x="15" y="453"/>
                                </a:lnTo>
                                <a:lnTo>
                                  <a:pt x="0" y="453"/>
                                </a:lnTo>
                                <a:lnTo>
                                  <a:pt x="0" y="400"/>
                                </a:lnTo>
                                <a:lnTo>
                                  <a:pt x="15" y="400"/>
                                </a:lnTo>
                                <a:close/>
                                <a:moveTo>
                                  <a:pt x="15" y="494"/>
                                </a:moveTo>
                                <a:lnTo>
                                  <a:pt x="15" y="547"/>
                                </a:lnTo>
                                <a:lnTo>
                                  <a:pt x="0" y="547"/>
                                </a:lnTo>
                                <a:lnTo>
                                  <a:pt x="0" y="494"/>
                                </a:lnTo>
                                <a:lnTo>
                                  <a:pt x="15" y="494"/>
                                </a:lnTo>
                                <a:close/>
                                <a:moveTo>
                                  <a:pt x="15" y="588"/>
                                </a:moveTo>
                                <a:lnTo>
                                  <a:pt x="15" y="641"/>
                                </a:lnTo>
                                <a:lnTo>
                                  <a:pt x="0" y="641"/>
                                </a:lnTo>
                                <a:lnTo>
                                  <a:pt x="0" y="588"/>
                                </a:lnTo>
                                <a:lnTo>
                                  <a:pt x="15" y="588"/>
                                </a:lnTo>
                                <a:close/>
                                <a:moveTo>
                                  <a:pt x="15" y="680"/>
                                </a:moveTo>
                                <a:lnTo>
                                  <a:pt x="15" y="733"/>
                                </a:lnTo>
                                <a:lnTo>
                                  <a:pt x="0" y="733"/>
                                </a:lnTo>
                                <a:lnTo>
                                  <a:pt x="0" y="680"/>
                                </a:lnTo>
                                <a:lnTo>
                                  <a:pt x="15" y="680"/>
                                </a:lnTo>
                                <a:close/>
                                <a:moveTo>
                                  <a:pt x="15" y="774"/>
                                </a:moveTo>
                                <a:lnTo>
                                  <a:pt x="15" y="827"/>
                                </a:lnTo>
                                <a:lnTo>
                                  <a:pt x="0" y="827"/>
                                </a:lnTo>
                                <a:lnTo>
                                  <a:pt x="0" y="774"/>
                                </a:lnTo>
                                <a:lnTo>
                                  <a:pt x="15" y="774"/>
                                </a:lnTo>
                                <a:close/>
                                <a:moveTo>
                                  <a:pt x="15" y="868"/>
                                </a:moveTo>
                                <a:lnTo>
                                  <a:pt x="15" y="921"/>
                                </a:lnTo>
                                <a:lnTo>
                                  <a:pt x="0" y="921"/>
                                </a:lnTo>
                                <a:lnTo>
                                  <a:pt x="0" y="868"/>
                                </a:lnTo>
                                <a:lnTo>
                                  <a:pt x="15" y="868"/>
                                </a:lnTo>
                                <a:close/>
                                <a:moveTo>
                                  <a:pt x="15" y="962"/>
                                </a:moveTo>
                                <a:lnTo>
                                  <a:pt x="15" y="1015"/>
                                </a:lnTo>
                                <a:lnTo>
                                  <a:pt x="0" y="1015"/>
                                </a:lnTo>
                                <a:lnTo>
                                  <a:pt x="0" y="962"/>
                                </a:lnTo>
                                <a:lnTo>
                                  <a:pt x="15" y="962"/>
                                </a:lnTo>
                                <a:close/>
                                <a:moveTo>
                                  <a:pt x="15" y="1054"/>
                                </a:moveTo>
                                <a:lnTo>
                                  <a:pt x="15" y="1107"/>
                                </a:lnTo>
                                <a:lnTo>
                                  <a:pt x="0" y="1107"/>
                                </a:lnTo>
                                <a:lnTo>
                                  <a:pt x="0" y="1054"/>
                                </a:lnTo>
                                <a:lnTo>
                                  <a:pt x="15" y="1054"/>
                                </a:lnTo>
                                <a:close/>
                                <a:moveTo>
                                  <a:pt x="15" y="1148"/>
                                </a:moveTo>
                                <a:lnTo>
                                  <a:pt x="15" y="1201"/>
                                </a:lnTo>
                                <a:lnTo>
                                  <a:pt x="0" y="1201"/>
                                </a:lnTo>
                                <a:lnTo>
                                  <a:pt x="0" y="1148"/>
                                </a:lnTo>
                                <a:lnTo>
                                  <a:pt x="15" y="1148"/>
                                </a:lnTo>
                                <a:close/>
                                <a:moveTo>
                                  <a:pt x="15" y="1242"/>
                                </a:moveTo>
                                <a:lnTo>
                                  <a:pt x="15" y="1295"/>
                                </a:lnTo>
                                <a:lnTo>
                                  <a:pt x="0" y="1295"/>
                                </a:lnTo>
                                <a:lnTo>
                                  <a:pt x="0" y="1242"/>
                                </a:lnTo>
                                <a:lnTo>
                                  <a:pt x="15" y="1242"/>
                                </a:lnTo>
                                <a:close/>
                                <a:moveTo>
                                  <a:pt x="15" y="1336"/>
                                </a:moveTo>
                                <a:lnTo>
                                  <a:pt x="15" y="1389"/>
                                </a:lnTo>
                                <a:lnTo>
                                  <a:pt x="0" y="1389"/>
                                </a:lnTo>
                                <a:lnTo>
                                  <a:pt x="0" y="1336"/>
                                </a:lnTo>
                                <a:lnTo>
                                  <a:pt x="15" y="1336"/>
                                </a:lnTo>
                                <a:close/>
                                <a:moveTo>
                                  <a:pt x="15" y="1428"/>
                                </a:moveTo>
                                <a:lnTo>
                                  <a:pt x="15" y="1481"/>
                                </a:lnTo>
                                <a:lnTo>
                                  <a:pt x="0" y="1481"/>
                                </a:lnTo>
                                <a:lnTo>
                                  <a:pt x="0" y="1428"/>
                                </a:lnTo>
                                <a:lnTo>
                                  <a:pt x="15" y="1428"/>
                                </a:lnTo>
                                <a:close/>
                                <a:moveTo>
                                  <a:pt x="15" y="1522"/>
                                </a:moveTo>
                                <a:lnTo>
                                  <a:pt x="15" y="1575"/>
                                </a:lnTo>
                                <a:lnTo>
                                  <a:pt x="0" y="1575"/>
                                </a:lnTo>
                                <a:lnTo>
                                  <a:pt x="0" y="1522"/>
                                </a:lnTo>
                                <a:lnTo>
                                  <a:pt x="15" y="1522"/>
                                </a:lnTo>
                                <a:close/>
                                <a:moveTo>
                                  <a:pt x="15" y="1616"/>
                                </a:moveTo>
                                <a:lnTo>
                                  <a:pt x="15" y="1669"/>
                                </a:lnTo>
                                <a:lnTo>
                                  <a:pt x="0" y="1669"/>
                                </a:lnTo>
                                <a:lnTo>
                                  <a:pt x="0" y="1616"/>
                                </a:lnTo>
                                <a:lnTo>
                                  <a:pt x="15" y="1616"/>
                                </a:lnTo>
                                <a:close/>
                                <a:moveTo>
                                  <a:pt x="15" y="1710"/>
                                </a:moveTo>
                                <a:lnTo>
                                  <a:pt x="15" y="1763"/>
                                </a:lnTo>
                                <a:lnTo>
                                  <a:pt x="0" y="1763"/>
                                </a:lnTo>
                                <a:lnTo>
                                  <a:pt x="0" y="1710"/>
                                </a:lnTo>
                                <a:lnTo>
                                  <a:pt x="15" y="1710"/>
                                </a:lnTo>
                                <a:close/>
                                <a:moveTo>
                                  <a:pt x="15" y="1801"/>
                                </a:moveTo>
                                <a:lnTo>
                                  <a:pt x="15" y="1855"/>
                                </a:lnTo>
                                <a:lnTo>
                                  <a:pt x="0" y="1855"/>
                                </a:lnTo>
                                <a:lnTo>
                                  <a:pt x="0" y="1801"/>
                                </a:lnTo>
                                <a:lnTo>
                                  <a:pt x="15" y="1801"/>
                                </a:lnTo>
                                <a:close/>
                                <a:moveTo>
                                  <a:pt x="15" y="1896"/>
                                </a:moveTo>
                                <a:lnTo>
                                  <a:pt x="15" y="1949"/>
                                </a:lnTo>
                                <a:lnTo>
                                  <a:pt x="0" y="1949"/>
                                </a:lnTo>
                                <a:lnTo>
                                  <a:pt x="0" y="1896"/>
                                </a:lnTo>
                                <a:lnTo>
                                  <a:pt x="15" y="1896"/>
                                </a:lnTo>
                                <a:close/>
                                <a:moveTo>
                                  <a:pt x="15" y="1990"/>
                                </a:moveTo>
                                <a:lnTo>
                                  <a:pt x="15" y="2043"/>
                                </a:lnTo>
                                <a:lnTo>
                                  <a:pt x="0" y="2043"/>
                                </a:lnTo>
                                <a:lnTo>
                                  <a:pt x="0" y="1990"/>
                                </a:lnTo>
                                <a:lnTo>
                                  <a:pt x="15" y="1990"/>
                                </a:lnTo>
                                <a:close/>
                                <a:moveTo>
                                  <a:pt x="15" y="2084"/>
                                </a:moveTo>
                                <a:lnTo>
                                  <a:pt x="15" y="2137"/>
                                </a:lnTo>
                                <a:lnTo>
                                  <a:pt x="0" y="2137"/>
                                </a:lnTo>
                                <a:lnTo>
                                  <a:pt x="0" y="2084"/>
                                </a:lnTo>
                                <a:lnTo>
                                  <a:pt x="15" y="2084"/>
                                </a:lnTo>
                                <a:close/>
                                <a:moveTo>
                                  <a:pt x="15" y="2175"/>
                                </a:moveTo>
                                <a:lnTo>
                                  <a:pt x="15" y="2229"/>
                                </a:lnTo>
                                <a:lnTo>
                                  <a:pt x="0" y="2229"/>
                                </a:lnTo>
                                <a:lnTo>
                                  <a:pt x="0" y="2175"/>
                                </a:lnTo>
                                <a:lnTo>
                                  <a:pt x="15" y="2175"/>
                                </a:lnTo>
                                <a:close/>
                                <a:moveTo>
                                  <a:pt x="15" y="2270"/>
                                </a:moveTo>
                                <a:lnTo>
                                  <a:pt x="15" y="2323"/>
                                </a:lnTo>
                                <a:lnTo>
                                  <a:pt x="0" y="2323"/>
                                </a:lnTo>
                                <a:lnTo>
                                  <a:pt x="0" y="2270"/>
                                </a:lnTo>
                                <a:lnTo>
                                  <a:pt x="15" y="2270"/>
                                </a:lnTo>
                                <a:close/>
                                <a:moveTo>
                                  <a:pt x="15" y="2364"/>
                                </a:moveTo>
                                <a:lnTo>
                                  <a:pt x="15" y="2417"/>
                                </a:lnTo>
                                <a:lnTo>
                                  <a:pt x="0" y="2417"/>
                                </a:lnTo>
                                <a:lnTo>
                                  <a:pt x="0" y="2364"/>
                                </a:lnTo>
                                <a:lnTo>
                                  <a:pt x="15" y="2364"/>
                                </a:lnTo>
                                <a:close/>
                                <a:moveTo>
                                  <a:pt x="15" y="2458"/>
                                </a:moveTo>
                                <a:lnTo>
                                  <a:pt x="15" y="2511"/>
                                </a:lnTo>
                                <a:lnTo>
                                  <a:pt x="0" y="2511"/>
                                </a:lnTo>
                                <a:lnTo>
                                  <a:pt x="0" y="2458"/>
                                </a:lnTo>
                                <a:lnTo>
                                  <a:pt x="15" y="2458"/>
                                </a:lnTo>
                                <a:close/>
                                <a:moveTo>
                                  <a:pt x="15" y="2549"/>
                                </a:moveTo>
                                <a:lnTo>
                                  <a:pt x="15" y="2603"/>
                                </a:lnTo>
                                <a:lnTo>
                                  <a:pt x="0" y="2603"/>
                                </a:lnTo>
                                <a:lnTo>
                                  <a:pt x="0" y="2549"/>
                                </a:lnTo>
                                <a:lnTo>
                                  <a:pt x="15" y="2549"/>
                                </a:lnTo>
                                <a:close/>
                                <a:moveTo>
                                  <a:pt x="15" y="2643"/>
                                </a:moveTo>
                                <a:lnTo>
                                  <a:pt x="15" y="2697"/>
                                </a:lnTo>
                                <a:lnTo>
                                  <a:pt x="0" y="2697"/>
                                </a:lnTo>
                                <a:lnTo>
                                  <a:pt x="0" y="2643"/>
                                </a:lnTo>
                                <a:lnTo>
                                  <a:pt x="15" y="2643"/>
                                </a:lnTo>
                                <a:close/>
                                <a:moveTo>
                                  <a:pt x="15" y="2738"/>
                                </a:moveTo>
                                <a:lnTo>
                                  <a:pt x="15" y="2791"/>
                                </a:lnTo>
                                <a:lnTo>
                                  <a:pt x="0" y="2791"/>
                                </a:lnTo>
                                <a:lnTo>
                                  <a:pt x="0" y="2738"/>
                                </a:lnTo>
                                <a:lnTo>
                                  <a:pt x="15" y="2738"/>
                                </a:lnTo>
                                <a:close/>
                                <a:moveTo>
                                  <a:pt x="15" y="2832"/>
                                </a:moveTo>
                                <a:lnTo>
                                  <a:pt x="15" y="2885"/>
                                </a:lnTo>
                                <a:lnTo>
                                  <a:pt x="0" y="2885"/>
                                </a:lnTo>
                                <a:lnTo>
                                  <a:pt x="0" y="2832"/>
                                </a:lnTo>
                                <a:lnTo>
                                  <a:pt x="15" y="2832"/>
                                </a:lnTo>
                                <a:close/>
                                <a:moveTo>
                                  <a:pt x="15" y="2923"/>
                                </a:moveTo>
                                <a:lnTo>
                                  <a:pt x="15" y="2977"/>
                                </a:lnTo>
                                <a:lnTo>
                                  <a:pt x="0" y="2977"/>
                                </a:lnTo>
                                <a:lnTo>
                                  <a:pt x="0" y="2923"/>
                                </a:lnTo>
                                <a:lnTo>
                                  <a:pt x="15" y="2923"/>
                                </a:lnTo>
                                <a:close/>
                                <a:moveTo>
                                  <a:pt x="15" y="3017"/>
                                </a:moveTo>
                                <a:lnTo>
                                  <a:pt x="15" y="3071"/>
                                </a:lnTo>
                                <a:lnTo>
                                  <a:pt x="0" y="3071"/>
                                </a:lnTo>
                                <a:lnTo>
                                  <a:pt x="0" y="3017"/>
                                </a:lnTo>
                                <a:lnTo>
                                  <a:pt x="15" y="3017"/>
                                </a:lnTo>
                                <a:close/>
                                <a:moveTo>
                                  <a:pt x="15" y="3112"/>
                                </a:moveTo>
                                <a:lnTo>
                                  <a:pt x="15" y="3165"/>
                                </a:lnTo>
                                <a:lnTo>
                                  <a:pt x="0" y="3165"/>
                                </a:lnTo>
                                <a:lnTo>
                                  <a:pt x="0" y="3112"/>
                                </a:lnTo>
                                <a:lnTo>
                                  <a:pt x="15" y="3112"/>
                                </a:lnTo>
                                <a:close/>
                                <a:moveTo>
                                  <a:pt x="15" y="3206"/>
                                </a:moveTo>
                                <a:lnTo>
                                  <a:pt x="15" y="3259"/>
                                </a:lnTo>
                                <a:lnTo>
                                  <a:pt x="0" y="3259"/>
                                </a:lnTo>
                                <a:lnTo>
                                  <a:pt x="0" y="3206"/>
                                </a:lnTo>
                                <a:lnTo>
                                  <a:pt x="15" y="3206"/>
                                </a:lnTo>
                                <a:close/>
                                <a:moveTo>
                                  <a:pt x="15" y="3297"/>
                                </a:moveTo>
                                <a:lnTo>
                                  <a:pt x="15" y="3351"/>
                                </a:lnTo>
                                <a:lnTo>
                                  <a:pt x="0" y="3351"/>
                                </a:lnTo>
                                <a:lnTo>
                                  <a:pt x="0" y="3297"/>
                                </a:lnTo>
                                <a:lnTo>
                                  <a:pt x="15" y="3297"/>
                                </a:lnTo>
                                <a:close/>
                                <a:moveTo>
                                  <a:pt x="15" y="3391"/>
                                </a:moveTo>
                                <a:lnTo>
                                  <a:pt x="15" y="3445"/>
                                </a:lnTo>
                                <a:lnTo>
                                  <a:pt x="0" y="3445"/>
                                </a:lnTo>
                                <a:lnTo>
                                  <a:pt x="0" y="3391"/>
                                </a:lnTo>
                                <a:lnTo>
                                  <a:pt x="15" y="3391"/>
                                </a:lnTo>
                                <a:close/>
                                <a:moveTo>
                                  <a:pt x="15" y="3485"/>
                                </a:moveTo>
                                <a:lnTo>
                                  <a:pt x="15" y="3539"/>
                                </a:lnTo>
                                <a:lnTo>
                                  <a:pt x="0" y="3539"/>
                                </a:lnTo>
                                <a:lnTo>
                                  <a:pt x="0" y="3485"/>
                                </a:lnTo>
                                <a:lnTo>
                                  <a:pt x="15" y="3485"/>
                                </a:lnTo>
                                <a:close/>
                                <a:moveTo>
                                  <a:pt x="15" y="3580"/>
                                </a:moveTo>
                                <a:lnTo>
                                  <a:pt x="15" y="3633"/>
                                </a:lnTo>
                                <a:lnTo>
                                  <a:pt x="0" y="3633"/>
                                </a:lnTo>
                                <a:lnTo>
                                  <a:pt x="0" y="3580"/>
                                </a:lnTo>
                                <a:lnTo>
                                  <a:pt x="15" y="3580"/>
                                </a:lnTo>
                                <a:close/>
                                <a:moveTo>
                                  <a:pt x="15" y="3671"/>
                                </a:moveTo>
                                <a:lnTo>
                                  <a:pt x="15" y="3725"/>
                                </a:lnTo>
                                <a:lnTo>
                                  <a:pt x="0" y="3725"/>
                                </a:lnTo>
                                <a:lnTo>
                                  <a:pt x="0" y="3671"/>
                                </a:lnTo>
                                <a:lnTo>
                                  <a:pt x="15" y="3671"/>
                                </a:lnTo>
                                <a:close/>
                                <a:moveTo>
                                  <a:pt x="15" y="3765"/>
                                </a:moveTo>
                                <a:lnTo>
                                  <a:pt x="15" y="3819"/>
                                </a:lnTo>
                                <a:lnTo>
                                  <a:pt x="0" y="3819"/>
                                </a:lnTo>
                                <a:lnTo>
                                  <a:pt x="0" y="3765"/>
                                </a:lnTo>
                                <a:lnTo>
                                  <a:pt x="15" y="3765"/>
                                </a:lnTo>
                                <a:close/>
                                <a:moveTo>
                                  <a:pt x="15" y="3859"/>
                                </a:moveTo>
                                <a:lnTo>
                                  <a:pt x="15" y="3913"/>
                                </a:lnTo>
                                <a:lnTo>
                                  <a:pt x="0" y="3913"/>
                                </a:lnTo>
                                <a:lnTo>
                                  <a:pt x="0" y="3859"/>
                                </a:lnTo>
                                <a:lnTo>
                                  <a:pt x="15" y="3859"/>
                                </a:lnTo>
                                <a:close/>
                                <a:moveTo>
                                  <a:pt x="15" y="3954"/>
                                </a:moveTo>
                                <a:lnTo>
                                  <a:pt x="15" y="4007"/>
                                </a:lnTo>
                                <a:lnTo>
                                  <a:pt x="0" y="4007"/>
                                </a:lnTo>
                                <a:lnTo>
                                  <a:pt x="0" y="3954"/>
                                </a:lnTo>
                                <a:lnTo>
                                  <a:pt x="15" y="3954"/>
                                </a:lnTo>
                                <a:close/>
                                <a:moveTo>
                                  <a:pt x="15" y="4045"/>
                                </a:moveTo>
                                <a:lnTo>
                                  <a:pt x="15" y="4086"/>
                                </a:lnTo>
                                <a:lnTo>
                                  <a:pt x="9" y="4080"/>
                                </a:lnTo>
                                <a:lnTo>
                                  <a:pt x="21" y="4080"/>
                                </a:lnTo>
                                <a:lnTo>
                                  <a:pt x="21" y="4092"/>
                                </a:lnTo>
                                <a:lnTo>
                                  <a:pt x="0" y="4092"/>
                                </a:lnTo>
                                <a:lnTo>
                                  <a:pt x="0" y="4045"/>
                                </a:lnTo>
                                <a:lnTo>
                                  <a:pt x="15" y="4045"/>
                                </a:lnTo>
                                <a:close/>
                                <a:moveTo>
                                  <a:pt x="62" y="4080"/>
                                </a:moveTo>
                                <a:lnTo>
                                  <a:pt x="114" y="4080"/>
                                </a:lnTo>
                                <a:lnTo>
                                  <a:pt x="114" y="4092"/>
                                </a:lnTo>
                                <a:lnTo>
                                  <a:pt x="62" y="4092"/>
                                </a:lnTo>
                                <a:lnTo>
                                  <a:pt x="62" y="4080"/>
                                </a:lnTo>
                                <a:close/>
                                <a:moveTo>
                                  <a:pt x="154" y="4080"/>
                                </a:moveTo>
                                <a:lnTo>
                                  <a:pt x="207" y="4080"/>
                                </a:lnTo>
                                <a:lnTo>
                                  <a:pt x="207" y="4092"/>
                                </a:lnTo>
                                <a:lnTo>
                                  <a:pt x="154" y="4092"/>
                                </a:lnTo>
                                <a:lnTo>
                                  <a:pt x="154" y="4080"/>
                                </a:lnTo>
                                <a:close/>
                                <a:moveTo>
                                  <a:pt x="247" y="4080"/>
                                </a:moveTo>
                                <a:lnTo>
                                  <a:pt x="300" y="4080"/>
                                </a:lnTo>
                                <a:lnTo>
                                  <a:pt x="300" y="4092"/>
                                </a:lnTo>
                                <a:lnTo>
                                  <a:pt x="247" y="4092"/>
                                </a:lnTo>
                                <a:lnTo>
                                  <a:pt x="247" y="4080"/>
                                </a:lnTo>
                                <a:close/>
                                <a:moveTo>
                                  <a:pt x="338" y="4080"/>
                                </a:moveTo>
                                <a:lnTo>
                                  <a:pt x="391" y="4080"/>
                                </a:lnTo>
                                <a:lnTo>
                                  <a:pt x="391" y="4092"/>
                                </a:lnTo>
                                <a:lnTo>
                                  <a:pt x="338" y="4092"/>
                                </a:lnTo>
                                <a:lnTo>
                                  <a:pt x="338" y="4080"/>
                                </a:lnTo>
                                <a:close/>
                                <a:moveTo>
                                  <a:pt x="431" y="4080"/>
                                </a:moveTo>
                                <a:lnTo>
                                  <a:pt x="484" y="4080"/>
                                </a:lnTo>
                                <a:lnTo>
                                  <a:pt x="484" y="4092"/>
                                </a:lnTo>
                                <a:lnTo>
                                  <a:pt x="431" y="4092"/>
                                </a:lnTo>
                                <a:lnTo>
                                  <a:pt x="431" y="4080"/>
                                </a:lnTo>
                                <a:close/>
                                <a:moveTo>
                                  <a:pt x="524" y="4080"/>
                                </a:moveTo>
                                <a:lnTo>
                                  <a:pt x="577" y="4080"/>
                                </a:lnTo>
                                <a:lnTo>
                                  <a:pt x="577" y="4092"/>
                                </a:lnTo>
                                <a:lnTo>
                                  <a:pt x="524" y="4092"/>
                                </a:lnTo>
                                <a:lnTo>
                                  <a:pt x="524" y="4080"/>
                                </a:lnTo>
                                <a:close/>
                                <a:moveTo>
                                  <a:pt x="617" y="4080"/>
                                </a:moveTo>
                                <a:lnTo>
                                  <a:pt x="670" y="4080"/>
                                </a:lnTo>
                                <a:lnTo>
                                  <a:pt x="670" y="4092"/>
                                </a:lnTo>
                                <a:lnTo>
                                  <a:pt x="617" y="4092"/>
                                </a:lnTo>
                                <a:lnTo>
                                  <a:pt x="617" y="4080"/>
                                </a:lnTo>
                                <a:close/>
                                <a:moveTo>
                                  <a:pt x="708" y="4080"/>
                                </a:moveTo>
                                <a:lnTo>
                                  <a:pt x="761" y="4080"/>
                                </a:lnTo>
                                <a:lnTo>
                                  <a:pt x="761" y="4092"/>
                                </a:lnTo>
                                <a:lnTo>
                                  <a:pt x="708" y="4092"/>
                                </a:lnTo>
                                <a:lnTo>
                                  <a:pt x="708" y="4080"/>
                                </a:lnTo>
                                <a:close/>
                                <a:moveTo>
                                  <a:pt x="801" y="4080"/>
                                </a:moveTo>
                                <a:lnTo>
                                  <a:pt x="854" y="4080"/>
                                </a:lnTo>
                                <a:lnTo>
                                  <a:pt x="854" y="4092"/>
                                </a:lnTo>
                                <a:lnTo>
                                  <a:pt x="801" y="4092"/>
                                </a:lnTo>
                                <a:lnTo>
                                  <a:pt x="801" y="4080"/>
                                </a:lnTo>
                                <a:close/>
                                <a:moveTo>
                                  <a:pt x="894" y="4080"/>
                                </a:moveTo>
                                <a:lnTo>
                                  <a:pt x="946" y="4080"/>
                                </a:lnTo>
                                <a:lnTo>
                                  <a:pt x="946" y="4092"/>
                                </a:lnTo>
                                <a:lnTo>
                                  <a:pt x="894" y="4092"/>
                                </a:lnTo>
                                <a:lnTo>
                                  <a:pt x="894" y="4080"/>
                                </a:lnTo>
                                <a:close/>
                                <a:moveTo>
                                  <a:pt x="987" y="4080"/>
                                </a:moveTo>
                                <a:lnTo>
                                  <a:pt x="1039" y="4080"/>
                                </a:lnTo>
                                <a:lnTo>
                                  <a:pt x="1039" y="4092"/>
                                </a:lnTo>
                                <a:lnTo>
                                  <a:pt x="987" y="4092"/>
                                </a:lnTo>
                                <a:lnTo>
                                  <a:pt x="987" y="4080"/>
                                </a:lnTo>
                                <a:close/>
                                <a:moveTo>
                                  <a:pt x="1077" y="4080"/>
                                </a:moveTo>
                                <a:lnTo>
                                  <a:pt x="1130" y="4080"/>
                                </a:lnTo>
                                <a:lnTo>
                                  <a:pt x="1130" y="4092"/>
                                </a:lnTo>
                                <a:lnTo>
                                  <a:pt x="1077" y="4092"/>
                                </a:lnTo>
                                <a:lnTo>
                                  <a:pt x="1077" y="4080"/>
                                </a:lnTo>
                                <a:close/>
                                <a:moveTo>
                                  <a:pt x="1170" y="4080"/>
                                </a:moveTo>
                                <a:lnTo>
                                  <a:pt x="1223" y="4080"/>
                                </a:lnTo>
                                <a:lnTo>
                                  <a:pt x="1223" y="4092"/>
                                </a:lnTo>
                                <a:lnTo>
                                  <a:pt x="1170" y="4092"/>
                                </a:lnTo>
                                <a:lnTo>
                                  <a:pt x="1170" y="4080"/>
                                </a:lnTo>
                                <a:close/>
                                <a:moveTo>
                                  <a:pt x="1263" y="4080"/>
                                </a:moveTo>
                                <a:lnTo>
                                  <a:pt x="1316" y="4080"/>
                                </a:lnTo>
                                <a:lnTo>
                                  <a:pt x="1316" y="4092"/>
                                </a:lnTo>
                                <a:lnTo>
                                  <a:pt x="1263" y="4092"/>
                                </a:lnTo>
                                <a:lnTo>
                                  <a:pt x="1263" y="4080"/>
                                </a:lnTo>
                                <a:close/>
                                <a:moveTo>
                                  <a:pt x="1356" y="4080"/>
                                </a:moveTo>
                                <a:lnTo>
                                  <a:pt x="1375" y="4080"/>
                                </a:lnTo>
                                <a:lnTo>
                                  <a:pt x="1369" y="4086"/>
                                </a:lnTo>
                                <a:lnTo>
                                  <a:pt x="1369" y="4052"/>
                                </a:lnTo>
                                <a:lnTo>
                                  <a:pt x="1381" y="4052"/>
                                </a:lnTo>
                                <a:lnTo>
                                  <a:pt x="1381" y="4092"/>
                                </a:lnTo>
                                <a:lnTo>
                                  <a:pt x="1356" y="4092"/>
                                </a:lnTo>
                                <a:lnTo>
                                  <a:pt x="1356" y="4080"/>
                                </a:lnTo>
                                <a:close/>
                                <a:moveTo>
                                  <a:pt x="1369" y="4013"/>
                                </a:moveTo>
                                <a:lnTo>
                                  <a:pt x="1369" y="3960"/>
                                </a:lnTo>
                                <a:lnTo>
                                  <a:pt x="1381" y="3960"/>
                                </a:lnTo>
                                <a:lnTo>
                                  <a:pt x="1381" y="4013"/>
                                </a:lnTo>
                                <a:lnTo>
                                  <a:pt x="1369" y="4013"/>
                                </a:lnTo>
                                <a:close/>
                                <a:moveTo>
                                  <a:pt x="1369" y="3919"/>
                                </a:moveTo>
                                <a:lnTo>
                                  <a:pt x="1369" y="3866"/>
                                </a:lnTo>
                                <a:lnTo>
                                  <a:pt x="1381" y="3866"/>
                                </a:lnTo>
                                <a:lnTo>
                                  <a:pt x="1381" y="3919"/>
                                </a:lnTo>
                                <a:lnTo>
                                  <a:pt x="1369" y="3919"/>
                                </a:lnTo>
                                <a:close/>
                                <a:moveTo>
                                  <a:pt x="1369" y="3825"/>
                                </a:moveTo>
                                <a:lnTo>
                                  <a:pt x="1369" y="3772"/>
                                </a:lnTo>
                                <a:lnTo>
                                  <a:pt x="1381" y="3772"/>
                                </a:lnTo>
                                <a:lnTo>
                                  <a:pt x="1381" y="3825"/>
                                </a:lnTo>
                                <a:lnTo>
                                  <a:pt x="1369" y="3825"/>
                                </a:lnTo>
                                <a:close/>
                                <a:moveTo>
                                  <a:pt x="1369" y="3731"/>
                                </a:moveTo>
                                <a:lnTo>
                                  <a:pt x="1369" y="3678"/>
                                </a:lnTo>
                                <a:lnTo>
                                  <a:pt x="1381" y="3678"/>
                                </a:lnTo>
                                <a:lnTo>
                                  <a:pt x="1381" y="3731"/>
                                </a:lnTo>
                                <a:lnTo>
                                  <a:pt x="1369" y="3731"/>
                                </a:lnTo>
                                <a:close/>
                                <a:moveTo>
                                  <a:pt x="1369" y="3639"/>
                                </a:moveTo>
                                <a:lnTo>
                                  <a:pt x="1369" y="3586"/>
                                </a:lnTo>
                                <a:lnTo>
                                  <a:pt x="1381" y="3586"/>
                                </a:lnTo>
                                <a:lnTo>
                                  <a:pt x="1381" y="3639"/>
                                </a:lnTo>
                                <a:lnTo>
                                  <a:pt x="1369" y="3639"/>
                                </a:lnTo>
                                <a:close/>
                                <a:moveTo>
                                  <a:pt x="1369" y="3545"/>
                                </a:moveTo>
                                <a:lnTo>
                                  <a:pt x="1369" y="3492"/>
                                </a:lnTo>
                                <a:lnTo>
                                  <a:pt x="1381" y="3492"/>
                                </a:lnTo>
                                <a:lnTo>
                                  <a:pt x="1381" y="3545"/>
                                </a:lnTo>
                                <a:lnTo>
                                  <a:pt x="1369" y="3545"/>
                                </a:lnTo>
                                <a:close/>
                                <a:moveTo>
                                  <a:pt x="1369" y="3451"/>
                                </a:moveTo>
                                <a:lnTo>
                                  <a:pt x="1369" y="3398"/>
                                </a:lnTo>
                                <a:lnTo>
                                  <a:pt x="1381" y="3398"/>
                                </a:lnTo>
                                <a:lnTo>
                                  <a:pt x="1381" y="3451"/>
                                </a:lnTo>
                                <a:lnTo>
                                  <a:pt x="1369" y="3451"/>
                                </a:lnTo>
                                <a:close/>
                                <a:moveTo>
                                  <a:pt x="1369" y="3357"/>
                                </a:moveTo>
                                <a:lnTo>
                                  <a:pt x="1369" y="3304"/>
                                </a:lnTo>
                                <a:lnTo>
                                  <a:pt x="1381" y="3304"/>
                                </a:lnTo>
                                <a:lnTo>
                                  <a:pt x="1381" y="3357"/>
                                </a:lnTo>
                                <a:lnTo>
                                  <a:pt x="1369" y="3357"/>
                                </a:lnTo>
                                <a:close/>
                                <a:moveTo>
                                  <a:pt x="1369" y="3265"/>
                                </a:moveTo>
                                <a:lnTo>
                                  <a:pt x="1369" y="3212"/>
                                </a:lnTo>
                                <a:lnTo>
                                  <a:pt x="1381" y="3212"/>
                                </a:lnTo>
                                <a:lnTo>
                                  <a:pt x="1381" y="3265"/>
                                </a:lnTo>
                                <a:lnTo>
                                  <a:pt x="1369" y="3265"/>
                                </a:lnTo>
                                <a:close/>
                                <a:moveTo>
                                  <a:pt x="1369" y="3171"/>
                                </a:moveTo>
                                <a:lnTo>
                                  <a:pt x="1369" y="3118"/>
                                </a:lnTo>
                                <a:lnTo>
                                  <a:pt x="1381" y="3118"/>
                                </a:lnTo>
                                <a:lnTo>
                                  <a:pt x="1381" y="3171"/>
                                </a:lnTo>
                                <a:lnTo>
                                  <a:pt x="1369" y="3171"/>
                                </a:lnTo>
                                <a:close/>
                                <a:moveTo>
                                  <a:pt x="1369" y="3077"/>
                                </a:moveTo>
                                <a:lnTo>
                                  <a:pt x="1369" y="3024"/>
                                </a:lnTo>
                                <a:lnTo>
                                  <a:pt x="1381" y="3024"/>
                                </a:lnTo>
                                <a:lnTo>
                                  <a:pt x="1381" y="3077"/>
                                </a:lnTo>
                                <a:lnTo>
                                  <a:pt x="1369" y="3077"/>
                                </a:lnTo>
                                <a:close/>
                                <a:moveTo>
                                  <a:pt x="1369" y="2983"/>
                                </a:moveTo>
                                <a:lnTo>
                                  <a:pt x="1369" y="2930"/>
                                </a:lnTo>
                                <a:lnTo>
                                  <a:pt x="1381" y="2930"/>
                                </a:lnTo>
                                <a:lnTo>
                                  <a:pt x="1381" y="2983"/>
                                </a:lnTo>
                                <a:lnTo>
                                  <a:pt x="1369" y="2983"/>
                                </a:lnTo>
                                <a:close/>
                                <a:moveTo>
                                  <a:pt x="1369" y="2891"/>
                                </a:moveTo>
                                <a:lnTo>
                                  <a:pt x="1369" y="2838"/>
                                </a:lnTo>
                                <a:lnTo>
                                  <a:pt x="1381" y="2838"/>
                                </a:lnTo>
                                <a:lnTo>
                                  <a:pt x="1381" y="2891"/>
                                </a:lnTo>
                                <a:lnTo>
                                  <a:pt x="1369" y="2891"/>
                                </a:lnTo>
                                <a:close/>
                                <a:moveTo>
                                  <a:pt x="1369" y="2797"/>
                                </a:moveTo>
                                <a:lnTo>
                                  <a:pt x="1369" y="2744"/>
                                </a:lnTo>
                                <a:lnTo>
                                  <a:pt x="1381" y="2744"/>
                                </a:lnTo>
                                <a:lnTo>
                                  <a:pt x="1381" y="2797"/>
                                </a:lnTo>
                                <a:lnTo>
                                  <a:pt x="1369" y="2797"/>
                                </a:lnTo>
                                <a:close/>
                                <a:moveTo>
                                  <a:pt x="1369" y="2703"/>
                                </a:moveTo>
                                <a:lnTo>
                                  <a:pt x="1369" y="2650"/>
                                </a:lnTo>
                                <a:lnTo>
                                  <a:pt x="1381" y="2650"/>
                                </a:lnTo>
                                <a:lnTo>
                                  <a:pt x="1381" y="2703"/>
                                </a:lnTo>
                                <a:lnTo>
                                  <a:pt x="1369" y="2703"/>
                                </a:lnTo>
                                <a:close/>
                                <a:moveTo>
                                  <a:pt x="1369" y="2609"/>
                                </a:moveTo>
                                <a:lnTo>
                                  <a:pt x="1369" y="2556"/>
                                </a:lnTo>
                                <a:lnTo>
                                  <a:pt x="1381" y="2556"/>
                                </a:lnTo>
                                <a:lnTo>
                                  <a:pt x="1381" y="2609"/>
                                </a:lnTo>
                                <a:lnTo>
                                  <a:pt x="1369" y="2609"/>
                                </a:lnTo>
                                <a:close/>
                                <a:moveTo>
                                  <a:pt x="1369" y="2517"/>
                                </a:moveTo>
                                <a:lnTo>
                                  <a:pt x="1369" y="2464"/>
                                </a:lnTo>
                                <a:lnTo>
                                  <a:pt x="1381" y="2464"/>
                                </a:lnTo>
                                <a:lnTo>
                                  <a:pt x="1381" y="2517"/>
                                </a:lnTo>
                                <a:lnTo>
                                  <a:pt x="1369" y="2517"/>
                                </a:lnTo>
                                <a:close/>
                                <a:moveTo>
                                  <a:pt x="1369" y="2423"/>
                                </a:moveTo>
                                <a:lnTo>
                                  <a:pt x="1369" y="2370"/>
                                </a:lnTo>
                                <a:lnTo>
                                  <a:pt x="1381" y="2370"/>
                                </a:lnTo>
                                <a:lnTo>
                                  <a:pt x="1381" y="2423"/>
                                </a:lnTo>
                                <a:lnTo>
                                  <a:pt x="1369" y="2423"/>
                                </a:lnTo>
                                <a:close/>
                                <a:moveTo>
                                  <a:pt x="1369" y="2329"/>
                                </a:moveTo>
                                <a:lnTo>
                                  <a:pt x="1369" y="2276"/>
                                </a:lnTo>
                                <a:lnTo>
                                  <a:pt x="1381" y="2276"/>
                                </a:lnTo>
                                <a:lnTo>
                                  <a:pt x="1381" y="2329"/>
                                </a:lnTo>
                                <a:lnTo>
                                  <a:pt x="1369" y="2329"/>
                                </a:lnTo>
                                <a:close/>
                                <a:moveTo>
                                  <a:pt x="1369" y="2235"/>
                                </a:moveTo>
                                <a:lnTo>
                                  <a:pt x="1369" y="2182"/>
                                </a:lnTo>
                                <a:lnTo>
                                  <a:pt x="1381" y="2182"/>
                                </a:lnTo>
                                <a:lnTo>
                                  <a:pt x="1381" y="2235"/>
                                </a:lnTo>
                                <a:lnTo>
                                  <a:pt x="1369" y="2235"/>
                                </a:lnTo>
                                <a:close/>
                                <a:moveTo>
                                  <a:pt x="1369" y="2143"/>
                                </a:moveTo>
                                <a:lnTo>
                                  <a:pt x="1369" y="2090"/>
                                </a:lnTo>
                                <a:lnTo>
                                  <a:pt x="1381" y="2090"/>
                                </a:lnTo>
                                <a:lnTo>
                                  <a:pt x="1381" y="2143"/>
                                </a:lnTo>
                                <a:lnTo>
                                  <a:pt x="1369" y="2143"/>
                                </a:lnTo>
                                <a:close/>
                                <a:moveTo>
                                  <a:pt x="1369" y="2049"/>
                                </a:moveTo>
                                <a:lnTo>
                                  <a:pt x="1369" y="1996"/>
                                </a:lnTo>
                                <a:lnTo>
                                  <a:pt x="1381" y="1996"/>
                                </a:lnTo>
                                <a:lnTo>
                                  <a:pt x="1381" y="2049"/>
                                </a:lnTo>
                                <a:lnTo>
                                  <a:pt x="1369" y="2049"/>
                                </a:lnTo>
                                <a:close/>
                                <a:moveTo>
                                  <a:pt x="1369" y="1955"/>
                                </a:moveTo>
                                <a:lnTo>
                                  <a:pt x="1369" y="1902"/>
                                </a:lnTo>
                                <a:lnTo>
                                  <a:pt x="1381" y="1902"/>
                                </a:lnTo>
                                <a:lnTo>
                                  <a:pt x="1381" y="1955"/>
                                </a:lnTo>
                                <a:lnTo>
                                  <a:pt x="1369" y="1955"/>
                                </a:lnTo>
                                <a:close/>
                                <a:moveTo>
                                  <a:pt x="1369" y="1861"/>
                                </a:moveTo>
                                <a:lnTo>
                                  <a:pt x="1369" y="1808"/>
                                </a:lnTo>
                                <a:lnTo>
                                  <a:pt x="1381" y="1808"/>
                                </a:lnTo>
                                <a:lnTo>
                                  <a:pt x="1381" y="1861"/>
                                </a:lnTo>
                                <a:lnTo>
                                  <a:pt x="1369" y="1861"/>
                                </a:lnTo>
                                <a:close/>
                                <a:moveTo>
                                  <a:pt x="1369" y="1769"/>
                                </a:moveTo>
                                <a:lnTo>
                                  <a:pt x="1369" y="1716"/>
                                </a:lnTo>
                                <a:lnTo>
                                  <a:pt x="1381" y="1716"/>
                                </a:lnTo>
                                <a:lnTo>
                                  <a:pt x="1381" y="1769"/>
                                </a:lnTo>
                                <a:lnTo>
                                  <a:pt x="1369" y="1769"/>
                                </a:lnTo>
                                <a:close/>
                                <a:moveTo>
                                  <a:pt x="1369" y="1675"/>
                                </a:moveTo>
                                <a:lnTo>
                                  <a:pt x="1369" y="1622"/>
                                </a:lnTo>
                                <a:lnTo>
                                  <a:pt x="1381" y="1622"/>
                                </a:lnTo>
                                <a:lnTo>
                                  <a:pt x="1381" y="1675"/>
                                </a:lnTo>
                                <a:lnTo>
                                  <a:pt x="1369" y="1675"/>
                                </a:lnTo>
                                <a:close/>
                                <a:moveTo>
                                  <a:pt x="1369" y="1581"/>
                                </a:moveTo>
                                <a:lnTo>
                                  <a:pt x="1369" y="1528"/>
                                </a:lnTo>
                                <a:lnTo>
                                  <a:pt x="1381" y="1528"/>
                                </a:lnTo>
                                <a:lnTo>
                                  <a:pt x="1381" y="1581"/>
                                </a:lnTo>
                                <a:lnTo>
                                  <a:pt x="1369" y="1581"/>
                                </a:lnTo>
                                <a:close/>
                                <a:moveTo>
                                  <a:pt x="1369" y="1487"/>
                                </a:moveTo>
                                <a:lnTo>
                                  <a:pt x="1369" y="1434"/>
                                </a:lnTo>
                                <a:lnTo>
                                  <a:pt x="1381" y="1434"/>
                                </a:lnTo>
                                <a:lnTo>
                                  <a:pt x="1381" y="1487"/>
                                </a:lnTo>
                                <a:lnTo>
                                  <a:pt x="1369" y="1487"/>
                                </a:lnTo>
                                <a:close/>
                                <a:moveTo>
                                  <a:pt x="1369" y="1395"/>
                                </a:moveTo>
                                <a:lnTo>
                                  <a:pt x="1369" y="1342"/>
                                </a:lnTo>
                                <a:lnTo>
                                  <a:pt x="1381" y="1342"/>
                                </a:lnTo>
                                <a:lnTo>
                                  <a:pt x="1381" y="1395"/>
                                </a:lnTo>
                                <a:lnTo>
                                  <a:pt x="1369" y="1395"/>
                                </a:lnTo>
                                <a:close/>
                                <a:moveTo>
                                  <a:pt x="1369" y="1301"/>
                                </a:moveTo>
                                <a:lnTo>
                                  <a:pt x="1369" y="1248"/>
                                </a:lnTo>
                                <a:lnTo>
                                  <a:pt x="1381" y="1248"/>
                                </a:lnTo>
                                <a:lnTo>
                                  <a:pt x="1381" y="1301"/>
                                </a:lnTo>
                                <a:lnTo>
                                  <a:pt x="1369" y="1301"/>
                                </a:lnTo>
                                <a:close/>
                                <a:moveTo>
                                  <a:pt x="1369" y="1207"/>
                                </a:moveTo>
                                <a:lnTo>
                                  <a:pt x="1369" y="1154"/>
                                </a:lnTo>
                                <a:lnTo>
                                  <a:pt x="1381" y="1154"/>
                                </a:lnTo>
                                <a:lnTo>
                                  <a:pt x="1381" y="1207"/>
                                </a:lnTo>
                                <a:lnTo>
                                  <a:pt x="1369" y="1207"/>
                                </a:lnTo>
                                <a:close/>
                                <a:moveTo>
                                  <a:pt x="1369" y="1113"/>
                                </a:moveTo>
                                <a:lnTo>
                                  <a:pt x="1369" y="1060"/>
                                </a:lnTo>
                                <a:lnTo>
                                  <a:pt x="1381" y="1060"/>
                                </a:lnTo>
                                <a:lnTo>
                                  <a:pt x="1381" y="1113"/>
                                </a:lnTo>
                                <a:lnTo>
                                  <a:pt x="1369" y="1113"/>
                                </a:lnTo>
                                <a:close/>
                                <a:moveTo>
                                  <a:pt x="1369" y="1021"/>
                                </a:moveTo>
                                <a:lnTo>
                                  <a:pt x="1369" y="968"/>
                                </a:lnTo>
                                <a:lnTo>
                                  <a:pt x="1381" y="968"/>
                                </a:lnTo>
                                <a:lnTo>
                                  <a:pt x="1381" y="1021"/>
                                </a:lnTo>
                                <a:lnTo>
                                  <a:pt x="1369" y="1021"/>
                                </a:lnTo>
                                <a:close/>
                                <a:moveTo>
                                  <a:pt x="1369" y="927"/>
                                </a:moveTo>
                                <a:lnTo>
                                  <a:pt x="1369" y="874"/>
                                </a:lnTo>
                                <a:lnTo>
                                  <a:pt x="1381" y="874"/>
                                </a:lnTo>
                                <a:lnTo>
                                  <a:pt x="1381" y="927"/>
                                </a:lnTo>
                                <a:lnTo>
                                  <a:pt x="1369" y="927"/>
                                </a:lnTo>
                                <a:close/>
                                <a:moveTo>
                                  <a:pt x="1369" y="833"/>
                                </a:moveTo>
                                <a:lnTo>
                                  <a:pt x="1369" y="780"/>
                                </a:lnTo>
                                <a:lnTo>
                                  <a:pt x="1381" y="780"/>
                                </a:lnTo>
                                <a:lnTo>
                                  <a:pt x="1381" y="833"/>
                                </a:lnTo>
                                <a:lnTo>
                                  <a:pt x="1369" y="833"/>
                                </a:lnTo>
                                <a:close/>
                                <a:moveTo>
                                  <a:pt x="1369" y="739"/>
                                </a:moveTo>
                                <a:lnTo>
                                  <a:pt x="1369" y="686"/>
                                </a:lnTo>
                                <a:lnTo>
                                  <a:pt x="1381" y="686"/>
                                </a:lnTo>
                                <a:lnTo>
                                  <a:pt x="1381" y="739"/>
                                </a:lnTo>
                                <a:lnTo>
                                  <a:pt x="1369" y="739"/>
                                </a:lnTo>
                                <a:close/>
                                <a:moveTo>
                                  <a:pt x="1369" y="647"/>
                                </a:moveTo>
                                <a:lnTo>
                                  <a:pt x="1369" y="594"/>
                                </a:lnTo>
                                <a:lnTo>
                                  <a:pt x="1381" y="594"/>
                                </a:lnTo>
                                <a:lnTo>
                                  <a:pt x="1381" y="647"/>
                                </a:lnTo>
                                <a:lnTo>
                                  <a:pt x="1369" y="647"/>
                                </a:lnTo>
                                <a:close/>
                                <a:moveTo>
                                  <a:pt x="1369" y="553"/>
                                </a:moveTo>
                                <a:lnTo>
                                  <a:pt x="1369" y="500"/>
                                </a:lnTo>
                                <a:lnTo>
                                  <a:pt x="1381" y="500"/>
                                </a:lnTo>
                                <a:lnTo>
                                  <a:pt x="1381" y="553"/>
                                </a:lnTo>
                                <a:lnTo>
                                  <a:pt x="1369" y="553"/>
                                </a:lnTo>
                                <a:close/>
                                <a:moveTo>
                                  <a:pt x="1369" y="459"/>
                                </a:moveTo>
                                <a:lnTo>
                                  <a:pt x="1369" y="406"/>
                                </a:lnTo>
                                <a:lnTo>
                                  <a:pt x="1381" y="406"/>
                                </a:lnTo>
                                <a:lnTo>
                                  <a:pt x="1381" y="459"/>
                                </a:lnTo>
                                <a:lnTo>
                                  <a:pt x="1369" y="459"/>
                                </a:lnTo>
                                <a:close/>
                                <a:moveTo>
                                  <a:pt x="1369" y="365"/>
                                </a:moveTo>
                                <a:lnTo>
                                  <a:pt x="1369" y="312"/>
                                </a:lnTo>
                                <a:lnTo>
                                  <a:pt x="1381" y="312"/>
                                </a:lnTo>
                                <a:lnTo>
                                  <a:pt x="1381" y="365"/>
                                </a:lnTo>
                                <a:lnTo>
                                  <a:pt x="1369" y="365"/>
                                </a:lnTo>
                                <a:close/>
                                <a:moveTo>
                                  <a:pt x="1369" y="273"/>
                                </a:moveTo>
                                <a:lnTo>
                                  <a:pt x="1369" y="220"/>
                                </a:lnTo>
                                <a:lnTo>
                                  <a:pt x="1381" y="220"/>
                                </a:lnTo>
                                <a:lnTo>
                                  <a:pt x="1381" y="273"/>
                                </a:lnTo>
                                <a:lnTo>
                                  <a:pt x="1369" y="273"/>
                                </a:lnTo>
                                <a:close/>
                                <a:moveTo>
                                  <a:pt x="1369" y="179"/>
                                </a:moveTo>
                                <a:lnTo>
                                  <a:pt x="1369" y="126"/>
                                </a:lnTo>
                                <a:lnTo>
                                  <a:pt x="1381" y="126"/>
                                </a:lnTo>
                                <a:lnTo>
                                  <a:pt x="1381" y="179"/>
                                </a:lnTo>
                                <a:lnTo>
                                  <a:pt x="1369" y="179"/>
                                </a:lnTo>
                                <a:close/>
                                <a:moveTo>
                                  <a:pt x="1369" y="85"/>
                                </a:moveTo>
                                <a:lnTo>
                                  <a:pt x="1369" y="32"/>
                                </a:lnTo>
                                <a:lnTo>
                                  <a:pt x="1381" y="32"/>
                                </a:lnTo>
                                <a:lnTo>
                                  <a:pt x="1381" y="85"/>
                                </a:lnTo>
                                <a:lnTo>
                                  <a:pt x="1369" y="85"/>
                                </a:lnTo>
                                <a:close/>
                              </a:path>
                            </a:pathLst>
                          </a:custGeom>
                          <a:solidFill>
                            <a:srgbClr val="000000"/>
                          </a:solidFill>
                          <a:ln w="1270">
                            <a:solidFill>
                              <a:srgbClr val="000000"/>
                            </a:solidFill>
                            <a:prstDash val="solid"/>
                            <a:round/>
                            <a:headEnd/>
                            <a:tailEnd/>
                          </a:ln>
                        </wps:spPr>
                        <wps:bodyPr rot="0" vert="horz" wrap="square" lIns="91440" tIns="45720" rIns="91440" bIns="45720" anchor="t" anchorCtr="0" upright="1">
                          <a:noAutofit/>
                        </wps:bodyPr>
                      </wps:wsp>
                      <wps:wsp>
                        <wps:cNvPr id="6813" name="Rectangle 679"/>
                        <wps:cNvSpPr>
                          <a:spLocks noChangeArrowheads="1"/>
                        </wps:cNvSpPr>
                        <wps:spPr bwMode="auto">
                          <a:xfrm>
                            <a:off x="749935" y="72390"/>
                            <a:ext cx="3746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
                                <w:rPr>
                                  <w:rFonts w:ascii="Arial" w:hAnsi="Arial" w:cs="Arial"/>
                                  <w:color w:val="000000"/>
                                  <w:lang w:val="en-US"/>
                                </w:rPr>
                                <w:t xml:space="preserve"> </w:t>
                              </w:r>
                            </w:p>
                          </w:txbxContent>
                        </wps:txbx>
                        <wps:bodyPr rot="0" vert="horz" wrap="none" lIns="0" tIns="0" rIns="0" bIns="0" anchor="t" anchorCtr="0">
                          <a:spAutoFit/>
                        </wps:bodyPr>
                      </wps:wsp>
                      <wps:wsp>
                        <wps:cNvPr id="4416" name="Rectangle 4416"/>
                        <wps:cNvSpPr>
                          <a:spLocks noChangeArrowheads="1"/>
                        </wps:cNvSpPr>
                        <wps:spPr bwMode="auto">
                          <a:xfrm>
                            <a:off x="2023181" y="276045"/>
                            <a:ext cx="398161"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E524E">
                              <w:r>
                                <w:rPr>
                                  <w:b/>
                                  <w:bCs/>
                                  <w:color w:val="FFFFFF"/>
                                  <w:sz w:val="10"/>
                                  <w:szCs w:val="10"/>
                                </w:rPr>
                                <w:t>Медиашлюз</w:t>
                              </w:r>
                            </w:p>
                          </w:txbxContent>
                        </wps:txbx>
                        <wps:bodyPr rot="0" vert="horz" wrap="square" lIns="0" tIns="0" rIns="0" bIns="0" anchor="t" anchorCtr="0">
                          <a:spAutoFit/>
                        </wps:bodyPr>
                      </wps:wsp>
                      <wps:wsp>
                        <wps:cNvPr id="4417" name="Rectangle 4417"/>
                        <wps:cNvSpPr>
                          <a:spLocks noChangeArrowheads="1"/>
                        </wps:cNvSpPr>
                        <wps:spPr bwMode="auto">
                          <a:xfrm>
                            <a:off x="2023181" y="1240032"/>
                            <a:ext cx="438666"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E524E">
                              <w:r>
                                <w:rPr>
                                  <w:b/>
                                  <w:bCs/>
                                  <w:color w:val="FFFFFF"/>
                                  <w:sz w:val="10"/>
                                  <w:szCs w:val="10"/>
                                </w:rPr>
                                <w:t>Медиашлюз</w:t>
                              </w:r>
                            </w:p>
                          </w:txbxContent>
                        </wps:txbx>
                        <wps:bodyPr rot="0" vert="horz" wrap="square" lIns="0" tIns="0" rIns="0" bIns="0" anchor="t" anchorCtr="0">
                          <a:spAutoFit/>
                        </wps:bodyPr>
                      </wps:wsp>
                      <wps:wsp>
                        <wps:cNvPr id="4418" name="Rectangle 4418"/>
                        <wps:cNvSpPr>
                          <a:spLocks noChangeArrowheads="1"/>
                        </wps:cNvSpPr>
                        <wps:spPr bwMode="auto">
                          <a:xfrm>
                            <a:off x="1957680" y="2099665"/>
                            <a:ext cx="502920"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E524E">
                              <w:pPr>
                                <w:spacing w:before="0"/>
                                <w:jc w:val="center"/>
                              </w:pPr>
                              <w:r>
                                <w:rPr>
                                  <w:b/>
                                  <w:bCs/>
                                  <w:color w:val="FFFFFF"/>
                                  <w:sz w:val="10"/>
                                  <w:szCs w:val="10"/>
                                </w:rPr>
                                <w:t>Пограничный</w:t>
                              </w:r>
                              <w:r>
                                <w:rPr>
                                  <w:b/>
                                  <w:bCs/>
                                  <w:color w:val="FFFFFF"/>
                                  <w:sz w:val="10"/>
                                  <w:szCs w:val="10"/>
                                </w:rPr>
                                <w:br/>
                                <w:t>контроллер</w:t>
                              </w:r>
                              <w:r>
                                <w:rPr>
                                  <w:b/>
                                  <w:bCs/>
                                  <w:color w:val="FFFFFF"/>
                                  <w:sz w:val="10"/>
                                  <w:szCs w:val="10"/>
                                </w:rPr>
                                <w:br/>
                                <w:t>сеансов</w:t>
                              </w:r>
                            </w:p>
                          </w:txbxContent>
                        </wps:txbx>
                        <wps:bodyPr rot="0" vert="horz" wrap="square" lIns="0" tIns="0" rIns="0" bIns="0" anchor="t" anchorCtr="0">
                          <a:spAutoFit/>
                        </wps:bodyPr>
                      </wps:wsp>
                      <wps:wsp>
                        <wps:cNvPr id="4419" name="Rectangle 4419"/>
                        <wps:cNvSpPr>
                          <a:spLocks noChangeArrowheads="1"/>
                        </wps:cNvSpPr>
                        <wps:spPr bwMode="auto">
                          <a:xfrm>
                            <a:off x="1929700" y="2507043"/>
                            <a:ext cx="502920"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726E" w:rsidRDefault="0059726E" w:rsidP="005E524E">
                              <w:pPr>
                                <w:spacing w:before="0"/>
                                <w:jc w:val="center"/>
                              </w:pPr>
                              <w:r>
                                <w:rPr>
                                  <w:b/>
                                  <w:bCs/>
                                  <w:color w:val="FFFFFF"/>
                                  <w:sz w:val="10"/>
                                  <w:szCs w:val="10"/>
                                </w:rPr>
                                <w:t>Пограничный</w:t>
                              </w:r>
                              <w:r>
                                <w:rPr>
                                  <w:b/>
                                  <w:bCs/>
                                  <w:color w:val="FFFFFF"/>
                                  <w:sz w:val="10"/>
                                  <w:szCs w:val="10"/>
                                </w:rPr>
                                <w:br/>
                                <w:t>контроллер</w:t>
                              </w:r>
                              <w:r>
                                <w:rPr>
                                  <w:b/>
                                  <w:bCs/>
                                  <w:color w:val="FFFFFF"/>
                                  <w:sz w:val="10"/>
                                  <w:szCs w:val="10"/>
                                </w:rPr>
                                <w:br/>
                                <w:t>сеансов</w:t>
                              </w:r>
                            </w:p>
                          </w:txbxContent>
                        </wps:txbx>
                        <wps:bodyPr rot="0" vert="horz" wrap="square" lIns="0" tIns="0" rIns="0" bIns="0" anchor="t" anchorCtr="0">
                          <a:spAutoFit/>
                        </wps:bodyPr>
                      </wps:wsp>
                    </wpc:wpc>
                  </a:graphicData>
                </a:graphic>
              </wp:inline>
            </w:drawing>
          </mc:Choice>
          <mc:Fallback>
            <w:pict>
              <v:group id="Canvas 6814" o:spid="_x0000_s1985" editas="canvas" style="width:413.4pt;height:231.05pt;mso-position-horizontal-relative:char;mso-position-vertical-relative:line" coordsize="52501,293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">
                <v:shape id="_x0000_s1986" type="#_x0000_t75" style="position:absolute;width:52501;height:29337;visibility:visible;mso-wrap-style:square" filled="t" fillcolor="white [3212]">
                  <v:fill o:detectmouseclick="t"/>
                  <v:path o:connecttype="none"/>
                </v:shape>
                <v:group id="Group 225" o:spid="_x0000_s1987" style="position:absolute;left:11588;top:2006;width:35014;height:26899" coordorigin="1825,316" coordsize="5514,4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rect id="Rectangle 35" o:spid="_x0000_s1988" style="position:absolute;left:3396;top:3849;width:5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59726E" w:rsidRDefault="0059726E">
                          <w:r>
                            <w:rPr>
                              <w:rFonts w:ascii="Arial" w:hAnsi="Arial" w:cs="Arial"/>
                              <w:color w:val="000000"/>
                              <w:sz w:val="20"/>
                              <w:szCs w:val="20"/>
                              <w:lang w:val="en-US"/>
                            </w:rPr>
                            <w:t xml:space="preserve"> </w:t>
                          </w:r>
                        </w:p>
                      </w:txbxContent>
                    </v:textbox>
                  </v:rect>
                  <v:rect id="Rectangle 38" o:spid="_x0000_s1989" style="position:absolute;left:5400;top:1073;width:1939;height: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9RPMIA&#10;AADcAAAADwAAAGRycy9kb3ducmV2LnhtbESPQYvCMBSE7wv+h/AEb2uqha5Uo4hQWPCi1YPHR/Ns&#10;i81LaKLt/nuzsLDHYWa+YTa70XTiRb1vLStYzBMQxJXVLdcKrpficwXCB2SNnWVS8EMedtvJxwZz&#10;bQc+06sMtYgQ9jkqaEJwuZS+asign1tHHL277Q2GKPta6h6HCDedXCZJJg22HBcadHRoqHqUT6PA&#10;HYYLFidd3M7GZqlLj1Vbfik1m477NYhAY/gP/7W/tYJlmsHvmXgE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f1E8wgAAANwAAAAPAAAAAAAAAAAAAAAAAJgCAABkcnMvZG93&#10;bnJldi54bWxQSwUGAAAAAAQABAD1AAAAhwMAAAAA&#10;" fillcolor="blue" stroked="f"/>
                  <v:rect id="Rectangle 39" o:spid="_x0000_s1990" style="position:absolute;left:5400;top:1122;width:1939;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7psYA&#10;AADcAAAADwAAAGRycy9kb3ducmV2LnhtbESPQWvCQBSE74L/YXmCF9GNSrWkriKtguKpxkOOr9nX&#10;JJh9G7KbmP77rlDocZiZb5jNrjeV6KhxpWUF81kEgjizuuRcwS05Tl9BOI+ssbJMCn7IwW47HGww&#10;1vbBn9RdfS4ChF2MCgrv61hKlxVk0M1sTRy8b9sY9EE2udQNPgLcVHIRRStpsOSwUGBN7wVl92tr&#10;FKSXr/bYTdrk43K4J6eX8yFN1zelxqN+/wbCU+//w3/tk1awWK7heSYc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V7psYAAADcAAAADwAAAAAAAAAAAAAAAACYAgAAZHJz&#10;L2Rvd25yZXYueG1sUEsFBgAAAAAEAAQA9QAAAIsDAAAAAA==&#10;" fillcolor="#0000fd" stroked="f"/>
                  <v:rect id="Rectangle 40" o:spid="_x0000_s1991" style="position:absolute;left:5400;top:1160;width:1939;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NVFcQA&#10;AADcAAAADwAAAGRycy9kb3ducmV2LnhtbESP0WrCQBRE3wX/YblC33RjwGBTV5FgQWlfjP2AS/Y2&#10;G8zeDdk1pv16t1DwcZiZM8xmN9pWDNT7xrGC5SIBQVw53XCt4OvyPl+D8AFZY+uYFPyQh912Otlg&#10;rt2dzzSUoRYRwj5HBSaELpfSV4Ys+oXriKP37XqLIcq+lrrHe4TbVqZJkkmLDccFgx0VhqprebMK&#10;qnMxHIvxoyOTFYf966/PTumnUi+zcf8GItAYnuH/9lErSFcr+DsTj4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DVRXEAAAA3AAAAA8AAAAAAAAAAAAAAAAAmAIAAGRycy9k&#10;b3ducmV2LnhtbFBLBQYAAAAABAAEAPUAAACJAwAAAAA=&#10;" fillcolor="#0000fb" stroked="f"/>
                  <v:rect id="Rectangle 41" o:spid="_x0000_s1992" style="position:absolute;left:5400;top:1188;width:1939;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xKXcIA&#10;AADcAAAADwAAAGRycy9kb3ducmV2LnhtbERPz2vCMBS+C/sfwhvspukUZtc1FZkO5klXx86P5q0N&#10;a166Jtr635uD4PHj+52vRtuKM/XeOFbwPEtAEFdOG64VfB8/pikIH5A1to5JwYU8rIqHSY6ZdgN/&#10;0bkMtYgh7DNU0ITQZVL6qiGLfuY64sj9ut5iiLCvpe5xiOG2lfMkeZEWDceGBjt6b6j6K09WwW55&#10;9On2Z98uDmHzn17MYF5Pa6WeHsf1G4hAY7iLb+5PrWAxj/PjmXgEZH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EpdwgAAANwAAAAPAAAAAAAAAAAAAAAAAJgCAABkcnMvZG93&#10;bnJldi54bWxQSwUGAAAAAAQABAD1AAAAhwMAAAAA&#10;" fillcolor="#0000f9" stroked="f"/>
                  <v:rect id="Rectangle 42" o:spid="_x0000_s1993" style="position:absolute;left:5400;top:1214;width:1939;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0psUA&#10;AADcAAAADwAAAGRycy9kb3ducmV2LnhtbESPT2sCMRTE7wW/Q3hCbzXrthVZjWILgj2V+ufg7ZE8&#10;d1c3L0sS1/XbN4WCx2FmfsPMl71tREc+1I4VjEcZCGLtTM2lgv1u/TIFESKywcYxKbhTgOVi8DTH&#10;wrgb/1C3jaVIEA4FKqhibAspg67IYhi5ljh5J+ctxiR9KY3HW4LbRuZZNpEWa04LFbb0WZG+bK9W&#10;wQV3H/n7wb/p6encdF/HiW6/UannYb+agYjUx0f4v70xCl7zMfydS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VnSmxQAAANwAAAAPAAAAAAAAAAAAAAAAAJgCAABkcnMv&#10;ZG93bnJldi54bWxQSwUGAAAAAAQABAD1AAAAigMAAAAA&#10;" fillcolor="#0000f7" stroked="f"/>
                  <v:rect id="Rectangle 43" o:spid="_x0000_s1994" style="position:absolute;left:5400;top:1233;width:1939;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yesMA&#10;AADcAAAADwAAAGRycy9kb3ducmV2LnhtbESPQYvCMBSE74L/ITzB25qqrKvVKLIoLLiXVS/eHs2z&#10;KTYvtcnW+u+NIHgcZuYbZrFqbSkaqn3hWMFwkIAgzpwuOFdwPGw/piB8QNZYOiYFd/KwWnY7C0y1&#10;u/EfNfuQiwhhn6ICE0KVSukzQxb9wFXE0Tu72mKIss6lrvEW4baUoySZSIsFxwWDFX0byi77f6ug&#10;udhpfmp+d6bAdjP7vOIk+boq1e+16zmIQG14h1/tH61gPBrD80w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2yesMAAADcAAAADwAAAAAAAAAAAAAAAACYAgAAZHJzL2Rv&#10;d25yZXYueG1sUEsFBgAAAAAEAAQA9QAAAIgDAAAAAA==&#10;" fillcolor="#0000f5" stroked="f"/>
                  <v:rect id="Rectangle 44" o:spid="_x0000_s1995" style="position:absolute;left:5400;top:1250;width:1939;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oBKsQA&#10;AADcAAAADwAAAGRycy9kb3ducmV2LnhtbESPT4vCMBTE7wv7HcJb2Nua+geRahQRBNmb7SJ4ezTP&#10;tNi8hCba7n56Iwh7HGbmN8xqM9hW3KkLjWMF41EGgrhyumGj4Kfcfy1AhIissXVMCn4pwGb9/rbC&#10;XLuej3QvohEJwiFHBXWMPpcyVDVZDCPniZN3cZ3FmGRnpO6wT3DbykmWzaXFhtNCjZ52NVXX4mYV&#10;lNOzO5bft5Pzf0V72dnem5lR6vNj2C5BRBrif/jVPmgF08kcnmfS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6ASrEAAAA3AAAAA8AAAAAAAAAAAAAAAAAmAIAAGRycy9k&#10;b3ducmV2LnhtbFBLBQYAAAAABAAEAPUAAACJAwAAAAA=&#10;" fillcolor="#0000f3" stroked="f"/>
                  <v:rect id="Rectangle 45" o:spid="_x0000_s1996" style="position:absolute;left:5400;top:1263;width:1939;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A0acQA&#10;AADcAAAADwAAAGRycy9kb3ducmV2LnhtbESP32rCMBTG74W9QzgD7zSdwhxdUxlDpxcDsfMBzppj&#10;W5eclCardU+/CIKXH9+fH1+2HKwRPXW+cazgaZqAIC6dbrhScPhaT15A+ICs0TgmBRfysMwfRhmm&#10;2p15T30RKhFH2KeooA6hTaX0ZU0W/dS1xNE7us5iiLKrpO7wHMetkbMkeZYWG46EGlt6r6n8KX5t&#10;5GJhVofmYzC7v3m1w43/7k+fSo0fh7dXEIGGcA/f2lutYD5bwPVMP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ANGnEAAAA3AAAAA8AAAAAAAAAAAAAAAAAmAIAAGRycy9k&#10;b3ducmV2LnhtbFBLBQYAAAAABAAEAPUAAACJAwAAAAA=&#10;" fillcolor="#0000f1" stroked="f"/>
                  <v:rect id="Rectangle 46" o:spid="_x0000_s1997" style="position:absolute;left:5400;top:1280;width:1939;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mPr8MA&#10;AADcAAAADwAAAGRycy9kb3ducmV2LnhtbERPz2vCMBS+C/4P4Qm7jDXVDpVqFBmMeRjb2gleH81b&#10;Wta8lCbW+t8vh4HHj+/3dj/aVgzU+8axgnmSgiCunG7YKDh9vz6tQfiArLF1TApu5GG/m062mGt3&#10;5YKGMhgRQ9jnqKAOocul9FVNFn3iOuLI/bjeYoiwN1L3eI3htpWLNF1Kiw3Hhho7eqmp+i0vVsHj&#10;szYFf5nL8H77oPMqe8s+j5lSD7PxsAERaAx38b/7qBVki7g2no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mPr8MAAADcAAAADwAAAAAAAAAAAAAAAACYAgAAZHJzL2Rv&#10;d25yZXYueG1sUEsFBgAAAAAEAAQA9QAAAIgDAAAAAA==&#10;" fillcolor="#0000ef" stroked="f"/>
                  <v:rect id="Rectangle 47" o:spid="_x0000_s1998" style="position:absolute;left:5400;top:1293;width:1939;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6BQscA&#10;AADcAAAADwAAAGRycy9kb3ducmV2LnhtbESPQWvCQBSE7wX/w/KE3uqmFkpNs0rVFgrtQaNQvD2y&#10;z2ww+zZkN5r6611B8DjMzDdMNuttLY7U+sqxgudRAoK4cLriUsF28/X0BsIHZI21Y1LwTx5m08FD&#10;hql2J17TMQ+liBD2KSowITSplL4wZNGPXEMcvb1rLYYo21LqFk8Rbms5TpJXabHiuGCwoYWh4pB3&#10;VkE3P+vtbmX/luf5z0rvC/NZ/q6Vehz2H+8gAvXhHr61v7WCl/EErmfiEZD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egULHAAAA3AAAAA8AAAAAAAAAAAAAAAAAmAIAAGRy&#10;cy9kb3ducmV2LnhtbFBLBQYAAAAABAAEAPUAAACMAwAAAAA=&#10;" fillcolor="#0000ed" stroked="f"/>
                  <v:rect id="Rectangle 48" o:spid="_x0000_s1999" style="position:absolute;left:5400;top:1306;width:1939;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zjMIA&#10;AADcAAAADwAAAGRycy9kb3ducmV2LnhtbERP3WrCMBS+H/gO4Qi7W1PrJqMziggrDnZRuz7AoTm2&#10;Zc1JSaK2b28uBrv8+P63+8kM4kbO95YVrJIUBHFjdc+tgvrn8+UdhA/IGgfLpGAmD/vd4mmLubZ3&#10;PtOtCq2IIexzVNCFMOZS+qYjgz6xI3HkLtYZDBG6VmqH9xhuBpml6UYa7Dk2dDjSsaPmt7oaBVlR&#10;f5evbr6aerqMRXb8Kuf2Tann5XT4ABFoCv/iP/dJK1iv4/x4Jh4B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DOMwgAAANwAAAAPAAAAAAAAAAAAAAAAAJgCAABkcnMvZG93&#10;bnJldi54bWxQSwUGAAAAAAQABAD1AAAAhwMAAAAA&#10;" fillcolor="#0000eb" stroked="f"/>
                  <v:rect id="Rectangle 49" o:spid="_x0000_s2000" style="position:absolute;left:5400;top:1316;width:1939;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btsUA&#10;AADcAAAADwAAAGRycy9kb3ducmV2LnhtbESPW2vCQBSE34X+h+UU+iK6ScULqauIUGghBW/4fMie&#10;ZoPZsyG7mvTfu0LBx2FmvmGW697W4katrxwrSMcJCOLC6YpLBafj52gBwgdkjbVjUvBHHtarl8ES&#10;M+063tPtEEoRIewzVGBCaDIpfWHIoh+7hjh6v661GKJsS6lb7CLc1vI9SWbSYsVxwWBDW0PF5XC1&#10;CrrZ9zE9F33+M7+cp7vc5DS85kq9vfabDxCB+vAM/7e/tILJJIXH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2Fu2xQAAANwAAAAPAAAAAAAAAAAAAAAAAJgCAABkcnMv&#10;ZG93bnJldi54bWxQSwUGAAAAAAQABAD1AAAAigMAAAAA&#10;" fillcolor="#0000e9" stroked="f"/>
                  <v:rect id="Rectangle 50" o:spid="_x0000_s2001" style="position:absolute;left:5400;top:1329;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QVGMQA&#10;AADcAAAADwAAAGRycy9kb3ducmV2LnhtbESP3WrCQBSE7wXfYTlC73SjgVKiGxFtIUIpNAreHrIn&#10;P5g9G7LbJL69Wyj0cpiZb5jdfjKtGKh3jWUF61UEgriwuuFKwfXysXwD4TyyxtYyKXiQg306n+0w&#10;0XbkbxpyX4kAYZeggtr7LpHSFTUZdCvbEQevtL1BH2RfSd3jGOCmlZsoepUGGw4LNXZ0rKm45z9G&#10;gb09qimOSvw8Z8Pp9D7kh68uV+plMR22IDxN/j/81860gjjewO+ZcAR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0FRjEAAAA3AAAAA8AAAAAAAAAAAAAAAAAmAIAAGRycy9k&#10;b3ducmV2LnhtbFBLBQYAAAAABAAEAPUAAACJAwAAAAA=&#10;" fillcolor="#0000e7" stroked="f"/>
                  <v:rect id="Rectangle 51" o:spid="_x0000_s2002" style="position:absolute;left:5400;top:1338;width:1939;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PEcQA&#10;AADcAAAADwAAAGRycy9kb3ducmV2LnhtbESPQWuDQBCF74X8h2UCvTVrFUox2YTSEPCqFUJugztR&#10;qzsr7kZtfn22UOjx8eZ9b97usJheTDS61rKC100EgriyuuVaQfl1enkH4Tyyxt4yKfghB4f96mmH&#10;qbYz5zQVvhYBwi5FBY33Qyqlqxoy6DZ2IA7e1Y4GfZBjLfWIc4CbXsZR9CYNthwaGhzos6GqK24m&#10;vKFvWRnLy/n83bl5msuj6fK7Us/r5WMLwtPi/4//0plWkCQJ/I4JBJ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ATxHEAAAA3AAAAA8AAAAAAAAAAAAAAAAAmAIAAGRycy9k&#10;b3ducmV2LnhtbFBLBQYAAAAABAAEAPUAAACJAwAAAAA=&#10;" fillcolor="#0000e5" stroked="f"/>
                  <v:rect id="Rectangle 52" o:spid="_x0000_s2003" style="position:absolute;left:5400;top:1351;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PqhsQA&#10;AADcAAAADwAAAGRycy9kb3ducmV2LnhtbESPQWsCMRSE74X+h/CE3mp2tZSyGkUKSz30Ulva62Pz&#10;3CxuXpbNU2N/fVMQPA4z8w2zXCffqxONsQtsoJwWoIibYDtuDXx91o8voKIgW+wDk4ELRViv7u+W&#10;WNlw5g867aRVGcKxQgNOZKi0jo0jj3EaBuLs7cPoUbIcW21HPGe47/WsKJ61x47zgsOBXh01h93R&#10;GxDXynBJxXf9W/+8b0qs0/atNOZhkjYLUEJJbuFre2sNzOdP8H8mHw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T6obEAAAA3AAAAA8AAAAAAAAAAAAAAAAAmAIAAGRycy9k&#10;b3ducmV2LnhtbFBLBQYAAAAABAAEAPUAAACJAwAAAAA=&#10;" fillcolor="#0000e3" stroked="f"/>
                  <v:rect id="Rectangle 53" o:spid="_x0000_s2004" style="position:absolute;left:5400;top:1357;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EdrsYA&#10;AADcAAAADwAAAGRycy9kb3ducmV2LnhtbESP3WrCQBSE7wXfYTmF3ummFX9IXUULhYJFMfoAh+xJ&#10;NjR7Ns1uk7RP3y0IXg4z8w2z3g62Fh21vnKs4GmagCDOna64VHC9vE1WIHxA1lg7JgU/5GG7GY/W&#10;mGrX85m6LJQiQtinqMCE0KRS+tyQRT91DXH0CtdaDFG2pdQt9hFua/mcJAtpseK4YLChV0P5Z/Zt&#10;FRyza1Hix94U3aU57X+/Dsm5Xyr1+DDsXkAEGsI9fGu/awWz2Rz+z8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EdrsYAAADcAAAADwAAAAAAAAAAAAAAAACYAgAAZHJz&#10;L2Rvd25yZXYueG1sUEsFBgAAAAAEAAQA9QAAAIsDAAAAAA==&#10;" fillcolor="#0000e1" stroked="f"/>
                  <v:rect id="Rectangle 54" o:spid="_x0000_s2005" style="position:absolute;left:5400;top:1366;width:1939;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I9ucIA&#10;AADcAAAADwAAAGRycy9kb3ducmV2LnhtbESPzarCMBSE9xd8h3AEd9dUBSvVKOIPCIJcqwuXh+bY&#10;FpuT0kStb28E4S6HmfmGmS1aU4kHNa60rGDQj0AQZ1aXnCs4n7a/ExDOI2usLJOCFzlYzDs/M0y0&#10;ffKRHqnPRYCwS1BB4X2dSOmyggy6vq2Jg3e1jUEfZJNL3eAzwE0lh1E0lgZLDgsF1rQqKLuldxMo&#10;sb5kpV3dcfOXLtdUx/H+ECvV67bLKQhPrf8Pf9s7rWA0GsPnTDg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j25wgAAANwAAAAPAAAAAAAAAAAAAAAAAJgCAABkcnMvZG93&#10;bnJldi54bWxQSwUGAAAAAAQABAD1AAAAhwMAAAAA&#10;" fillcolor="#0000df" stroked="f"/>
                  <v:rect id="Rectangle 55" o:spid="_x0000_s2006" style="position:absolute;left:5400;top:1376;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U2hsMA&#10;AADcAAAADwAAAGRycy9kb3ducmV2LnhtbESPQWvCQBSE70L/w/IKXqRuNGBLmo0UxdJr1YPH1+xr&#10;Epp9G3afmv77riD0OMzMN0y5Hl2vLhRi59nAYp6BIq697bgxcDzsnl5ARUG22HsmA78UYV09TEos&#10;rL/yJ1320qgE4ViggVZkKLSOdUsO49wPxMn79sGhJBkabQNeE9z1epllK+2w47TQ4kCbluqf/dkZ&#10;kPDenDbdV53PtjPqT2iti2LM9HF8ewUlNMp/+N7+sAby/BluZ9IR0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U2hsMAAADcAAAADwAAAAAAAAAAAAAAAACYAgAAZHJzL2Rv&#10;d25yZXYueG1sUEsFBgAAAAAEAAQA9QAAAIgDAAAAAA==&#10;" fillcolor="#00d" stroked="f"/>
                  <v:rect id="Rectangle 56" o:spid="_x0000_s2007" style="position:absolute;left:5400;top:1385;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W08IA&#10;AADcAAAADwAAAGRycy9kb3ducmV2LnhtbESPX2vCMBTF3wW/Q7jC3jSdHbJV0yKKw4fB0A2fL821&#10;qWtuShNr/fbLYODj4fz5cVbFYBvRU+drxwqeZwkI4tLpmisF31+76SsIH5A1No5JwZ08FPl4tMJM&#10;uxsfqD+GSsQR9hkqMCG0mZS+NGTRz1xLHL2z6yyGKLtK6g5vcdw2cp4kC2mx5kgw2NLGUPlzvFoF&#10;b65PPjfvJ6YI3hmN2/RDX5R6mgzrJYhAQ3iE/9t7rSB9SeHvTDw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bhbTwgAAANwAAAAPAAAAAAAAAAAAAAAAAJgCAABkcnMvZG93&#10;bnJldi54bWxQSwUGAAAAAAQABAD1AAAAhwMAAAAA&#10;" fillcolor="#0000db" stroked="f"/>
                  <v:rect id="Rectangle 57" o:spid="_x0000_s2008" style="position:absolute;left:5400;top:1393;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mn8IA&#10;AADcAAAADwAAAGRycy9kb3ducmV2LnhtbERP3WrCMBS+H+wdwhl4N9NNGa4zypw/DLyQ2T7AoTlr&#10;i8lJaWKNb28uBC8/vv/5MlojBup961jB2zgDQVw53XKtoCy2rzMQPiBrNI5JwZU8LBfPT3PMtbvw&#10;Hw3HUIsUwj5HBU0IXS6lrxqy6MeuI07cv+sthgT7WuoeLyncGvmeZR/SYsupocGOfhqqTsezVVB0&#10;RdzEXXkYyvN6tTMnvTL7T6VGL/H7C0SgGB7iu/tXK5hM09p0Jh0B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afwgAAANwAAAAPAAAAAAAAAAAAAAAAAJgCAABkcnMvZG93&#10;bnJldi54bWxQSwUGAAAAAAQABAD1AAAAhwMAAAAA&#10;" fillcolor="#0000d9" stroked="f"/>
                  <v:rect id="Rectangle 58" o:spid="_x0000_s2009" style="position:absolute;left:5400;top:1402;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p0MQA&#10;AADcAAAADwAAAGRycy9kb3ducmV2LnhtbESPQWvCQBSE74X+h+UVeqsbq8g2zUakIIR6EG3x/Mi+&#10;JqHZtzG7mvjvXUHwOMzMN0y2HG0rztT7xrGG6SQBQVw603Cl4fdn/aZA+IBssHVMGi7kYZk/P2WY&#10;Gjfwjs77UIkIYZ+ihjqELpXSlzVZ9BPXEUfvz/UWQ5R9JU2PQ4TbVr4nyUJabDgu1NjRV03l//5k&#10;NTSFkuNKDYej2hzUjIvv6bY4av36Mq4+QQQawyN8bxdGw2z+Abc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36dDEAAAA3AAAAA8AAAAAAAAAAAAAAAAAmAIAAGRycy9k&#10;b3ducmV2LnhtbFBLBQYAAAAABAAEAPUAAACJAwAAAAA=&#10;" fillcolor="#0000d7" stroked="f"/>
                  <v:rect id="Rectangle 59" o:spid="_x0000_s2010" style="position:absolute;left:5400;top:1408;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N8EA&#10;AADcAAAADwAAAGRycy9kb3ducmV2LnhtbERPzWrCQBC+C77DMkJvuqnFWlM3IpaSnIpaH2DIjklI&#10;djZk1yS+vXsQPH58/9vdaBrRU+cqywreFxEI4tzqigsFl//f+RcI55E1NpZJwZ0c7JLpZIuxtgOf&#10;qD/7QoQQdjEqKL1vYyldXpJBt7AtceCutjPoA+wKqTscQrhp5DKKPqXBikNDiS0dSsrr880oMM1f&#10;fbmny2P2M5h+3655s3apUm+zcf8NwtPoX+KnO9MKPlZhfjgTjoB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n7DfBAAAA3AAAAA8AAAAAAAAAAAAAAAAAmAIAAGRycy9kb3du&#10;cmV2LnhtbFBLBQYAAAAABAAEAPUAAACGAwAAAAA=&#10;" fillcolor="#0000d5" stroked="f"/>
                  <v:rect id="Rectangle 60" o:spid="_x0000_s2011" style="position:absolute;left:5400;top:1417;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f/sQA&#10;AADcAAAADwAAAGRycy9kb3ducmV2LnhtbESPzWrDMBCE74W+g9hCbo2chJTWjRJKQkLooeSnD7BY&#10;W9lUWhlr6zhvHxUKPQ4z8w2zWA3Bq5661EQ2MBkXoIiraBt2Bj7P28dnUEmQLfrIZOBKCVbL+7sF&#10;ljZe+Ej9SZzKEE4lGqhF2lLrVNUUMI1jS5y9r9gFlCw7p22HlwwPXk+L4kkHbDgv1NjSuqbq+/QT&#10;DBw3m77fvftzoqmQ+PXBvXw4Y0YPw9srKKFB/sN/7b01MJtP4PdMPgJ6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0H/7EAAAA3AAAAA8AAAAAAAAAAAAAAAAAmAIAAGRycy9k&#10;b3ducmV2LnhtbFBLBQYAAAAABAAEAPUAAACJAwAAAAA=&#10;" fillcolor="#0000d3" stroked="f"/>
                  <v:rect id="Rectangle 61" o:spid="_x0000_s2012" style="position:absolute;left:5400;top:1425;width:19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pZsIA&#10;AADcAAAADwAAAGRycy9kb3ducmV2LnhtbESPQUsDMRSE70L/Q3gFbzZrLbWsTctSKHi1Cnp8bF43&#10;i5uXJS/bpv/eCILHYWa+Ybb77Ad1oSh9YAOPiwoUcRtsz52Bj/fjwwaUJGSLQ2AycCOB/W52t8Xa&#10;hiu/0eWUOlUgLDUacCmNtdbSOvIoizASF+8cosdUZOy0jXgtcD/oZVWttceey4LDkQ6O2u/T5A3k&#10;xnXrg9inr3NsPrOkafMskzH389y8gEqU03/4r/1qDaxWS/g9U46A3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i+lmwgAAANwAAAAPAAAAAAAAAAAAAAAAAJgCAABkcnMvZG93&#10;bnJldi54bWxQSwUGAAAAAAQABAD1AAAAhwMAAAAA&#10;" fillcolor="#0000d1" stroked="f"/>
                  <v:rect id="Rectangle 62" o:spid="_x0000_s2013" style="position:absolute;left:5400;top:1432;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Hmq8UA&#10;AADcAAAADwAAAGRycy9kb3ducmV2LnhtbESPUWvCMBSF3wf+h3CFvYyZTkWkM4rInGOMgZ0/4NLc&#10;NmXNTUlirf9+EYQ9Hs75zuGsNoNtRU8+NI4VvEwyEMSl0w3XCk4/++cliBCRNbaOScGVAmzWo4cV&#10;5tpd+Eh9EWuRSjjkqMDE2OVShtKQxTBxHXHyKuctxiR9LbXHSyq3rZxm2UJabDgtGOxoZ6j8Lc5W&#10;wfzTn4weDv3x7ekdv6vDvviqWqUex8P2FUSkIf6H7/SHTtx8Brcz6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earxQAAANwAAAAPAAAAAAAAAAAAAAAAAJgCAABkcnMv&#10;ZG93bnJldi54bWxQSwUGAAAAAAQABAD1AAAAigMAAAAA&#10;" fillcolor="#0000cf" stroked="f"/>
                  <v:rect id="Rectangle 63" o:spid="_x0000_s2014" style="position:absolute;left:5400;top:1440;width:19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iKRcQA&#10;AADcAAAADwAAAGRycy9kb3ducmV2LnhtbESPUWvCQBCE3wv+h2OFvhS9tGiR6ClSalvQCkZ/wJJb&#10;k9jcXshtNf57Tyj0cZiZb5jZonO1OlMbKs8GnocJKOLc24oLA4f9ajABFQTZYu2ZDFwpwGLee5hh&#10;av2Fd3TOpFARwiFFA6VIk2od8pIchqFviKN39K1DibIttG3xEuGu1i9J8qodVhwXSmzoraT8J/t1&#10;BgRXtMQ9vT+tr9tv8Z+b7OOUG/PY75ZTUEKd/If/2l/WwGg0hvuZeAT0/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oikXEAAAA3AAAAA8AAAAAAAAAAAAAAAAAmAIAAGRycy9k&#10;b3ducmV2LnhtbFBLBQYAAAAABAAEAPUAAACJAwAAAAA=&#10;" fillcolor="#0000cd" stroked="f"/>
                  <v:rect id="Rectangle 64" o:spid="_x0000_s2015" style="position:absolute;left:5400;top:1447;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qesUA&#10;AADcAAAADwAAAGRycy9kb3ducmV2LnhtbESPzWrDMBCE74W+g9hCb43cEELjWjGmUDCBEvJHr4u1&#10;sU2llbFkx+3TR4FAj8PMfMNk+WSNGKn3rWMFr7MEBHHldMu1guPh8+UNhA/IGo1jUvBLHvL140OG&#10;qXYX3tG4D7WIEPYpKmhC6FIpfdWQRT9zHXH0zq63GKLsa6l7vES4NXKeJEtpseW40GBHHw1VP/vB&#10;KtieTHng09CdN0Yfw9/269sVK6Wen6biHUSgKfyH7+1SK1gslnA7E4+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p6xQAAANwAAAAPAAAAAAAAAAAAAAAAAJgCAABkcnMv&#10;ZG93bnJldi54bWxQSwUGAAAAAAQABAD1AAAAigMAAAAA&#10;" fillcolor="#0000cb" stroked="f"/>
                  <v:rect id="Rectangle 65" o:spid="_x0000_s2016" style="position:absolute;left:5400;top:1455;width:1939;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1KsMA&#10;AADcAAAADwAAAGRycy9kb3ducmV2LnhtbESPQWvCQBSE7wX/w/IEb3VjCaZGV5EUsXirCl4f2WcS&#10;zL6N2dVEf31XKPQ4zMw3zGLVm1rcqXWVZQWTcQSCOLe64kLB8bB5/wThPLLG2jIpeJCD1XLwtsBU&#10;245/6L73hQgQdikqKL1vUildXpJBN7YNcfDOtjXog2wLqVvsAtzU8iOKptJgxWGhxIaykvLL/mYU&#10;5HV2Yk667RSf13X2lcx2h9grNRr26zkIT73/D/+1v7WCOE7gdSYc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P1KsMAAADcAAAADwAAAAAAAAAAAAAAAACYAgAAZHJzL2Rv&#10;d25yZXYueG1sUEsFBgAAAAAEAAQA9QAAAIgDAAAAAA==&#10;" fillcolor="#0000c9" stroked="f"/>
                  <v:rect id="Rectangle 66" o:spid="_x0000_s2017" style="position:absolute;left:5400;top:1460;width:1939;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uZsMIA&#10;AADcAAAADwAAAGRycy9kb3ducmV2LnhtbERPPW/CMBDdK/U/WFepG9ht1QoFDEIECu1WYGA87COJ&#10;iM9R7JKUX48HpI5P73sy610tLtSGyrOGl6ECQWy8rbjQsN+tBiMQISJbrD2Thj8KMJs+Pkwws77j&#10;H7psYyFSCIcMNZQxNpmUwZTkMAx9Q5y4k28dxgTbQtoWuxTuavmq1Id0WHFqKLGhRUnmvP11Gsz1&#10;6/u4XJv8M49d/rboNie1Pmj9/NTPxyAi9fFffHdvrIZ3leanM+kI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W5mwwgAAANwAAAAPAAAAAAAAAAAAAAAAAJgCAABkcnMvZG93&#10;bnJldi54bWxQSwUGAAAAAAQABAD1AAAAhwMAAAAA&#10;" fillcolor="#0000c7" stroked="f"/>
                  <v:rect id="Rectangle 67" o:spid="_x0000_s2018" style="position:absolute;left:5400;top:1470;width:1939;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NeacUA&#10;AADcAAAADwAAAGRycy9kb3ducmV2LnhtbESPT2vCQBTE70K/w/IKvUjdNBCR1I20hRYPejBKz4/s&#10;yx+afRt215h+e1cQPA4z8xtmvZlML0ZyvrOs4G2RgCCurO64UXA6fr+uQPiArLG3TAr+ycOmeJqt&#10;Mdf2wgcay9CICGGfo4I2hCGX0lctGfQLOxBHr7bOYIjSNVI7vES46WWaJEtpsOO40OJAXy1Vf+XZ&#10;KDiO++x35+rlZ/lTled5mnYmM0q9PE8f7yACTeERvre3WkGWpHA7E4+A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15pxQAAANwAAAAPAAAAAAAAAAAAAAAAAJgCAABkcnMv&#10;ZG93bnJldi54bWxQSwUGAAAAAAQABAD1AAAAigMAAAAA&#10;" fillcolor="#0000c5" stroked="f"/>
                  <v:rect id="Rectangle 68" o:spid="_x0000_s2019" style="position:absolute;left:5400;top:1475;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1hDsUA&#10;AADcAAAADwAAAGRycy9kb3ducmV2LnhtbESPQWvCQBSE74L/YXmFXkQ3lSqSuglSKLUUBaN4fmRf&#10;k6XZtyG7Mem/7xYKHoeZ+YbZ5qNtxI06bxwreFokIIhLpw1XCi7nt/kGhA/IGhvHpOCHPOTZdLLF&#10;VLuBT3QrQiUihH2KCuoQ2lRKX9Zk0S9cSxy9L9dZDFF2ldQdDhFuG7lMkrW0aDgu1NjSa03ld9Fb&#10;BbN387Ef+tnRLT97g6Y89O01KPX4MO5eQAQawz38395rBavkGf7OxCM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WEOxQAAANwAAAAPAAAAAAAAAAAAAAAAAJgCAABkcnMv&#10;ZG93bnJldi54bWxQSwUGAAAAAAQABAD1AAAAigMAAAAA&#10;" fillcolor="#0000c3" stroked="f"/>
                  <v:rect id="_x0000_s2020" style="position:absolute;left:5400;top:1481;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1uEsYA&#10;AADcAAAADwAAAGRycy9kb3ducmV2LnhtbESPQWvCQBCF74X+h2UKvRTdKCRodJUiFBqKB9N4H7Nj&#10;kjY7G7LbJP33XUHo8fHmfW/edj+ZVgzUu8aygsU8AkFcWt1wpaD4fJutQDiPrLG1TAp+ycF+9/iw&#10;xVTbkU805L4SAcIuRQW1910qpStrMujmtiMO3tX2Bn2QfSV1j2OAm1YuoyiRBhsODTV2dKip/M5/&#10;THjj47LIXrL4il/JsRqn9aFYnhulnp+m1w0IT5P/P76n37WCOIrhNiYQ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1uEsYAAADcAAAADwAAAAAAAAAAAAAAAACYAgAAZHJz&#10;L2Rvd25yZXYueG1sUEsFBgAAAAAEAAQA9QAAAIsDAAAAAA==&#10;" fillcolor="#0000c1" stroked="f"/>
                  <v:rect id="Rectangle 70" o:spid="_x0000_s2021" style="position:absolute;left:5400;top:1490;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6YnMYA&#10;AADcAAAADwAAAGRycy9kb3ducmV2LnhtbESPQWvCQBSE70L/w/KE3nRjSmOJboIU1B6KtNpDj8/s&#10;M4lm34bsatJ/3y0IPQ4z8w2zzAfTiBt1rrasYDaNQBAXVtdcKvg6rCcvIJxH1thYJgU/5CDPHkZL&#10;TLXt+ZNue1+KAGGXooLK+zaV0hUVGXRT2xIH72Q7gz7IrpS6wz7ATSPjKEqkwZrDQoUtvVZUXPZX&#10;oyDezt/bePNxOSRPWh+T3eq7PPdKPY6H1QKEp8H/h+/tN63gOZrD35l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6YnMYAAADcAAAADwAAAAAAAAAAAAAAAACYAgAAZHJz&#10;L2Rvd25yZXYueG1sUEsFBgAAAAAEAAQA9QAAAIsDAAAAAA==&#10;" fillcolor="#0000bf" stroked="f"/>
                  <v:rect id="Rectangle 71" o:spid="_x0000_s2022" style="position:absolute;left:5400;top:1496;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dl8UA&#10;AADdAAAADwAAAGRycy9kb3ducmV2LnhtbESPzWrDMBCE74W8g9hALyWWm5oQHCshKSn00EN+74u1&#10;td1YKyMptvv2VaHQ4zAz3zDFZjSt6Mn5xrKC5yQFQVxa3XCl4HJ+my1B+ICssbVMCr7Jw2Y9eSgw&#10;13bgI/WnUIkIYZ+jgjqELpfSlzUZ9IntiKP3aZ3BEKWrpHY4RLhp5TxNF9Jgw3Ghxo5eaypvp7tR&#10;cBjmfNhdb+7Lk/zQ+5KuTf+k1ON03K5ABBrDf/iv/a4VZC9ZBr9v4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G52XxQAAAN0AAAAPAAAAAAAAAAAAAAAAAJgCAABkcnMv&#10;ZG93bnJldi54bWxQSwUGAAAAAAQABAD1AAAAigMAAAAA&#10;" fillcolor="#0000bd" stroked="f"/>
                  <v:rect id="Rectangle 72" o:spid="_x0000_s2023" style="position:absolute;left:5400;top:1502;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isUA&#10;AADdAAAADwAAAGRycy9kb3ducmV2LnhtbESPzWoCQRCE7wHfYWjBW5yNGgkbRwmC4MXf5JJbs9PZ&#10;XbPTs5lpdfP2GSHgsaiqr6jZonONulCItWcDT8MMFHHhbc2lgY/31eMLqCjIFhvPZOCXIizmvYcZ&#10;5tZf+UCXo5QqQTjmaKASaXOtY1GRwzj0LXHyvnxwKEmGUtuA1wR3jR5l2VQ7rDktVNjSsqLi+3h2&#10;Bn7C5yb47Wo0Fbvfyamr3Wm3NGbQ795eQQl1cg//t9fWwGQ8eYbbm/QE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6KxQAAAN0AAAAPAAAAAAAAAAAAAAAAAJgCAABkcnMv&#10;ZG93bnJldi54bWxQSwUGAAAAAAQABAD1AAAAigMAAAAA&#10;" fillcolor="#00b" stroked="f"/>
                  <v:rect id="Rectangle 73" o:spid="_x0000_s2024" style="position:absolute;left:5400;top:1511;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tho8YA&#10;AADdAAAADwAAAGRycy9kb3ducmV2LnhtbESPQWvCQBSE70L/w/IK3nRjtaFEVxGhUIUeGmPB22P3&#10;NQnNvg3ZrUn+fbdQ8DjMzDfMZjfYRtyo87VjBYt5AoJYO1NzqaA4v85eQPiAbLBxTApG8rDbPkw2&#10;mBnX8wfd8lCKCGGfoYIqhDaT0uuKLPq5a4mj9+U6iyHKrpSmwz7CbSOfkiSVFmuOCxW2dKhIf+c/&#10;VsGR+rTs9eI6FrY+uXedf16eR6Wmj8N+DSLQEO7h//abUbBarlL4exOf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tho8YAAADdAAAADwAAAAAAAAAAAAAAAACYAgAAZHJz&#10;L2Rvd25yZXYueG1sUEsFBgAAAAAEAAQA9QAAAIsDAAAAAA==&#10;" fillcolor="#0000b9" stroked="f"/>
                  <v:rect id="Rectangle 74" o:spid="_x0000_s2025" style="position:absolute;left:5400;top:1517;width:19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wMF8UA&#10;AADdAAAADwAAAGRycy9kb3ducmV2LnhtbESPQWvCQBSE74X+h+UVvNVNal00dZVSUARPiYVeH9nX&#10;JDT7Nt3davz3bkHwOMzMN8xqM9penMiHzrGGfJqBIK6d6bjR8HncPi9AhIhssHdMGi4UYLN+fFhh&#10;YdyZSzpVsREJwqFADW2MQyFlqFuyGKZuIE7et/MWY5K+kcbjOcFtL1+yTEmLHaeFFgf6aKn+qf6s&#10;htIrrA6lyvvl/Dju3OH3kn8prSdP4/sbiEhjvIdv7b3R8DpTc/h/k56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AwXxQAAAN0AAAAPAAAAAAAAAAAAAAAAAJgCAABkcnMv&#10;ZG93bnJldi54bWxQSwUGAAAAAAQABAD1AAAAigMAAAAA&#10;" fillcolor="#0000b7" stroked="f"/>
                  <v:rect id="Rectangle 75" o:spid="_x0000_s2026" style="position:absolute;left:5400;top:1524;width:1939;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ClMUA&#10;AADdAAAADwAAAGRycy9kb3ducmV2LnhtbESPT0sDMRTE74LfITzBm83a1UXWpqUUhXrR/gl4fWye&#10;SXDzsmxiu357Iwgeh5n5DbNYTaEXJxqTj6zgdlaBIO6i8WwV6OPzzQOIlJEN9pFJwTclWC0vLxbY&#10;mnjmPZ0O2YoC4dSiApfz0EqZOkcB0ywOxMX7iGPAXORopRnxXOChl/OqamRAz2XB4UAbR93n4Sso&#10;8Pqp0tu3l8nW96/Wb3St3e5dqeuraf0IItOU/8N/7a1RcFc3Dfy+K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MKUxQAAAN0AAAAPAAAAAAAAAAAAAAAAAJgCAABkcnMv&#10;ZG93bnJldi54bWxQSwUGAAAAAAQABAD1AAAAigMAAAAA&#10;" fillcolor="#0000b5" stroked="f"/>
                  <v:rect id="_x0000_s2027" style="position:absolute;left:5400;top:1528;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1UZsgA&#10;AADdAAAADwAAAGRycy9kb3ducmV2LnhtbESPXWvCMBSG7wf+h3AGu9N0m7rRGUU2xI/BYK6MXR6a&#10;Y1ttTkITbd2vNwNhly/vx8M7mXWmFidqfGVZwf0gAUGcW11xoSD7WvSfQfiArLG2TArO5GE27d1M&#10;MNW25U86bUMh4gj7FBWUIbhUSp+XZNAPrCOO3s42BkOUTSF1g20cN7V8SJKxNFhxJJTo6LWk/LA9&#10;msgdvf18fL//rofFYr3PNku3azOn1N1tN38BEagL/+Fre6UVDB/HT/D3Jj4BOb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PVRmyAAAAN0AAAAPAAAAAAAAAAAAAAAAAJgCAABk&#10;cnMvZG93bnJldi54bWxQSwUGAAAAAAQABAD1AAAAjQMAAAAA&#10;" fillcolor="#0000b3" stroked="f"/>
                  <v:rect id="_x0000_s2028" style="position:absolute;left:5400;top:1537;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wl/8IA&#10;AADdAAAADwAAAGRycy9kb3ducmV2LnhtbERPzWoCMRC+F/oOYQq9FM22isjWKLaieFBB2wcYkml2&#10;6WayJHFd394cBI8f3/9s0btGdBRi7VnB+7AAQay9qdkq+P1ZD6YgYkI22HgmBVeKsJg/P82wNP7C&#10;R+pOyYocwrFEBVVKbSll1BU5jEPfEmfuzweHKcNgpQl4yeGukR9FMZEOa84NFbb0XZH+P52dgmC7&#10;1W5pe4mH9XWz/5rqvXnTSr2+9MtPEIn69BDf3VujYDya5Ln5TX4C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3CX/wgAAAN0AAAAPAAAAAAAAAAAAAAAAAJgCAABkcnMvZG93&#10;bnJldi54bWxQSwUGAAAAAAQABAD1AAAAhwMAAAAA&#10;" fillcolor="#0000b1" stroked="f"/>
                  <v:rect id="_x0000_s2029" style="position:absolute;left:5400;top:1543;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Uz/MQA&#10;AADdAAAADwAAAGRycy9kb3ducmV2LnhtbESP3WoCMRCF7wXfIYzgnWb9QdqtUUpFLBQUbR9g2Ew3&#10;izuTZRN1ffumIHh5OHO+M2e57rhWV2pD5cXAZJyBIim8raQ08PO9Hb2AChHFYu2FDNwpwHrV7y0x&#10;t/4mR7qeYqkSREKOBlyMTa51KBwxhrFvSJL361vGmGRbatviLcG51tMsW2jGSlKDw4Y+HBXn04XT&#10;Gwfmvdt/8aagaiLH3WV+npExw0H3/gYqUhefx4/0pzUwny1e4X9NQo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1M/zEAAAA3QAAAA8AAAAAAAAAAAAAAAAAmAIAAGRycy9k&#10;b3ducmV2LnhtbFBLBQYAAAAABAAEAPUAAACJAwAAAAA=&#10;" fillcolor="#0000af" stroked="f"/>
                  <v:rect id="_x0000_s2030" style="position:absolute;left:5400;top:1549;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0ID8QA&#10;AADdAAAADwAAAGRycy9kb3ducmV2LnhtbERPy2rCQBTdF/yH4Qpuik7q2+gopdCi6MYH4vKSuSbR&#10;zJ2QmWrar3cWgsvDec8WtSnEjSqXW1bw0YlAECdW55wqOOy/22MQziNrLCyTgj9ysJg33mYYa3vn&#10;Ld12PhUhhF2MCjLvy1hKl2Rk0HVsSRy4s60M+gCrVOoK7yHcFLIbRUNpMOfQkGFJXxkl192vUfBO&#10;w435P56Kn/VlM8rr40CuJyulWs36cwrCU+1f4qd7qRX0e6OwP7w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dCA/EAAAA3QAAAA8AAAAAAAAAAAAAAAAAmAIAAGRycy9k&#10;b3ducmV2LnhtbFBLBQYAAAAABAAEAPUAAACJAwAAAAA=&#10;" fillcolor="#0000ad" stroked="f"/>
                  <v:rect id="_x0000_s2031" style="position:absolute;left:5400;top:1558;width:1939;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dMUA&#10;AADdAAAADwAAAGRycy9kb3ducmV2LnhtbESPQWvCQBSE74X+h+UVvNVNqliJWcUK1R5E0AheH9nX&#10;bGj2bchuY/z3bkHocZj5Zph8NdhG9NT52rGCdJyAIC6drrlScC4+X+cgfEDW2DgmBTfysFo+P+WY&#10;aXflI/WnUIlYwj5DBSaENpPSl4Ys+rFriaP37TqLIcqukrrDayy3jXxLkpm0WHNcMNjSxlD5c/q1&#10;CqrdJSLmuD3gdHPwH2mxX+8LpUYvw3oBItAQ/sMP+ksrmE7eU/h7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750xQAAAN0AAAAPAAAAAAAAAAAAAAAAAJgCAABkcnMv&#10;ZG93bnJldi54bWxQSwUGAAAAAAQABAD1AAAAigMAAAAA&#10;" fillcolor="#0000ab" stroked="f"/>
                  <v:rect id="_x0000_s2032" style="position:absolute;left:5400;top:1562;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Oo8YA&#10;AADdAAAADwAAAGRycy9kb3ducmV2LnhtbESPQUvDQBSE74L/YXmCF2k3rWJL2m1Roeqp1KbQ6yP7&#10;ugnNvg3Z1yb+e1cQPA4z8w2zXA++UVfqYh3YwGScgSIug63ZGTgUm9EcVBRki01gMvBNEdar25sl&#10;5jb0/EXXvTiVIBxzNFCJtLnWsazIYxyHljh5p9B5lCQ7p22HfYL7Rk+z7Fl7rDktVNjSW0XleX/x&#10;BhzvtsVrX5wl+5gcyT0c5b1lY+7vhpcFKKFB/sN/7U9r4OlxNoXfN+kJ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Oo8YAAADdAAAADwAAAAAAAAAAAAAAAACYAgAAZHJz&#10;L2Rvd25yZXYueG1sUEsFBgAAAAAEAAQA9QAAAIsDAAAAAA==&#10;" fillcolor="#0000a9" stroked="f"/>
                  <v:rect id="Rectangle 82" o:spid="_x0000_s2033" style="position:absolute;left:5400;top:1571;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Gx8YA&#10;AADdAAAADwAAAGRycy9kb3ducmV2LnhtbESPS4vCQBCE7wv+h6EFL6ITH/iIjrIsCAsK4gO8Npk2&#10;CWZ6QmYSs/vrdwRhj0V1fdW13ramEA1VLresYDSMQBAnVuecKrhedoMFCOeRNRaWScEPOdhuOh9r&#10;jLV98omas09FgLCLUUHmfRlL6ZKMDLqhLYmDd7eVQR9klUpd4TPATSHHUTSTBnMODRmW9JVR8jjX&#10;JrzRHKJDu7st+8v6t/D9+sj5vlGq120/VyA8tf7/+J3+1gqmk/kEXmsCAu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Gx8YAAADdAAAADwAAAAAAAAAAAAAAAACYAgAAZHJz&#10;L2Rvd25yZXYueG1sUEsFBgAAAAAEAAQA9QAAAIsDAAAAAA==&#10;" fillcolor="#0000a7" stroked="f"/>
                  <v:rect id="Rectangle 83" o:spid="_x0000_s2034" style="position:absolute;left:5400;top:1577;width:19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hQbcUA&#10;AADdAAAADwAAAGRycy9kb3ducmV2LnhtbESPQWsCMRSE7wX/Q3iCt5q1u9SyNYoUFOmhoBbB2+vm&#10;uVncvCxJ1PXfN4WCx2FmvmFmi9624ko+NI4VTMYZCOLK6YZrBd/71fMbiBCRNbaOScGdAizmg6cZ&#10;ltrdeEvXXaxFgnAoUYGJsSulDJUhi2HsOuLknZy3GJP0tdQebwluW/mSZa/SYsNpwWBHH4aq8+5i&#10;FRzR/8hjccgPn/Tl8tV9m6+jUWo07JfvICL18RH+b2+0giKfFvD3Jj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GFBtxQAAAN0AAAAPAAAAAAAAAAAAAAAAAJgCAABkcnMv&#10;ZG93bnJldi54bWxQSwUGAAAAAAQABAD1AAAAigMAAAAA&#10;" fillcolor="#0000a5" stroked="f"/>
                  <v:rect id="Rectangle 84" o:spid="_x0000_s2035" style="position:absolute;left:5400;top:1584;width:1939;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uIv8UA&#10;AADdAAAADwAAAGRycy9kb3ducmV2LnhtbESPzWrDMBCE74G+g9hCb4lcN7jBtRJMaXEguSQtOS/W&#10;xjaxVsaSf/r2VaDQ4zAz3zDZbjatGKl3jWUFz6sIBHFpdcOVgu+vz+UGhPPIGlvLpOCHHOy2D4sM&#10;U20nPtF49pUIEHYpKqi971IpXVmTQbeyHXHwrrY36IPsK6l7nALctDKOokQabDgs1NjRe03l7TwY&#10;BfHmcji6Pbr8g4YqT9ZlcSmOSj09zvkbCE+z/w//tfdawfrlNYH7m/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4i/xQAAAN0AAAAPAAAAAAAAAAAAAAAAAJgCAABkcnMv&#10;ZG93bnJldi54bWxQSwUGAAAAAAQABAD1AAAAigMAAAAA&#10;" fillcolor="#0000a3" stroked="f"/>
                  <v:rect id="Rectangle 85" o:spid="_x0000_s2036" style="position:absolute;left:5400;top:1594;width:1939;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hse8kA&#10;AADdAAAADwAAAGRycy9kb3ducmV2LnhtbESPW2vCQBSE3wX/w3IKfdONlxpJXUVaWnwRqTfq2yF7&#10;mgSzZ0N2jam/visUfBxm5htmtmhNKRqqXWFZwaAfgSBOrS44U7DfffSmIJxH1lhaJgW/5GAx73Zm&#10;mGh75S9qtj4TAcIuQQW591UipUtzMuj6tiIO3o+tDfog60zqGq8Bbko5jKKJNFhwWMixorec0vP2&#10;YhQcTp+D48v6ctudRs1mHX+P39PNSqnnp3b5CsJT6x/h//ZKKxiP4hjub8ITkP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8hse8kAAADdAAAADwAAAAAAAAAAAAAAAACYAgAA&#10;ZHJzL2Rvd25yZXYueG1sUEsFBgAAAAAEAAQA9QAAAI4DAAAAAA==&#10;" fillcolor="#0000a1" stroked="f"/>
                  <v:rect id="Rectangle 86" o:spid="_x0000_s2037" style="position:absolute;left:5400;top:1599;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yQsAA&#10;AADdAAAADwAAAGRycy9kb3ducmV2LnhtbERPTYvCMBC9L/gfwgje1lRdVKpRRFj0sBejB49DM7bF&#10;ZlKSrFZ/vTkIHh/ve7nubCNu5EPtWMFomIEgLpypuVRwOv5+z0GEiGywcUwKHhRgvep9LTE37s4H&#10;uulYihTCIUcFVYxtLmUoKrIYhq4lTtzFeYsxQV9K4/Gewm0jx1k2lRZrTg0VtrStqLjqf6ugjSPt&#10;cVI2+k/LbsfPs38We6UG/W6zABGpix/x2703Cn4mszQ3vUlP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ByQsAAAADdAAAADwAAAAAAAAAAAAAAAACYAgAAZHJzL2Rvd25y&#10;ZXYueG1sUEsFBgAAAAAEAAQA9QAAAIUDAAAAAA==&#10;" fillcolor="#00009f" stroked="f"/>
                  <v:rect id="Rectangle 87" o:spid="_x0000_s2038" style="position:absolute;left:5400;top:1605;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u238UA&#10;AADdAAAADwAAAGRycy9kb3ducmV2LnhtbESPW4vCMBSE3wX/QziCb5rqLl6qUVxxwRURvL0fmmNb&#10;bE5KE2v995uFBR+HmfmGmS8bU4iaKpdbVjDoRyCIE6tzThVczt+9CQjnkTUWlknBixwsF+3WHGNt&#10;n3yk+uRTESDsYlSQeV/GUrokI4Oub0vi4N1sZdAHWaVSV/gMcFPIYRSNpMGcw0KGJa0zSu6nh1GQ&#10;HzbXwf4wvuwoWT/qn9H99kWRUt1Os5qB8NT4d/i/vdUKPj/GU/h7E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7bfxQAAAN0AAAAPAAAAAAAAAAAAAAAAAJgCAABkcnMv&#10;ZG93bnJldi54bWxQSwUGAAAAAAQABAD1AAAAigMAAAAA&#10;" fillcolor="#00009d" stroked="f"/>
                  <v:rect id="Rectangle 88" o:spid="_x0000_s2039" style="position:absolute;left:5400;top:1613;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jKksUA&#10;AADdAAAADwAAAGRycy9kb3ducmV2LnhtbESPwWoCQQyG7wXfYYjgpeisWlrZOopaCha81HroMe7E&#10;ncWdzLIz6vr25lDoMfz5v3yZLztfqyu1sQpsYDzKQBEXwVZcGjj8fA5noGJCtlgHJgN3irBc9J7m&#10;mNtw42+67lOpBMIxRwMupSbXOhaOPMZRaIglO4XWY5KxLbVt8SZwX+tJlr1qjxXLBYcNbRwV5/3F&#10;i8Zx1dTj6D52x/KXv9yJ7Nv62ZhBv1u9g0rUpf/lv/bWGniZzsRfvhEE6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MqSxQAAAN0AAAAPAAAAAAAAAAAAAAAAAJgCAABkcnMv&#10;ZG93bnJldi54bWxQSwUGAAAAAAQABAD1AAAAigMAAAAA&#10;" fillcolor="#00009b" stroked="f"/>
                  <v:rect id="Rectangle 89" o:spid="_x0000_s2040" style="position:absolute;left:5400;top:1622;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aaJccA&#10;AADdAAAADwAAAGRycy9kb3ducmV2LnhtbESPW2sCMRSE3wv+h3CEvtWsF1TWjVLqFfpQtC318bA5&#10;e8HkZNmkuv77plDo4zAz3zDZqrNGXKn1tWMFw0ECgjh3uuZSwcf79mkOwgdkjcYxKbiTh9Wy95Bh&#10;qt2Nj3Q9hVJECPsUFVQhNKmUPq/Ioh+4hjh6hWsthijbUuoWbxFujRwlyVRarDkuVNjQS0X55fRt&#10;FezXu9nX56Yws93rcevPb8ad90apx373vAARqAv/4b/2QSuYjOdD+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WmiXHAAAA3QAAAA8AAAAAAAAAAAAAAAAAmAIAAGRy&#10;cy9kb3ducmV2LnhtbFBLBQYAAAAABAAEAPUAAACMAwAAAAA=&#10;" fillcolor="#009" stroked="f"/>
                  <v:rect id="Rectangle 90" o:spid="_x0000_s2041" style="position:absolute;left:5400;top:1628;width:19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bA8QA&#10;AADdAAAADwAAAGRycy9kb3ducmV2LnhtbESP0WqDQBRE3wv9h+UW8tasVSvWZBPSQDHkLWk/4Na9&#10;Ual7V9yt2r/PBgJ9HGbmDLPezqYTIw2utazgZRmBIK6sbrlW8PX58ZyDcB5ZY2eZFPyRg+3m8WGN&#10;hbYTn2g8+1oECLsCFTTe94WUrmrIoFvanjh4FzsY9EEOtdQDTgFuOhlHUSYNthwWGuxp31D1c/41&#10;Cqgcv8s6eT363Vs68bvLTE5HpRZP824FwtPs/8P39kErSJM8htub8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4GwPEAAAA3QAAAA8AAAAAAAAAAAAAAAAAmAIAAGRycy9k&#10;b3ducmV2LnhtbFBLBQYAAAAABAAEAPUAAACJAwAAAAA=&#10;" fillcolor="#000097" stroked="f"/>
                  <v:rect id="Rectangle 91" o:spid="_x0000_s2042" style="position:absolute;left:5400;top:1635;width:193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LIMUA&#10;AADdAAAADwAAAGRycy9kb3ducmV2LnhtbESPQWsCMRSE74X+h/AK3mrWWuyyGqWIgh6kakvPj81z&#10;s7h5WZKoa3+9KQgeh5n5hpnMOtuIM/lQO1Yw6GcgiEuna64U/HwvX3MQISJrbByTgisFmE2fnyZY&#10;aHfhHZ33sRIJwqFABSbGtpAylIYshr5riZN3cN5iTNJXUnu8JLht5FuWjaTFmtOCwZbmhsrj/mQV&#10;tHI9N7X/HWxxy2bxkX9t/lYHpXov3ecYRKQuPsL39koreB/mQ/h/k56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dcsgxQAAAN0AAAAPAAAAAAAAAAAAAAAAAJgCAABkcnMv&#10;ZG93bnJldi54bWxQSwUGAAAAAAQABAD1AAAAigMAAAAA&#10;" fillcolor="#000095" stroked="f"/>
                  <v:rect id="Rectangle 92" o:spid="_x0000_s2043" style="position:absolute;left:5400;top:1646;width:1939;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Vd8UA&#10;AADdAAAADwAAAGRycy9kb3ducmV2LnhtbESPQWsCMRSE7wX/Q3iCt5pVF5WtUUQUvNWqUHp7bJ6b&#10;pZuXdRN16683BcHjMDPfMLNFaytxpcaXjhUM+gkI4tzpkgsFx8PmfQrCB2SNlWNS8EceFvPO2wwz&#10;7W78Rdd9KESEsM9QgQmhzqT0uSGLvu9q4uidXGMxRNkUUjd4i3BbyWGSjKXFkuOCwZpWhvLf/cUq&#10;uPj77nuC6c/6fAojg7uj/azWSvW67fIDRKA2vMLP9lYrSEfTFP7fx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JV3xQAAAN0AAAAPAAAAAAAAAAAAAAAAAJgCAABkcnMv&#10;ZG93bnJldi54bWxQSwUGAAAAAAQABAD1AAAAigMAAAAA&#10;" fillcolor="#000093" stroked="f"/>
                  <v:rect id="Rectangle 93" o:spid="_x0000_s2044" style="position:absolute;left:5400;top:1652;width:1939;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4LsMA&#10;AADdAAAADwAAAGRycy9kb3ducmV2LnhtbESP0YrCMBRE3wX/IVzBN01XF9GuUUQU3JeVVj/g0txt&#10;yjY3pYm2/r0RhH0cZuYMs972thZ3an3lWMHHNAFBXDhdcangejlOliB8QNZYOyYFD/Kw3QwHa0y1&#10;6zijex5KESHsU1RgQmhSKX1hyKKfuoY4er+utRiibEupW+wi3NZyliQLabHiuGCwob2h4i+/WQWX&#10;pvvu68NPdjhXydxkOc3OREqNR/3uC0SgPvyH3+2TVvA5Xy3g9S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4LsMAAADdAAAADwAAAAAAAAAAAAAAAACYAgAAZHJzL2Rv&#10;d25yZXYueG1sUEsFBgAAAAAEAAQA9QAAAIgDAAAAAA==&#10;" fillcolor="#000091" stroked="f"/>
                  <v:rect id="Rectangle 94" o:spid="_x0000_s2045" style="position:absolute;left:5400;top:1660;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DqascA&#10;AADdAAAADwAAAGRycy9kb3ducmV2LnhtbESPT2vCQBTE7wW/w/IK3ppNtbQa3QQJCF4s9Q/o8ZF9&#10;TUKzb2N2jbGfvlso9DjMzG+YZTaYRvTUudqygucoBkFcWF1zqeB4WD/NQDiPrLGxTAru5CBLRw9L&#10;TLS98Y76vS9FgLBLUEHlfZtI6YqKDLrItsTB+7SdQR9kV0rd4S3ATSMncfwqDdYcFipsKa+o+Npf&#10;jYLLx/20dav5+/Sc525T9pr4e6vU+HFYLUB4Gvx/+K+90QpepvM3+H0TnoB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Q6mrHAAAA3QAAAA8AAAAAAAAAAAAAAAAAmAIAAGRy&#10;cy9kb3ducmV2LnhtbFBLBQYAAAAABAAEAPUAAACMAwAAAAA=&#10;" fillcolor="#00008f" stroked="f"/>
                  <v:rect id="Rectangle 95" o:spid="_x0000_s2046" style="position:absolute;left:5400;top:1669;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mtcUA&#10;AADdAAAADwAAAGRycy9kb3ducmV2LnhtbERPy2rCQBTdC/7DcAV3OvGBpGkmUoSWLkRpWoTubjO3&#10;SWrmTpqZmvj3zkLo8nDe6XYwjbhQ52rLChbzCARxYXXNpYKP9+dZDMJ5ZI2NZVJwJQfbbDxKMdG2&#10;5ze65L4UIYRdggoq79tESldUZNDNbUscuG/bGfQBdqXUHfYh3DRyGUUbabDm0FBhS7uKinP+ZxT8&#10;9jtzig/HeD38bPanT35ZFl9GqelkeHoE4Wnw/+K7+1UrWK8ewtzwJjw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Oa1xQAAAN0AAAAPAAAAAAAAAAAAAAAAAJgCAABkcnMv&#10;ZG93bnJldi54bWxQSwUGAAAAAAQABAD1AAAAigMAAAAA&#10;" fillcolor="#00008d" stroked="f"/>
                  <v:rect id="_x0000_s2047" style="position:absolute;left:5400;top:1678;width:1939;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Y6cUA&#10;AADdAAAADwAAAGRycy9kb3ducmV2LnhtbESPQWvCQBSE74X+h+UVvNWNVYJGVwlCUeqpqwjeHtln&#10;Esy+DdlV47/vCkKPw8x8wyxWvW3EjTpfO1YwGiYgiAtnai4VHPbfn1MQPiAbbByTggd5WC3f3xaY&#10;GXfnX7rpUIoIYZ+hgiqENpPSFxVZ9EPXEkfv7DqLIcqulKbDe4TbRn4lSSot1hwXKmxpXVFx0Ver&#10;4JxofUrT3eaY5ry+/uR62m+0UoOPPp+DCNSH//CrvTUKJuPZDJ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9jpxQAAAN0AAAAPAAAAAAAAAAAAAAAAAJgCAABkcnMv&#10;ZG93bnJldi54bWxQSwUGAAAAAAQABAD1AAAAigMAAAAA&#10;" fillcolor="#00008b" stroked="f"/>
                  <v:rect id="Rectangle 97" o:spid="_x0000_s2048" style="position:absolute;left:5400;top:1690;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sPlcIA&#10;AADdAAAADwAAAGRycy9kb3ducmV2LnhtbERPTUvDQBC9F/wPywje2o2hSIndBpVGxJutaI/T7JgE&#10;s7Nxd03jv3cOhR4f73tdTq5XI4XYeTZwu8hAEdfedtwYeN9X8xWomJAt9p7JwB9FKDdXszUW1p/4&#10;jcZdapSEcCzQQJvSUGgd65YcxoUfiIX78sFhEhgabQOeJNz1Os+yO+2wY2locaCnlurv3a+TksOP&#10;dZ8r2h7zZ1+Nrx/hsdoGY26up4d7UImmdBGf3S/WwHKZyX55I09A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w+VwgAAAN0AAAAPAAAAAAAAAAAAAAAAAJgCAABkcnMvZG93&#10;bnJldi54bWxQSwUGAAAAAAQABAD1AAAAhwMAAAAA&#10;" fillcolor="#000089" stroked="f"/>
                  <v:rect id="Rectangle 98" o:spid="_x0000_s2049" style="position:absolute;left:5400;top:1699;width:193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bncYA&#10;AADdAAAADwAAAGRycy9kb3ducmV2LnhtbESP0WoCMRRE3wv+Q7iCbzVZK7bdGkWkSitCqd0PuGxu&#10;N6ubm2UTdfv3jVDo4zAzZ5j5sneNuFAXas8asrECQVx6U3Olofja3D+BCBHZYOOZNPxQgOVicDfH&#10;3Pgrf9LlECuRIBxy1GBjbHMpQ2nJYRj7ljh5375zGJPsKmk6vCa4a+REqZl0WHNasNjS2lJ5Opyd&#10;BrlffWSPdnN+fd6G+FAU7XGn3rUeDfvVC4hIffwP/7XfjIbpVGVw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wbncYAAADdAAAADwAAAAAAAAAAAAAAAACYAgAAZHJz&#10;L2Rvd25yZXYueG1sUEsFBgAAAAAEAAQA9QAAAIsDAAAAAA==&#10;" fillcolor="#000087" stroked="f"/>
                  <v:rect id="Rectangle 99" o:spid="_x0000_s2050" style="position:absolute;left:5400;top:1708;width:1939;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Dhu8UA&#10;AADdAAAADwAAAGRycy9kb3ducmV2LnhtbESP3YrCMBSE7xd8h3AE79ZUEZVqFO2uIF7s+vcAh+bY&#10;VpuT0kStPr1ZEPZymJlvmOm8MaW4Ue0Kywp63QgEcWp1wZmC42H1OQbhPLLG0jIpeJCD+az1McVY&#10;2zvv6Lb3mQgQdjEqyL2vYildmpNB17UVcfBOtjbog6wzqWu8B7gpZT+KhtJgwWEhx4qSnNLL/moU&#10;yK9id8HvH/+7NuflaPtMGr1JlOq0m8UEhKfG/4ff7bVWMBhEffh7E56A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YOG7xQAAAN0AAAAPAAAAAAAAAAAAAAAAAJgCAABkcnMv&#10;ZG93bnJldi54bWxQSwUGAAAAAAQABAD1AAAAigMAAAAA&#10;" fillcolor="#000085" stroked="f"/>
                  <v:rect id="Rectangle 100" o:spid="_x0000_s2051" style="position:absolute;left:5400;top:1720;width:193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dFccA&#10;AADdAAAADwAAAGRycy9kb3ducmV2LnhtbESP0U4CMRRE3038h+aa+AZdzErISiEE0YjGB9APuG4v&#10;uwvt7bKtbPl7akLi42RmzmSm82iNOFHnG8cKRsMMBHHpdMOVgu+vl8EEhA/IGo1jUnAmD/PZ7c0U&#10;C+163tBpGyqRIOwLVFCH0BZS+rImi37oWuLk7VxnMSTZVVJ32Ce4NfIhy8bSYsNpocaWljWVh+2v&#10;VdDv1yY+RnNof87Pq9f3fLz8/DgqdX8XF08gAsXwH76237SCPM9y+HuTn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cnRXHAAAA3QAAAA8AAAAAAAAAAAAAAAAAmAIAAGRy&#10;cy9kb3ducmV2LnhtbFBLBQYAAAAABAAEAPUAAACMAwAAAAA=&#10;" fillcolor="#000083" stroked="f"/>
                  <v:rect id="Rectangle 101" o:spid="_x0000_s2052" style="position:absolute;left:5400;top:1731;width:1939;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4TDcUA&#10;AADdAAAADwAAAGRycy9kb3ducmV2LnhtbESPQWvCQBSE7wX/w/KE3uomolKiqxixtEIv2havj+wz&#10;G5J9G7JrTP99Vyh4HGbmG2a1GWwjeup85VhBOklAEBdOV1wq+P56e3kF4QOyxsYxKfglD5v16GmF&#10;mXY3PlJ/CqWIEPYZKjAhtJmUvjBk0U9cSxy9i+sshii7UuoObxFuGzlNkoW0WHFcMNjSzlBRn65W&#10;waGu39P9dZHnWn7Of46uN9OzVOp5PGyXIAIN4RH+b39oBbNZMof7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hMNxQAAAN0AAAAPAAAAAAAAAAAAAAAAAJgCAABkcnMv&#10;ZG93bnJldi54bWxQSwUGAAAAAAQABAD1AAAAigMAAAAA&#10;" fillcolor="#000081" stroked="f"/>
                  <v:rect id="Rectangle 102" o:spid="_x0000_s2053" style="position:absolute;left:5400;top:1746;width:193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5ttMMA&#10;AADdAAAADwAAAGRycy9kb3ducmV2LnhtbESPQYvCMBSE74L/ITxhb5q6FJGuUaSw4mFXsAp7fTbP&#10;tti8lCRq/fcbQfA4zMw3zGLVm1bcyPnGsoLpJAFBXFrdcKXgePgez0H4gKyxtUwKHuRhtRwOFphp&#10;e+c93YpQiQhhn6GCOoQuk9KXNRn0E9sRR+9sncEQpaukdniPcNPKzySZSYMNx4UaO8prKi/F1Sio&#10;dvTI/35P9seFY77J00ZvzoVSH6N+/QUiUB/e4Vd7qxWkaTKD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5ttMMAAADdAAAADwAAAAAAAAAAAAAAAACYAgAAZHJzL2Rv&#10;d25yZXYueG1sUEsFBgAAAAAEAAQA9QAAAIgDAAAAAA==&#10;" fillcolor="#00007f" stroked="f"/>
                  <v:rect id="Rectangle 103" o:spid="_x0000_s2054" style="position:absolute;left:5400;top:1757;width:1939;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gqSsUA&#10;AADdAAAADwAAAGRycy9kb3ducmV2LnhtbESPQYvCMBSE74L/ITzBi6ypIrpUo6yC6Emsuy54ezTP&#10;tm7zUpqo9d8bQdjjMDPfMLNFY0pxo9oVlhUM+hEI4tTqgjMFP9/rj08QziNrLC2Tggc5WMzbrRnG&#10;2t45odvBZyJA2MWoIPe+iqV0aU4GXd9WxME729qgD7LOpK7xHuCmlMMoGkuDBYeFHCta5ZT+Ha5G&#10;QdF7XHCfnCZ4XC432eCY7OxvolS303xNQXhq/H/43d5qBaNRNIH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CpKxQAAAN0AAAAPAAAAAAAAAAAAAAAAAJgCAABkcnMv&#10;ZG93bnJldi54bWxQSwUGAAAAAAQABAD1AAAAigMAAAAA&#10;" fillcolor="#00007d" stroked="f"/>
                  <v:rect id="Rectangle 104" o:spid="_x0000_s2055" style="position:absolute;left:5400;top:1774;width:1939;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MMA&#10;AADdAAAADwAAAGRycy9kb3ducmV2LnhtbERPS2vCQBC+F/wPywi9lLqxSLHRVVQQxUt9HrwN2WkS&#10;mp0N2VGjv949FHr8+N7jaesqdaUmlJ4N9HsJKOLM25JzA8fD8n0IKgiyxcozGbhTgOmk8zLG1Pob&#10;7+i6l1zFEA4pGihE6lTrkBXkMPR8TRy5H984lAibXNsGbzHcVfojST61w5JjQ4E1LQrKfvcXZ0By&#10;/zh/v/XPm2O7XWWnuejy8mXMa7edjUAJtfIv/nOvrYHBIIlz45v4BPTk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MMMAAADdAAAADwAAAAAAAAAAAAAAAACYAgAAZHJzL2Rv&#10;d25yZXYueG1sUEsFBgAAAAAEAAQA9QAAAIgDAAAAAA==&#10;" fillcolor="#00007b" stroked="f"/>
                  <v:rect id="Rectangle 105" o:spid="_x0000_s2056" style="position:absolute;left:5400;top:1793;width:1939;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6HMUA&#10;AADdAAAADwAAAGRycy9kb3ducmV2LnhtbESPQUvDQBSE74L/YXmCN7tRQqux22AEJb2UWsXzI/vM&#10;BrNvQ/aZxn/fFYQeh5n5hlmXs+/VRGPsAhu4XWSgiJtgO24NfLy/3NyDioJssQ9MBn4pQrm5vFhj&#10;YcOR32g6SKsShGOBBpzIUGgdG0ce4yIMxMn7CqNHSXJstR3xmOC+13dZttQeO04LDgd6dtR8H368&#10;Aam3U9V+7utVcLv9tM3tUL2KMddX89MjKKFZzuH/dm0N5Hn2AH9v0hPQmx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zocxQAAAN0AAAAPAAAAAAAAAAAAAAAAAJgCAABkcnMv&#10;ZG93bnJldi54bWxQSwUGAAAAAAQABAD1AAAAigMAAAAA&#10;" fillcolor="#000079" stroked="f"/>
                  <v:rect id="Rectangle 106" o:spid="_x0000_s2057" style="position:absolute;left:5400;top:1812;width:1939;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DVncQA&#10;AADdAAAADwAAAGRycy9kb3ducmV2LnhtbERPTWvCQBC9C/0PyxR6MxuLpiHNKloo5CQ2VfQ4ZKdJ&#10;MDsbsluT9td3DwWPj/edbybTiRsNrrWsYBHFIIgrq1uuFRw/3+cpCOeRNXaWScEPOdisH2Y5ZtqO&#10;/EG30tcihLDLUEHjfZ9J6aqGDLrI9sSB+7KDQR/gUEs94BjCTSef4ziRBlsODQ329NZQdS2/jYLf&#10;i6uSfVKuyj69Fi+nAx5250Spp8dp+wrC0+Tv4n93oRUsl4uwP7w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w1Z3EAAAA3QAAAA8AAAAAAAAAAAAAAAAAmAIAAGRycy9k&#10;b3ducmV2LnhtbFBLBQYAAAAABAAEAPUAAACJAwAAAAA=&#10;" fillcolor="#000076" stroked="f"/>
                  <v:shape id="Picture 107" o:spid="_x0000_s2058" type="#_x0000_t75" style="position:absolute;left:5411;top:1083;width:1926;height: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RArEAAAA3QAAAA8AAABkcnMvZG93bnJldi54bWxEj81qwzAQhO+BvIPYQG+xrOIU41gJpVBa&#10;KDk4P/fF2tpurZWxlNh9+6hQ6HGYmW+Ycj/bXtxo9J1jDSpJQRDXznTcaDifXtc5CB+QDfaOScMP&#10;edjvlosSC+Mmruh2DI2IEPYFamhDGAopfd2SRZ+4gTh6n260GKIcG2lGnCLc9vIxTZ+kxY7jQosD&#10;vbRUfx+vVsPHFx2u6aYyw1tdeZU7ozYXo/XDan7eggg0h//wX/vdaMgypeD3TXwCcnc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K+RArEAAAA3QAAAA8AAAAAAAAAAAAAAAAA&#10;nwIAAGRycy9kb3ducmV2LnhtbFBLBQYAAAAABAAEAPcAAACQAwAAAAA=&#10;">
                    <v:imagedata r:id="rId93" o:title=""/>
                  </v:shape>
                  <v:shape id="Picture 108" o:spid="_x0000_s2059" type="#_x0000_t75" style="position:absolute;left:5411;top:1083;width:1926;height: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83MDDAAAA3QAAAA8AAABkcnMvZG93bnJldi54bWxEj0GLwjAUhO8L/ofwBG9rWpFlqUZRoeDB&#10;i+2C10fzbKvNS2mirf56syB4HGbmG2a5Hkwj7tS52rKCeBqBIC6srrlU8Jen378gnEfW2FgmBQ9y&#10;sF6NvpaYaNvzke6ZL0WAsEtQQeV9m0jpiooMuqltiYN3tp1BH2RXSt1hH+CmkbMo+pEGaw4LFba0&#10;q6i4Zjej4NA3p/z6LLYXmQ+m7DOZ0uWs1GQ8bBYgPA3+E36391rBfB7P4P9NeAJy9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3zcwMMAAADdAAAADwAAAAAAAAAAAAAAAACf&#10;AgAAZHJzL2Rvd25yZXYueG1sUEsFBgAAAAAEAAQA9wAAAI8DAAAAAA==&#10;">
                    <v:imagedata r:id="rId94" o:title=""/>
                  </v:shape>
                  <v:rect id="Rectangle 109" o:spid="_x0000_s2060" style="position:absolute;left:5400;top:1075;width:1939;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aaVcYA&#10;AADdAAAADwAAAGRycy9kb3ducmV2LnhtbESPQYvCMBSE74L/ITxhL7KmrkWkGmVXkerBg67i9dE8&#10;22LzUpqo9d9vFgSPw8x8w8wWranEnRpXWlYwHEQgiDOrS84VHH/XnxMQziNrrCyTgic5WMy7nRkm&#10;2j54T/eDz0WAsEtQQeF9nUjpsoIMuoGtiYN3sY1BH2STS93gI8BNJb+iaCwNlhwWCqxpWVB2PdyM&#10;AjNZpen2uttk511/HHGc1j+ns1IfvfZ7CsJT69/hV3ujFcTxcAT/b8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aaVcYAAADdAAAADwAAAAAAAAAAAAAAAACYAgAAZHJz&#10;L2Rvd25yZXYueG1sUEsFBgAAAAAEAAQA9QAAAIsDAAAAAA==&#10;" filled="f" strokeweight=".65pt"/>
                  <v:rect id="_x0000_s2061" style="position:absolute;left:6025;top:1364;width:529;height: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HNcIA&#10;AADdAAAADwAAAGRycy9kb3ducmV2LnhtbESP3YrCMBSE7xd8h3CEvVtTpSxSjSKCoLI3Vh/g0Jz+&#10;YHJSkmjr25uFhb0cZuYbZr0drRFP8qFzrGA+y0AQV0533Ci4XQ9fSxAhIms0jknBiwJsN5OPNRba&#10;DXyhZxkbkSAcClTQxtgXUoaqJYth5nri5NXOW4xJ+kZqj0OCWyMXWfYtLXacFlrsad9SdS8fVoG8&#10;lodhWRqfufOi/jGn46Ump9TndNytQEQa43/4r33UCvJ8nsP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HQc1wgAAAN0AAAAPAAAAAAAAAAAAAAAAAJgCAABkcnMvZG93&#10;bnJldi54bWxQSwUGAAAAAAQABAD1AAAAhwMAAAAA&#10;" filled="f" stroked="f">
                    <v:textbox style="mso-fit-shape-to-text:t" inset="0,0,0,0">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v:textbox>
                  </v:rect>
                  <v:rect id="_x0000_s2062" style="position:absolute;left:6610;top:1364;width:40;height: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GirsMA&#10;AADdAAAADwAAAGRycy9kb3ducmV2LnhtbESPzYoCMRCE74LvEFrwphnFXWQ0igiCyl4cfYBm0vOD&#10;SWdIss7s25uFhT0WVfUVtd0P1ogX+dA6VrCYZyCIS6dbrhU87qfZGkSIyBqNY1LwQwH2u/Foi7l2&#10;Pd/oVcRaJAiHHBU0MXa5lKFsyGKYu444eZXzFmOSvpbaY5/g1shlln1Kiy2nhQY7OjZUPotvq0De&#10;i1O/LozP3HVZfZnL+VaRU2o6GQ4bEJGG+B/+a5+1gtVq8QG/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GirsMAAADdAAAADwAAAAAAAAAAAAAAAACYAgAAZHJzL2Rv&#10;d25yZXYueG1sUEsFBgAAAAAEAAQA9QAAAIgDAAAAAA==&#10;" filled="f" stroked="f">
                    <v:textbox style="mso-fit-shape-to-text:t" inset="0,0,0,0">
                      <w:txbxContent>
                        <w:p w:rsidR="0059726E" w:rsidRDefault="0059726E">
                          <w:r>
                            <w:rPr>
                              <w:rFonts w:ascii="Times New Roman" w:hAnsi="Times New Roman"/>
                              <w:b/>
                              <w:bCs/>
                              <w:color w:val="000000"/>
                              <w:sz w:val="12"/>
                              <w:szCs w:val="12"/>
                              <w:lang w:val="en-US"/>
                            </w:rPr>
                            <w:t>-</w:t>
                          </w:r>
                        </w:p>
                      </w:txbxContent>
                    </v:textbox>
                  </v:rect>
                  <v:rect id="Rectangle 112" o:spid="_x0000_s2063" style="position:absolute;left:6650;top:1364;width:91;height: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ud8IA&#10;AADcAAAADwAAAGRycy9kb3ducmV2LnhtbESPzYoCMRCE74LvEFrwphkVFnc0igiCLl4c9wGaSc8P&#10;Jp0hyTqzb28WhD0WVfUVtd0P1ogn+dA6VrCYZyCIS6dbrhV830+zNYgQkTUax6TglwLsd+PRFnPt&#10;er7Rs4i1SBAOOSpoYuxyKUPZkMUwdx1x8irnLcYkfS21xz7BrZHLLPuQFltOCw12dGyofBQ/VoG8&#10;F6d+XRifua9ldTWX860ip9R0Mhw2ICIN8T/8bp+1gs/F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Du53wgAAANwAAAAPAAAAAAAAAAAAAAAAAJgCAABkcnMvZG93&#10;bnJldi54bWxQSwUGAAAAAAQABAD1AAAAhwMAAAAA&#10;" filled="f" stroked="f">
                    <v:textbox style="mso-fit-shape-to-text:t" inset="0,0,0,0">
                      <w:txbxContent>
                        <w:p w:rsidR="0059726E" w:rsidRDefault="0059726E">
                          <w:r>
                            <w:rPr>
                              <w:rFonts w:ascii="Times New Roman" w:hAnsi="Times New Roman"/>
                              <w:b/>
                              <w:bCs/>
                              <w:color w:val="000000"/>
                              <w:sz w:val="12"/>
                              <w:szCs w:val="12"/>
                              <w:lang w:val="en-US"/>
                            </w:rPr>
                            <w:t xml:space="preserve"> 1</w:t>
                          </w:r>
                        </w:p>
                      </w:txbxContent>
                    </v:textbox>
                  </v:rect>
                  <v:rect id="Rectangle 113" o:spid="_x0000_s2064" style="position:absolute;left:6743;top:1287;width:53;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TmMIA&#10;AADcAAAADwAAAGRycy9kb3ducmV2LnhtbESPzYoCMRCE74LvEFrwphkFF3c0igiCLl4c9wGaSc8P&#10;Jp0hyTqzb28WhD0WVfUVtd0P1ogn+dA6VrCYZyCIS6dbrhV830+zNYgQkTUax6TglwLsd+PRFnPt&#10;er7Rs4i1SBAOOSpoYuxyKUPZkMUwdx1x8irnLcYkfS21xz7BrZHLLPuQFltOCw12dGyofBQ/VoG8&#10;F6d+XRifua9ldTWX860ip9R0Mhw2ICIN8T/8bp+1gs/F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9OYwgAAANwAAAAPAAAAAAAAAAAAAAAAAJgCAABkcnMvZG93&#10;bnJldi54bWxQSwUGAAAAAAQABAD1AAAAhwMAAAAA&#10;" filled="f" stroked="f">
                    <v:textbox style="mso-fit-shape-to-text:t" inset="0,0,0,0">
                      <w:txbxContent>
                        <w:p w:rsidR="0059726E" w:rsidRDefault="0059726E">
                          <w:r>
                            <w:rPr>
                              <w:rFonts w:ascii="Times New Roman" w:hAnsi="Times New Roman"/>
                              <w:color w:val="000000"/>
                              <w:lang w:val="en-US"/>
                            </w:rPr>
                            <w:t xml:space="preserve"> </w:t>
                          </w:r>
                        </w:p>
                      </w:txbxContent>
                    </v:textbox>
                  </v:rect>
                  <v:rect id="Rectangle 114" o:spid="_x0000_s2065" style="position:absolute;left:2883;top:3268;width:1155;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OoCcYA&#10;AADcAAAADwAAAGRycy9kb3ducmV2LnhtbESPQWvCQBSE74X+h+UVvBTdKFVidJUiBvQkWkW8PbKv&#10;Sdrs25BdNfXXu4LQ4zAz3zDTeWsqcaHGlZYV9HsRCOLM6pJzBfuvtBuDcB5ZY2WZFPyRg/ns9WWK&#10;ibZX3tJl53MRIOwSVFB4XydSuqwgg65na+LgfdvGoA+yyaVu8BrgppKDKBpJgyWHhQJrWhSU/e7O&#10;RkEZpwc/jD82t2W6/jHL4/vpyGelOm/t5wSEp9b/h5/tlVYw7o/gcSYc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OoCcYAAADcAAAADwAAAAAAAAAAAAAAAACYAgAAZHJz&#10;L2Rvd25yZXYueG1sUEsFBgAAAAAEAAQA9QAAAIsDAAAAAA==&#10;" fillcolor="green" stroked="f"/>
                  <v:rect id="Rectangle 115" o:spid="_x0000_s2066" style="position:absolute;left:2883;top:3319;width:1155;height: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Q8ecUA&#10;AADcAAAADwAAAGRycy9kb3ducmV2LnhtbESP3WoCMRSE7wXfIZyCN6VmlaLd7UYRi6UgXrj2AQ7J&#10;2R+6OVk3qa59+qZQ8HKYmW+YfD3YVlyo941jBbNpAoJYO9NwpeDztHt6AeEDssHWMSm4kYf1ajzK&#10;MTPuyke6FKESEcI+QwV1CF0mpdc1WfRT1xFHr3S9xRBlX0nT4zXCbSvnSbKQFhuOCzV2tK1JfxXf&#10;VoHVz1yaYX/Sb+9p9/jDhxTPQanJw7B5BRFoCPfwf/vDKEhnS/g7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Dx5xQAAANwAAAAPAAAAAAAAAAAAAAAAAJgCAABkcnMv&#10;ZG93bnJldi54bWxQSwUGAAAAAAQABAD1AAAAigMAAAAA&#10;" fillcolor="#007e00" stroked="f"/>
                  <v:rect id="Rectangle 116" o:spid="_x0000_s2067" style="position:absolute;left:2883;top:3351;width:1155;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HWr8A&#10;AADcAAAADwAAAGRycy9kb3ducmV2LnhtbERPy4rCMBTdC/5DuMJsZEwVEacaZRgQ3E4VpLtLc02r&#10;zU1p0sf8/WQhuDyc9/442lr01PrKsYLlIgFBXDhdsVFwvZw+tyB8QNZYOyYFf+TheJhO9phqN/Av&#10;9VkwIoawT1FBGUKTSumLkiz6hWuII3d3rcUQYWukbnGI4baWqyTZSIsVx4YSG/opqXhmnVXQDXmX&#10;Pc09o7nBs+kfOa9vuVIfs/F7ByLQGN7il/usFXwt49p4Jh4Be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MkdavwAAANwAAAAPAAAAAAAAAAAAAAAAAJgCAABkcnMvZG93bnJl&#10;di54bWxQSwUGAAAAAAQABAD1AAAAhAMAAAAA&#10;" fillcolor="#007c00" stroked="f"/>
                  <v:rect id="Rectangle 117" o:spid="_x0000_s2068" style="position:absolute;left:2883;top:3381;width:1155;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8swMIA&#10;AADcAAAADwAAAGRycy9kb3ducmV2LnhtbERPTWvCQBC9C/0PywjedKMHqamriLRUxEujUr1Ns9Mk&#10;mJ0N2VHTf989CB4f73u+7FytbtSGyrOB8SgBRZx7W3Fh4LD/GL6CCoJssfZMBv4owHLx0ptjav2d&#10;v+iWSaFiCIcUDZQiTap1yEtyGEa+IY7cr28dSoRtoW2L9xjuaj1Jkql2WHFsKLGhdUn5Jbs6A5vt&#10;Z+Yv7z/H2fdOTv682yYsU2MG/W71Bkqok6f44d5YA7NJnB/PxCO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yzAwgAAANwAAAAPAAAAAAAAAAAAAAAAAJgCAABkcnMvZG93&#10;bnJldi54bWxQSwUGAAAAAAQABAD1AAAAhwMAAAAA&#10;" fillcolor="#007a00" stroked="f"/>
                  <v:rect id="Rectangle 118" o:spid="_x0000_s2069" style="position:absolute;left:2883;top:3400;width:1155;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wA7cYA&#10;AADcAAAADwAAAGRycy9kb3ducmV2LnhtbESPwW7CMBBE75X6D9ZW4laccKhCiokQLRXqoaihH7DE&#10;SxyI1yE2EP6+roTU42hm3mhmxWBbcaHeN44VpOMEBHHldMO1gp/t6jkD4QOyxtYxKbiRh2L++DDD&#10;XLsrf9OlDLWIEPY5KjAhdLmUvjJk0Y9dRxy9vesthij7WuoerxFuWzlJkhdpseG4YLCjpaHqWJ6t&#10;gmX2mW2+wvuuNtPb6bg9v0n/cVBq9DQsXkEEGsJ/+N5eawXTSQp/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wA7cYAAADcAAAADwAAAAAAAAAAAAAAAACYAgAAZHJz&#10;L2Rvd25yZXYueG1sUEsFBgAAAAAEAAQA9QAAAIsDAAAAAA==&#10;" fillcolor="#007800" stroked="f"/>
                  <v:rect id="Rectangle 119" o:spid="_x0000_s2070" style="position:absolute;left:2883;top:3419;width:1155;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yyFMQA&#10;AADcAAAADwAAAGRycy9kb3ducmV2LnhtbESP0YrCMBRE3wX/IdwF3zTdKuJ2jaKiKD4oW/2Au83d&#10;tmxzU5qo9e+NIPg4zMwZZjpvTSWu1LjSsoLPQQSCOLO65FzB+bTpT0A4j6yxskwK7uRgPut2ppho&#10;e+MfuqY+FwHCLkEFhfd1IqXLCjLoBrYmDt6fbQz6IJtc6gZvAW4qGUfRWBosOSwUWNOqoOw/vRgF&#10;x5FdR/Xv4ZgtKzu8bFN338cTpXof7eIbhKfWv8Ov9k4r+Ip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shTEAAAA3AAAAA8AAAAAAAAAAAAAAAAAmAIAAGRycy9k&#10;b3ducmV2LnhtbFBLBQYAAAAABAAEAPUAAACJAwAAAAA=&#10;" fillcolor="#007600" stroked="f"/>
                  <v:rect id="Rectangle 120" o:spid="_x0000_s2071" style="position:absolute;left:2883;top:3434;width:1155;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FYcsUA&#10;AADcAAAADwAAAGRycy9kb3ducmV2LnhtbESPX2vCMBTF3wd+h3AFX8ZMFRmuMxURivo4dYy9XZq7&#10;pl1zU5rU1m+/DAZ7PJw/P85mO9pG3KjzlWMFi3kCgrhwuuJSwfWSP61B+ICssXFMCu7kYZtNHjaY&#10;ajfwG93OoRRxhH2KCkwIbSqlLwxZ9HPXEkfvy3UWQ5RdKXWHQxy3jVwmybO0WHEkGGxpb6j4Pvc2&#10;csM9P67rVf1+eqSBPtrP/rA/KTWbjrtXEIHG8B/+ax+1gpflCn7PxCM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VhyxQAAANwAAAAPAAAAAAAAAAAAAAAAAJgCAABkcnMv&#10;ZG93bnJldi54bWxQSwUGAAAAAAQABAD1AAAAigMAAAAA&#10;" fillcolor="#007400" stroked="f"/>
                  <v:rect id="Rectangle 121" o:spid="_x0000_s2072" style="position:absolute;left:2883;top:3449;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ZBMUA&#10;AADcAAAADwAAAGRycy9kb3ducmV2LnhtbESPT2sCMRTE70K/Q3hCb5rVgrRbo0jxH+1ptUh7e2ye&#10;m8XNy5JEd/32TaHQ4zAzv2Hmy9424kY+1I4VTMYZCOLS6ZorBZ/HzegZRIjIGhvHpOBOAZaLh8Ec&#10;c+06Luh2iJVIEA45KjAxtrmUoTRkMYxdS5y8s/MWY5K+ktpjl+C2kdMsm0mLNacFgy29GSovh6tV&#10;cNTd1tYfxb74nr6fTn63NtuvTKnHYb96BRGpj//hv/ZeK3h5msD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JkExQAAANwAAAAPAAAAAAAAAAAAAAAAAJgCAABkcnMv&#10;ZG93bnJldi54bWxQSwUGAAAAAAQABAD1AAAAigMAAAAA&#10;" fillcolor="#007200" stroked="f"/>
                  <v:rect id="Rectangle 122" o:spid="_x0000_s2073" style="position:absolute;left:2883;top:3460;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XzfsQA&#10;AADcAAAADwAAAGRycy9kb3ducmV2LnhtbESPQUvDQBSE74L/YXmCF2k3Vi1t7LaIoBQ8NUrPr9nX&#10;bGj2bcg+k/jvu4WCx2FmvmFWm9E3qqcu1oENPE4zUMRlsDVXBn6+PyYLUFGQLTaBycAfRdisb29W&#10;mNsw8I76QiqVIBxzNOBE2lzrWDryGKehJU7eMXQeJcmu0rbDIcF9o2dZNtcea04LDlt6d1Seil9v&#10;4KXk7GuHsi8OMixb9+xP/cOnMfd349srKKFR/sPX9tYaWD7N4HImHQG9P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837EAAAA3AAAAA8AAAAAAAAAAAAAAAAAmAIAAGRycy9k&#10;b3ducmV2LnhtbFBLBQYAAAAABAAEAPUAAACJAwAAAAA=&#10;" fillcolor="#007000" stroked="f"/>
                  <v:rect id="Rectangle 123" o:spid="_x0000_s2074" style="position:absolute;left:2883;top:3473;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RkMMA&#10;AADcAAAADwAAAGRycy9kb3ducmV2LnhtbERPy0oDMRTdC/2HcAtupM1UYdCxaZGKYDeifdHlZXI7&#10;M5rcxCSdjn9vFoLLw3nPl4M1oqcQO8cKZtMCBHHtdMeNgt32ZXIPIiZkjcYxKfihCMvF6GqOlXYX&#10;/qB+kxqRQzhWqKBNyVdSxroli3HqPHHmTi5YTBmGRuqAlxxujbwtilJa7Dg3tOhp1VL9tTlbBcPp&#10;8/nmbe2/w+7d+P643R/uSqPU9Xh4egSRaEj/4j/3q1bwUOb5+Uw+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yRkMMAAADcAAAADwAAAAAAAAAAAAAAAACYAgAAZHJzL2Rv&#10;d25yZXYueG1sUEsFBgAAAAAEAAQA9QAAAIgDAAAAAA==&#10;" fillcolor="#006e00" stroked="f"/>
                  <v:rect id="Rectangle 124" o:spid="_x0000_s2075" style="position:absolute;left:2883;top:3483;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9hsYA&#10;AADcAAAADwAAAGRycy9kb3ducmV2LnhtbESPS2/CMBCE70j8B2uRuIETDjxSDCpIIG5tgVY9ruLN&#10;Q43XIXZD4NfXlZA4jmbmG81y3ZlKtNS40rKCeByBIE6tLjlXcD7tRnMQziNrrCyTghs5WK/6vSUm&#10;2l75g9qjz0WAsEtQQeF9nUjp0oIMurGtiYOX2cagD7LJpW7wGuCmkpMomkqDJYeFAmvaFpT+HH+N&#10;gvaiJ4f4np2/Z+/7zZ0/377KPFNqOOheX0B46vwz/GgftILFNIb/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Q9hsYAAADcAAAADwAAAAAAAAAAAAAAAACYAgAAZHJz&#10;L2Rvd25yZXYueG1sUEsFBgAAAAAEAAQA9QAAAIsDAAAAAA==&#10;" fillcolor="#006c00" stroked="f"/>
                  <v:rect id="Rectangle 125" o:spid="_x0000_s2076" style="position:absolute;left:2883;top:3494;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2qAMMA&#10;AADcAAAADwAAAGRycy9kb3ducmV2LnhtbESPT4vCMBTE7wt+h/AEb2uqiKzVKCL4B2+rgh4fzbMt&#10;Ni8liTZ++83Cwh6HmfkNs1hF04gXOV9bVjAaZiCIC6trLhVcztvPLxA+IGtsLJOCN3lYLXsfC8y1&#10;7fibXqdQigRhn6OCKoQ2l9IXFRn0Q9sSJ+9uncGQpCuldtgluGnkOMum0mDNaaHCljYVFY/T0ygo&#10;nvvL8eayeJ8cOT66eheuk51Sg35cz0EEiuE//Nc+aAWz6Rh+z6Qj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2qAMMAAADcAAAADwAAAAAAAAAAAAAAAACYAgAAZHJzL2Rv&#10;d25yZXYueG1sUEsFBgAAAAAEAAQA9QAAAIgDAAAAAA==&#10;" fillcolor="#006a00" stroked="f"/>
                  <v:rect id="Rectangle 126" o:spid="_x0000_s2077" style="position:absolute;left:2883;top:3505;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5DFskA&#10;AADcAAAADwAAAGRycy9kb3ducmV2LnhtbESPW0vDQBSE3wv9D8sp+CLNRgu1jd0WL2jFF+kFqm+H&#10;7DEJZs8J2TVN/fWuIPRxmJlvmMWqd7XqqPWVsIGrJAVFnIutuDCw3z2NZ6B8QLZYC5OBE3lYLYeD&#10;BWZWjryhbhsKFSHsMzRQhtBkWvu8JIc+kYY4ep/SOgxRtoW2LR4j3NX6Ok2n2mHFcaHEhh5Kyr+2&#10;387A5GZ+707ry/e3gzx/rPey+3mVR2MuRv3dLahAfTiH/9sv1sB8OoG/M/EI6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35DFskAAADcAAAADwAAAAAAAAAAAAAAAACYAgAA&#10;ZHJzL2Rvd25yZXYueG1sUEsFBgAAAAAEAAQA9QAAAI4DAAAAAA==&#10;" fillcolor="#006800" stroked="f"/>
                  <v:rect id="Rectangle 127" o:spid="_x0000_s2078" style="position:absolute;left:2883;top:3518;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JZS8QA&#10;AADcAAAADwAAAGRycy9kb3ducmV2LnhtbESPzW7CMBCE70i8g7WVekHg0EOANA5C/KhwDPAAq3ib&#10;pMTrKDYQ3r5GQuI4mplvNOmyN424UedqywqmkwgEcWF1zaWC82k3noNwHlljY5kUPMjBMhsOUky0&#10;vXNOt6MvRYCwS1BB5X2bSOmKigy6iW2Jg/drO4M+yK6UusN7gJtGfkVRLA3WHBYqbGldUXE5Xo2C&#10;zS6iR3ze59tD/IPlrD5d9OhPqc+PfvUNwlPv3+FXe68VLGZTeJ4JR0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WUvEAAAA3AAAAA8AAAAAAAAAAAAAAAAAmAIAAGRycy9k&#10;b3ducmV2LnhtbFBLBQYAAAAABAAEAPUAAACJAwAAAAA=&#10;" fillcolor="#060" stroked="f"/>
                  <v:rect id="Rectangle 128" o:spid="_x0000_s2079" style="position:absolute;left:2883;top:3526;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UA0cAA&#10;AADcAAAADwAAAGRycy9kb3ducmV2LnhtbERPy6rCMBTcX/AfwhHcXVNdWK1GEUEQxMWtLlwemtMH&#10;Nie1ibX+vbkguJthXsxq05tadNS6yrKCyTgCQZxZXXGh4HLe/85BOI+ssbZMCl7kYLMe/Kww0fbJ&#10;f9SlvhChhF2CCkrvm0RKl5Vk0I1tQxy03LYGfaBtIXWLz1BuajmNopk0WHFYKLGhXUnZLX0YBRjQ&#10;wefXtLubbrbL4+PpZmOlRsN+uwThqfdf8yd90AoW8RT+z4Qj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eUA0cAAAADcAAAADwAAAAAAAAAAAAAAAACYAgAAZHJzL2Rvd25y&#10;ZXYueG1sUEsFBgAAAAAEAAQA9QAAAIUDAAAAAA==&#10;" fillcolor="#006400" stroked="f"/>
                  <v:rect id="Rectangle 129" o:spid="_x0000_s2080" style="position:absolute;left:2883;top:3535;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6iMQA&#10;AADcAAAADwAAAGRycy9kb3ducmV2LnhtbESPT2sCMRTE74LfIbyCt5qtYP9sjSKCIL25Ku3xdfPc&#10;LLt5WZO4br99Uyh4HGbmN8xiNdhW9ORD7VjB0zQDQVw6XXOl4HjYPr6CCBFZY+uYFPxQgNVyPFpg&#10;rt2N99QXsRIJwiFHBSbGLpcylIYshqnriJN3dt5iTNJXUnu8Jbht5SzLnqXFmtOCwY42hsqmuFoF&#10;56/Gby5N78MnF+5w+d5/dCej1ORhWL+DiDTEe/i/vdMK3l7m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jEAAAA3AAAAA8AAAAAAAAAAAAAAAAAmAIAAGRycy9k&#10;b3ducmV2LnhtbFBLBQYAAAAABAAEAPUAAACJAwAAAAA=&#10;" fillcolor="#006200" stroked="f"/>
                  <v:rect id="Rectangle 130" o:spid="_x0000_s2081" style="position:absolute;left:2883;top:3545;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plMMA&#10;AADcAAAADwAAAGRycy9kb3ducmV2LnhtbERPy2rCQBTdF/yH4Qpuik5q8RUdpbYUREQwPtaXzDUJ&#10;Zu6EzKjRr3cWhS4P5z1bNKYUN6pdYVnBRy8CQZxaXXCm4LD/7Y5BOI+ssbRMCh7kYDFvvc0w1vbO&#10;O7olPhMhhF2MCnLvq1hKl+Zk0PVsRRy4s60N+gDrTOoa7yHclLIfRUNpsODQkGNF3zmll+RqFAzs&#10;6FNvfvT1dH6uk+37c+nouFSq026+piA8Nf5f/OdeaQWTUVgbzo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GplMMAAADcAAAADwAAAAAAAAAAAAAAAACYAgAAZHJzL2Rv&#10;d25yZXYueG1sUEsFBgAAAAAEAAQA9QAAAIgDAAAAAA==&#10;" fillcolor="#006000" stroked="f"/>
                  <v:rect id="Rectangle 131" o:spid="_x0000_s2082" style="position:absolute;left:2883;top:3552;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CwUMQA&#10;AADcAAAADwAAAGRycy9kb3ducmV2LnhtbESPQUsDMRSE74L/ITzBi9hsPWi7Ni1lwaUgCm3F8yN5&#10;7i4mL0vybNd/bwTB4zAz3zCrzRS8OlHKQ2QD81kFithGN3Bn4O34dLsAlQXZoY9MBr4pw2Z9ebHC&#10;2sUz7+l0kE4VCOcaDfQiY611tj0FzLM4EhfvI6aAUmTqtEt4LvDg9V1V3euAA5eFHkdqerKfh69g&#10;4HmH700jk29T28rri7O+urHGXF9N20dQQpP8h//aO2dg+bCE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QsFDEAAAA3AAAAA8AAAAAAAAAAAAAAAAAmAIAAGRycy9k&#10;b3ducmV2LnhtbFBLBQYAAAAABAAEAPUAAACJAwAAAAA=&#10;" fillcolor="#005e00" stroked="f"/>
                  <v:rect id="Rectangle 132" o:spid="_x0000_s2083" style="position:absolute;left:2883;top:3562;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rS6cUA&#10;AADcAAAADwAAAGRycy9kb3ducmV2LnhtbERPPW/CMBDdK/EfrEPqVhw6oBAwCFqBOrQSEECwneIj&#10;CY3PITaQ8uvroVLHp/c9nramEjdqXGlZQb8XgSDOrC45V7BNFy8xCOeRNVaWScEPOZhOOk9jTLS9&#10;85puG5+LEMIuQQWF93UipcsKMuh6tiYO3Mk2Bn2ATS51g/cQbir5GkUDabDk0FBgTW8FZd+bq1Gw&#10;P6+W6aFKj/PPr10/nu/el5fLQ6nnbjsbgfDU+n/xn/tDKxjGYX44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utLpxQAAANwAAAAPAAAAAAAAAAAAAAAAAJgCAABkcnMv&#10;ZG93bnJldi54bWxQSwUGAAAAAAQABAD1AAAAigMAAAAA&#10;" fillcolor="#005c00" stroked="f"/>
                  <v:rect id="Rectangle 133" o:spid="_x0000_s2084" style="position:absolute;left:2883;top:3573;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hcQA&#10;AADcAAAADwAAAGRycy9kb3ducmV2LnhtbESPQWvCQBSE7wX/w/KEXopu7KFodA0SLBRCoVUPHh/Z&#10;ZzaafRt2tyb9991CocdhZr5hNsVoO3EnH1rHChbzDARx7XTLjYLT8XW2BBEissbOMSn4pgDFdvKw&#10;wVy7gT/pfoiNSBAOOSowMfa5lKE2ZDHMXU+cvIvzFmOSvpHa45DgtpPPWfYiLbacFgz2VBqqb4cv&#10;q6CyZ+R3Mrp6Km886g9/ve69Uo/TcbcGEWmM/+G/9ptWsFou4PdMO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poXEAAAA3AAAAA8AAAAAAAAAAAAAAAAAmAIAAGRycy9k&#10;b3ducmV2LnhtbFBLBQYAAAAABAAEAPUAAACJAwAAAAA=&#10;" fillcolor="#005a00" stroked="f"/>
                  <v:rect id="Rectangle 134" o:spid="_x0000_s2085" style="position:absolute;left:2883;top:3582;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FV8UA&#10;AADcAAAADwAAAGRycy9kb3ducmV2LnhtbESPQWvCQBSE7wX/w/KE3upGBRujq1ixUKQejAoeH9ln&#10;Esy+TbNbE/+9Wyh4HGbmG2a+7EwlbtS40rKC4SACQZxZXXKu4Hj4fItBOI+ssbJMCu7kYLnovcwx&#10;0bblPd1Sn4sAYZeggsL7OpHSZQUZdANbEwfvYhuDPsgml7rBNsBNJUdRNJEGSw4LBda0Lii7pr9G&#10;wUeXjmW+jWM6tbRZv1/O37ufs1Kv/W41A+Gp88/wf/tLK5jGI/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MVXxQAAANwAAAAPAAAAAAAAAAAAAAAAAJgCAABkcnMv&#10;ZG93bnJldi54bWxQSwUGAAAAAAQABAD1AAAAigMAAAAA&#10;" fillcolor="#005800" stroked="f"/>
                  <v:rect id="Rectangle 135" o:spid="_x0000_s2086" style="position:absolute;left:2883;top:3590;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UVdsMA&#10;AADcAAAADwAAAGRycy9kb3ducmV2LnhtbESPwWrCQBCG74W+wzIFb3XTCtZGVykVwYIX09LzkB2T&#10;tNnZkFlNfPvOQehx+Of/5pvVZgytuVAvTWQHT9MMDHEZfcOVg6/P3eMCjCRkj21kcnAlgc36/m6F&#10;uY8DH+lSpMoohCVHB3VKXW6tlDUFlGnsiDU7xT5g0rGvrO9xUHho7XOWzW3AhvVCjR2911T+Fueg&#10;Gt9x7nfj8UNm2+zw8lOwyMDOTR7GtyWYRGP6X761997B60Jt9RklgF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UVdsMAAADcAAAADwAAAAAAAAAAAAAAAACYAgAAZHJzL2Rv&#10;d25yZXYueG1sUEsFBgAAAAAEAAQA9QAAAIgDAAAAAA==&#10;" fillcolor="#005600" stroked="f"/>
                  <v:rect id="Rectangle 136" o:spid="_x0000_s2087" style="position:absolute;left:2883;top:3599;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eLMQA&#10;AADcAAAADwAAAGRycy9kb3ducmV2LnhtbESPQWvCQBSE70L/w/IKvYhuKihJdJUSsbRH0yIen9ln&#10;Esy+jdmtxn/vFgSPw8x8wyxWvWnEhTpXW1bwPo5AEBdW11wq+P3ZjGIQziNrbCyTghs5WC1fBgtM&#10;tb3yli65L0WAsEtRQeV9m0rpiooMurFtiYN3tJ1BH2RXSt3hNcBNIydRNJMGaw4LFbaUVVSc8j+j&#10;IPv85t1xNjxnZT5tD9O9XMe1VOrttf+Yg/DU+2f40f7SCpI4gf8z4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7HizEAAAA3AAAAA8AAAAAAAAAAAAAAAAAmAIAAGRycy9k&#10;b3ducmV2LnhtbFBLBQYAAAAABAAEAPUAAACJAwAAAAA=&#10;" fillcolor="#005400" stroked="f"/>
                  <v:rect id="Rectangle 137" o:spid="_x0000_s2088" style="position:absolute;left:2883;top:3607;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NfMMA&#10;AADdAAAADwAAAGRycy9kb3ducmV2LnhtbERPTYvCMBC9L+x/CLPgbU2toFKNsgguil7UXc9DM9sW&#10;m0lNslr99UYQvM3jfc5k1ppanMn5yrKCXjcBQZxbXXGh4Ge/+ByB8AFZY22ZFFzJw2z6/jbBTNsL&#10;b+m8C4WIIewzVFCG0GRS+rwkg75rG+LI/VlnMEToCqkdXmK4qWWaJANpsOLYUGJD85Ly4+7fKPC3&#10;9WF17N/mw99Nb3EanRx/D5xSnY/2awwiUBte4qd7qeP8JE3h8U08QU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NNfMMAAADdAAAADwAAAAAAAAAAAAAAAACYAgAAZHJzL2Rv&#10;d25yZXYueG1sUEsFBgAAAAAEAAQA9QAAAIgDAAAAAA==&#10;" fillcolor="#005200" stroked="f"/>
                  <v:rect id="Rectangle 138" o:spid="_x0000_s2089" style="position:absolute;left:2883;top:3618;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N4+cMA&#10;AADdAAAADwAAAGRycy9kb3ducmV2LnhtbERPTYvCMBC9L/gfwgheFk1VWKQaRQTRk2J3D3obm7Et&#10;NpPaxNr+e7OwsLd5vM9ZrFpTioZqV1hWMB5FIIhTqwvOFPx8b4czEM4jaywtk4KOHKyWvY8Fxtq+&#10;+ERN4jMRQtjFqCD3voqldGlOBt3IVsSBu9naoA+wzqSu8RXCTSknUfQlDRYcGnKsaJNTek+eRsH5&#10;Oj1mW/r0ze4yO5yx23SPe6LUoN+u5yA8tf5f/Ofe6zA/mkzh95twgl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N4+cMAAADdAAAADwAAAAAAAAAAAAAAAACYAgAAZHJzL2Rv&#10;d25yZXYueG1sUEsFBgAAAAAEAAQA9QAAAIgDAAAAAA==&#10;" fillcolor="#005000" stroked="f"/>
                  <v:rect id="Rectangle 139" o:spid="_x0000_s2090" style="position:absolute;left:2883;top:3627;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bRcMA&#10;AADdAAAADwAAAGRycy9kb3ducmV2LnhtbERP32vCMBB+F/Y/hBP2pqluDKlNRSaywWBsVfT1aM62&#10;2FxCErX+98tgsLf7+H5esRpML67kQ2dZwWyagSCure64UbDfbScLECEia+wtk4I7BViVD6MCc21v&#10;/E3XKjYihXDIUUEbo8ulDHVLBsPUOuLEnaw3GBP0jdQebync9HKeZS/SYMepoUVHry3V5+piFCw+&#10;3f3JHAbHZ73xh6+Lp7fjh1KP42G9BBFpiP/iP/e7TvOz+TP8fpNO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ObRcMAAADdAAAADwAAAAAAAAAAAAAAAACYAgAAZHJzL2Rv&#10;d25yZXYueG1sUEsFBgAAAAAEAAQA9QAAAIgDAAAAAA==&#10;" fillcolor="#004e00" stroked="f"/>
                  <v:rect id="Rectangle 140" o:spid="_x0000_s2091" style="position:absolute;left:2883;top:3635;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OnsUA&#10;AADdAAAADwAAAGRycy9kb3ducmV2LnhtbERP22rCQBB9F/yHZQp9KXWjRWljNiKKIJS2ePmA6e6Y&#10;pGZnQ3Y16d93hYJvczjXyRa9rcWVWl85VjAeJSCItTMVFwqOh83zKwgfkA3WjknBL3lY5MNBhqlx&#10;He/oug+FiCHsU1RQhtCkUnpdkkU/cg1x5E6utRgibAtpWuxiuK3lJElm0mLFsaHEhlYl6fP+YhW8&#10;dx/jF//1Y+X6sq2X+vvpTW8+lXp86JdzEIH6cBf/u7cmzk8mU7h9E0+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U6exQAAAN0AAAAPAAAAAAAAAAAAAAAAAJgCAABkcnMv&#10;ZG93bnJldi54bWxQSwUGAAAAAAQABAD1AAAAigMAAAAA&#10;" fillcolor="#004c00" stroked="f"/>
                  <v:rect id="Rectangle 141" o:spid="_x0000_s2092" style="position:absolute;left:2883;top:3646;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WKsQA&#10;AADdAAAADwAAAGRycy9kb3ducmV2LnhtbERPTWvCQBC9F/oflil4qxsFxcZsRArVHhQxleJxmp1m&#10;g9nZkF01/feuIPQ2j/c52aK3jbhQ52vHCkbDBARx6XTNlYLD18frDIQPyBobx6Tgjzws8uenDFPt&#10;rrynSxEqEUPYp6jAhNCmUvrSkEU/dC1x5H5dZzFE2FVSd3iN4baR4ySZSos1xwaDLb0bKk/F2SpY&#10;r77Xbz+HzW6/bIvG2ON2stltlRq89Ms5iEB9+Bc/3J86zk/GU7h/E0+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iVirEAAAA3QAAAA8AAAAAAAAAAAAAAAAAmAIAAGRycy9k&#10;b3ducmV2LnhtbFBLBQYAAAAABAAEAPUAAACJAwAAAAA=&#10;" fillcolor="#004a00" stroked="f"/>
                  <v:rect id="Rectangle 142" o:spid="_x0000_s2093" style="position:absolute;left:2883;top:3659;width:1155;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q8QA&#10;AADdAAAADwAAAGRycy9kb3ducmV2LnhtbERPTYvCMBC9C/6HMMJeRFMriFSjiLDLipddFfE4NGNb&#10;bSahibX77zcLC97m8T5nue5MLVpqfGVZwWScgCDOra64UHA6vo/mIHxA1lhbJgU/5GG96veWmGn7&#10;5G9qD6EQMYR9hgrKEFwmpc9LMujH1hFH7mobgyHCppC6wWcMN7VMk2QmDVYcG0p0tC0pvx8eRkGY&#10;3b4mbi/PqZte2sf1Y7cfnndKvQ26zQJEoC68xP/uTx3nJ9MU/r6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GW6vEAAAA3QAAAA8AAAAAAAAAAAAAAAAAmAIAAGRycy9k&#10;b3ducmV2LnhtbFBLBQYAAAAABAAEAPUAAACJAwAAAAA=&#10;" fillcolor="#004800" stroked="f"/>
                  <v:rect id="Rectangle 143" o:spid="_x0000_s2094" style="position:absolute;left:2883;top:3671;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7K8MA&#10;AADdAAAADwAAAGRycy9kb3ducmV2LnhtbERPS2vCQBC+C/6HZYTezMamlRpdRVNaem3qocdJdvLA&#10;7GzIbk38991Cwdt8fM/ZHSbTiSsNrrWsYBXFIIhLq1uuFZy/3pYvIJxH1thZJgU3cnDYz2c7TLUd&#10;+ZOuua9FCGGXooLG+z6V0pUNGXSR7YkDV9nBoA9wqKUecAzhppOPcbyWBlsODQ32lDVUXvIfo2CD&#10;t01eJafTmL0X69fiu306P2dKPSym4xaEp8nfxf/uDx3mx0kCf9+E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s7K8MAAADdAAAADwAAAAAAAAAAAAAAAACYAgAAZHJzL2Rv&#10;d25yZXYueG1sUEsFBgAAAAAEAAQA9QAAAIgDAAAAAA==&#10;" fillcolor="#004600" stroked="f"/>
                  <v:rect id="Rectangle 144" o:spid="_x0000_s2095" style="position:absolute;left:2883;top:3684;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MIA&#10;AADdAAAADwAAAGRycy9kb3ducmV2LnhtbERPTWvCQBC9C/0PyxR6041WtERXaW0DXk168DhkxySY&#10;nU12V03/fVcQvM3jfc56O5hWXMn5xrKC6SQBQVxa3XCl4LfIxh8gfEDW2FomBX/kYbt5Ga0x1fbG&#10;B7rmoRIxhH2KCuoQulRKX9Zk0E9sRxy5k3UGQ4SuktrhLYabVs6SZCENNhwbauxoV1N5zi9Ggfvq&#10;j99Lzn8OfVboY9aYPq9mSr29Dp8rEIGG8BQ/3Hsd5yfvc7h/E0+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574IwgAAAN0AAAAPAAAAAAAAAAAAAAAAAJgCAABkcnMvZG93&#10;bnJldi54bWxQSwUGAAAAAAQABAD1AAAAhwMAAAAA&#10;" fillcolor="#040" stroked="f"/>
                  <v:rect id="Rectangle 145" o:spid="_x0000_s2096" style="position:absolute;left:2883;top:3697;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un4sMA&#10;AADdAAAADwAAAGRycy9kb3ducmV2LnhtbERPS2vCQBC+C/0PyxS86a6KpURXER/oqaAVWm9DdpqE&#10;ZmdDdhOjv94tFLzNx/ec+bKzpWip9oVjDaOhAkGcOlNwpuH8uRu8g/AB2WDpmDTcyMNy8dKbY2Lc&#10;lY/UnkImYgj7BDXkIVSJlD7NyaIfuoo4cj+uthgirDNparzGcFvKsVJv0mLBsSHHitY5pb+nxmo4&#10;di69N98flTnvadO68ba5fCmt+6/dagYiUBee4n/3wcT5ajKFv2/i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un4sMAAADdAAAADwAAAAAAAAAAAAAAAACYAgAAZHJzL2Rv&#10;d25yZXYueG1sUEsFBgAAAAAEAAQA9QAAAIgDAAAAAA==&#10;" fillcolor="#004200" stroked="f"/>
                  <v:rect id="Rectangle 146" o:spid="_x0000_s2097" style="position:absolute;left:2883;top:3714;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VzMUA&#10;AADdAAAADwAAAGRycy9kb3ducmV2LnhtbERPTWsCMRC9C/6HMEIvUrO2sLRbo6yCYIUeqiL0Nt1M&#10;N1uTybKJuv77plDobR7vc2aL3llxoS40nhVMJxkI4srrhmsFh/36/glEiMgarWdScKMAi/lwMMNC&#10;+yu/02UXa5FCOBSowMTYFlKGypDDMPEtceK+fOcwJtjVUnd4TeHOyocsy6XDhlODwZZWhqrT7uwU&#10;nN6k/TTLffmcH77LD/t6HG/pqNTdqC9fQETq47/4z73RaX72mMPvN+kE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i5XMxQAAAN0AAAAPAAAAAAAAAAAAAAAAAJgCAABkcnMv&#10;ZG93bnJldi54bWxQSwUGAAAAAAQABAD1AAAAigMAAAAA&#10;" fillcolor="#004000" stroked="f"/>
                  <v:rect id="Rectangle 147" o:spid="_x0000_s2098" style="position:absolute;left:2883;top:3731;width:1155;height: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fE1sUA&#10;AADdAAAADwAAAGRycy9kb3ducmV2LnhtbERPTWvCQBC9C/0Pywi91Y0K1UZXEWmhl9Q2FvQ4zU6T&#10;0Oxsml3j9t+7QsHbPN7nLNfBNKKnztWWFYxHCQjiwuqaSwWf+5eHOQjnkTU2lknBHzlYr+4GS0y1&#10;PfMH9bkvRQxhl6KCyvs2ldIVFRl0I9sSR+7bdgZ9hF0pdYfnGG4aOUmSR2mw5thQYUvbioqf/GQU&#10;vOWH6fP26xh2Nhzr36dT9t5nmVL3w7BZgPAU/E38737VcX4yncH1m3iC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8TWxQAAAN0AAAAPAAAAAAAAAAAAAAAAAJgCAABkcnMv&#10;ZG93bnJldi54bWxQSwUGAAAAAAQABAD1AAAAigMAAAAA&#10;" fillcolor="#003e00" stroked="f"/>
                  <v:rect id="Rectangle 148" o:spid="_x0000_s2099" style="position:absolute;left:2883;top:3753;width:1155;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9+sccA&#10;AADdAAAADwAAAGRycy9kb3ducmV2LnhtbESPQUvDQBCF74X+h2UK3uzGSkXTboIWhYpQMOrB2zQ7&#10;JrHZ2bC7tvHfOwehtxnem/e+WZej69WRQuw8G7iaZ6CIa287bgy8vz1d3oKKCdli75kM/FKEsphO&#10;1phbf+JXOlapURLCMUcDbUpDrnWsW3IY534gFu3LB4dJ1tBoG/Ak4a7Xiyy70Q47loYWB9q0VB+q&#10;H2fgu1o8Hsa7B7972YXn/efHkv1mMOZiNt6vQCUa09n8f721gp9dC658IyPo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vfrHHAAAA3QAAAA8AAAAAAAAAAAAAAAAAmAIAAGRy&#10;cy9kb3ducmV2LnhtbFBLBQYAAAAABAAEAPUAAACMAwAAAAA=&#10;" fillcolor="#003b00" stroked="f"/>
                  <v:rect id="Rectangle 149" o:spid="_x0000_s2100" style="position:absolute;left:2885;top:3268;width:1153;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0GFsUA&#10;AADdAAAADwAAAGRycy9kb3ducmV2LnhtbERPTWvCQBC9F/wPywi9lLpbCSJpNqItEnvwYLR4HbLT&#10;JJidDdmtpv++Wyh4m8f7nGw12k5cafCtYw0vMwWCuHKm5VrD6bh9XoLwAdlg55g0/JCHVT55yDA1&#10;7sYHupahFjGEfYoamhD6VEpfNWTRz1xPHLkvN1gMEQ61NAPeYrjt5FyphbTYcmxosKe3hqpL+W01&#10;2OV7UXxc9rvqvH9aKE6KfvN51vpxOq5fQQQaw138796ZOF8lCfx9E0+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QYWxQAAAN0AAAAPAAAAAAAAAAAAAAAAAJgCAABkcnMv&#10;ZG93bnJldi54bWxQSwUGAAAAAAQABAD1AAAAigMAAAAA&#10;" filled="f" strokeweight=".65pt"/>
                  <v:rect id="Rectangle 152" o:spid="_x0000_s2101" style="position:absolute;left:3098;top:3499;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chwsQA&#10;AADdAAAADwAAAGRycy9kb3ducmV2LnhtbESPzWoDMQyE74W8g1Ght8bbPbRhGyeEQCANvWSTBxBr&#10;7Q+15cV2stu3jw6F3iRmNPNpvZ29U3eKaQhs4G1ZgCJugh24M3C9HF5XoFJGtugCk4FfSrDdLJ7W&#10;WNkw8Znude6UhHCq0ECf81hpnZqePKZlGIlFa0P0mGWNnbYRJwn3TpdF8a49DiwNPY6076n5qW/e&#10;gL7Uh2lVu1iEU9l+u6/juaVgzMvzvPsElWnO/+a/66MV/I9S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nIcLEAAAA3QAAAA8AAAAAAAAAAAAAAAAAmAIAAGRycy9k&#10;b3ducmV2LnhtbFBLBQYAAAAABAAEAPUAAACJAw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rect id="Rectangle 154" o:spid="_x0000_s2102" style="position:absolute;left:3567;top:3535;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olbsAA&#10;AADdAAAADwAAAGRycy9kb3ducmV2LnhtbERP24rCMBB9F/yHMIJvmqqg0jWKCIIuvlj3A4ZmesFk&#10;UpKs7f79ZmHBtzmc6+wOgzXiRT60jhUs5hkI4tLplmsFX4/zbAsiRGSNxjEp+KEAh/14tMNcu57v&#10;9CpiLVIIhxwVNDF2uZShbMhimLuOOHGV8xZjgr6W2mOfwq2RyyxbS4stp4YGOzo1VD6Lb6tAPopz&#10;vy2Mz9znsrqZ6+VekVNqOhmOHyAiDfEt/ndfdJq/Wa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NolbsAAAADdAAAADwAAAAAAAAAAAAAAAACYAgAAZHJzL2Rvd25y&#10;ZXYueG1sUEsFBgAAAAAEAAQA9QAAAIUDAAAAAA==&#10;" filled="f" stroked="f">
                    <v:textbox style="mso-fit-shape-to-text:t" inset="0,0,0,0">
                      <w:txbxContent>
                        <w:p w:rsidR="0059726E" w:rsidRDefault="0059726E">
                          <w:r>
                            <w:rPr>
                              <w:rFonts w:ascii="Times New Roman" w:hAnsi="Times New Roman"/>
                              <w:color w:val="FFFFFF"/>
                              <w:sz w:val="10"/>
                              <w:szCs w:val="10"/>
                              <w:lang w:val="en-US"/>
                            </w:rPr>
                            <w:t xml:space="preserve"> </w:t>
                          </w:r>
                        </w:p>
                      </w:txbxContent>
                    </v:textbox>
                  </v:rect>
                  <v:rect id="Rectangle 155" o:spid="_x0000_s2103" style="position:absolute;left:2868;top:3902;width:1155;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tjnMYA&#10;AADdAAAADwAAAGRycy9kb3ducmV2LnhtbESPS2vDQAyE74X+h0WFXkKzbgip42YTSiCQY17QHIVX&#10;sU28WuNdP/rvo0OgN4kZzXxabUZXq57aUHk28DlNQBHn3lZcGLicdx8pqBCRLdaeycAfBdisX19W&#10;mFk/8JH6UyyUhHDI0EAZY5NpHfKSHIapb4hFu/nWYZS1LbRtcZBwV+tZkiy0w4qlocSGtiXl91Pn&#10;DAzpIQ3H3eHe9b/d8rqkye26mBjz/jb+fIOKNMZ/8/N6bwX/ay788o2Mo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7tjnMYAAADdAAAADwAAAAAAAAAAAAAAAACYAgAAZHJz&#10;L2Rvd25yZXYueG1sUEsFBgAAAAAEAAQA9QAAAIsDAAAAAA==&#10;" fillcolor="#d00" stroked="f"/>
                  <v:rect id="Rectangle 156" o:spid="_x0000_s2104" style="position:absolute;left:2868;top:3936;width:1155;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i2tsIA&#10;AADdAAAADwAAAGRycy9kb3ducmV2LnhtbERPTWvCQBC9C/6HZYTedFMhWqKrFEVsvWmkvQ7ZMQlm&#10;Z2N2Nam/3hWE3ubxPme+7EwlbtS40rKC91EEgjizuuRcwTHdDD9AOI+ssbJMCv7IwXLR780x0bbl&#10;Pd0OPhchhF2CCgrv60RKlxVk0I1sTRy4k20M+gCbXOoG2xBuKjmOook0WHJoKLCmVUHZ+XA1CqaX&#10;9og/8XZ3Hn+n+9/7GusqRaXeBt3nDISnzv+LX+4vHeZP4xi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aLa2wgAAAN0AAAAPAAAAAAAAAAAAAAAAAJgCAABkcnMvZG93&#10;bnJldi54bWxQSwUGAAAAAAQABAD1AAAAhwMAAAAA&#10;" fillcolor="#db0000" stroked="f"/>
                  <v:rect id="Rectangle 157" o:spid="_x0000_s2105" style="position:absolute;left:2868;top:3966;width:1155;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3H8kA&#10;AADdAAAADwAAAGRycy9kb3ducmV2LnhtbESPQWvCQBCF74X+h2UKXkQ3Lbgt0VVKadEi0qqt4G3I&#10;jkkwO5tmtyb++64g9DbDe/O+N5NZZytxosaXjjXcDxMQxJkzJecavrZvgycQPiAbrByThjN5mE1v&#10;byaYGtfymk6bkIsYwj5FDUUIdSqlzwqy6IeuJo7awTUWQ1ybXJoG2xhuK/mQJEpaLDkSCqzppaDs&#10;uPm1F8jqW/X3yw/1+TrfHZdr1b4vfrTu3XXPYxCBuvBvvl4vTKz/OFJw+SaOIK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ix3H8kAAADdAAAADwAAAAAAAAAAAAAAAACYAgAA&#10;ZHJzL2Rvd25yZXYueG1sUEsFBgAAAAAEAAQA9QAAAI4DAAAAAA==&#10;" fillcolor="#d90000" stroked="f"/>
                  <v:rect id="Rectangle 158" o:spid="_x0000_s2106" style="position:absolute;left:2868;top:3986;width:1155;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5bcgA&#10;AADdAAAADwAAAGRycy9kb3ducmV2LnhtbESPQWvCQBCF74X+h2UK3upGpVaiq0ioIKWHNvWgtzE7&#10;JsHsbJpdNe2v7xwKvc3w3rz3zWLVu0ZdqQu1ZwOjYQKKuPC25tLA7nPzOAMVIrLFxjMZ+KYAq+X9&#10;3QJT62/8Qdc8lkpCOKRooIqxTbUORUUOw9C3xKKdfOcwytqV2nZ4k3DX6HGSTLXDmqWhwpayiopz&#10;fnEG3sfuuF+/7X4mSfaa+c3LV5sfpsYMHvr1HFSkPv6b/663VvCfnwRXvpER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GXltyAAAAN0AAAAPAAAAAAAAAAAAAAAAAJgCAABk&#10;cnMvZG93bnJldi54bWxQSwUGAAAAAAQABAD1AAAAjQMAAAAA&#10;" fillcolor="#d70000" stroked="f"/>
                  <v:rect id="Rectangle 159" o:spid="_x0000_s2107" style="position:absolute;left:2868;top:4001;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O7ZcQA&#10;AADdAAAADwAAAGRycy9kb3ducmV2LnhtbERPS2sCMRC+F/wPYQQvRbNKtXW7UbRQKkgP1XofNrOP&#10;upksSapbf70RhN7m43tOtuxMI07kfG1ZwXiUgCDOra65VPC9fx++gPABWWNjmRT8kYfloveQYart&#10;mb/otAuliCHsU1RQhdCmUvq8IoN+ZFviyBXWGQwRulJqh+cYbho5SZKZNFhzbKiwpbeK8uPu1yhA&#10;87l1h8difXlys+3hJ8wv/KGVGvS71SuIQF34F9/dGx3nP0/nc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Tu2XEAAAA3QAAAA8AAAAAAAAAAAAAAAAAmAIAAGRycy9k&#10;b3ducmV2LnhtbFBLBQYAAAAABAAEAPUAAACJAwAAAAA=&#10;" fillcolor="#d50000" stroked="f"/>
                  <v:rect id="Rectangle 160" o:spid="_x0000_s2108" style="position:absolute;left:2868;top:4018;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kJvMcA&#10;AADdAAAADwAAAGRycy9kb3ducmV2LnhtbESPQWvCQBCF74L/YZmCN93YikrqKm2hIlQEtSC9TbPT&#10;JJidDdmNxn/fOQjeZnhv3vtmsepcpS7UhNKzgfEoAUWceVtybuD7+DmcgwoR2WLlmQzcKMBq2e8t&#10;MLX+ynu6HGKuJIRDigaKGOtU65AV5DCMfE0s2p9vHEZZm1zbBq8S7ir9nCRT7bBkaSiwpo+CsvOh&#10;dQbqn3YzKWe79utlexrr0+/ufT1vjRk8dW+voCJ18WG+X2+s4M+mwi/fyAh6+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pCbzHAAAA3QAAAA8AAAAAAAAAAAAAAAAAmAIAAGRy&#10;cy9kb3ducmV2LnhtbFBLBQYAAAAABAAEAPUAAACMAwAAAAA=&#10;" fillcolor="#d30000" stroked="f"/>
                  <v:rect id="Rectangle 161" o:spid="_x0000_s2109" style="position:absolute;left:2868;top:4028;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Q4MIA&#10;AADdAAAADwAAAGRycy9kb3ducmV2LnhtbERP3WrCMBS+F/YO4Qx2p+lk2lqNMgaCDGRY9wCH5qwp&#10;NiclyWx9+0UQdnc+vt+z2Y22E1fyoXWs4HWWgSCunW65UfB93k8LECEia+wck4IbBdhtnyYbLLUb&#10;+ETXKjYihXAoUYGJsS+lDLUhi2HmeuLE/ThvMSboG6k9DincdnKeZUtpseXUYLCnD0P1pfq1Ct6q&#10;Yt99jcPZfOa+aovVUS7ylVIvz+P7GkSkMf6LH+6DTvPz5Rzu36QT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BDgwgAAAN0AAAAPAAAAAAAAAAAAAAAAAJgCAABkcnMvZG93&#10;bnJldi54bWxQSwUGAAAAAAQABAD1AAAAhwMAAAAA&#10;" fillcolor="#d10000" stroked="f"/>
                  <v:rect id="Rectangle 162" o:spid="_x0000_s2110" style="position:absolute;left:2868;top:4039;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TP8AA&#10;AADdAAAADwAAAGRycy9kb3ducmV2LnhtbERP24rCMBB9F/YfwizsmybrapVqlEWQVfDFywcMzdgW&#10;m0loonb/3giCb3M415kvO9uIG7Whdqzhe6BAEBfO1FxqOB3X/SmIEJENNo5Jwz8FWC4+enPMjbvz&#10;nm6HWIoUwiFHDVWMPpcyFBVZDAPniRN3dq3FmGBbStPiPYXbRg6VyqTFmlNDhZ5WFRWXw9VquCqT&#10;eXTnsd9udqe/oZrGEQWtvz673xmISF18i1/ujUnzJ9kPPL9JJ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syTP8AAAADdAAAADwAAAAAAAAAAAAAAAACYAgAAZHJzL2Rvd25y&#10;ZXYueG1sUEsFBgAAAAAEAAQA9QAAAIUDAAAAAA==&#10;" fillcolor="#cf0000" stroked="f"/>
                  <v:rect id="Rectangle 163" o:spid="_x0000_s2111" style="position:absolute;left:2868;top:405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PPIsQA&#10;AADdAAAADwAAAGRycy9kb3ducmV2LnhtbERP22rCQBB9L/gPywh9KbqxlCipGxFBKC0teKHPQ3ZM&#10;YrKzYXdN4t93C4W+zeFcZ70ZTSt6cr62rGAxT0AQF1bXXCo4n/azFQgfkDW2lknBnTxs8snDGjNt&#10;Bz5QfwyliCHsM1RQhdBlUvqiIoN+bjviyF2sMxgidKXUDocYblr5nCSpNFhzbKiwo11FRXO8GQX+&#10;XuyvV9q+PH2eLs2H8/h1+35X6nE6bl9BBBrDv/jP/abj/GWawu838QS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zzyLEAAAA3QAAAA8AAAAAAAAAAAAAAAAAmAIAAGRycy9k&#10;b3ducmV2LnhtbFBLBQYAAAAABAAEAPUAAACJAwAAAAA=&#10;" fillcolor="#cd0000" stroked="f"/>
                  <v:rect id="Rectangle 164" o:spid="_x0000_s2112" style="position:absolute;left:2868;top:4058;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bZsMA&#10;AADdAAAADwAAAGRycy9kb3ducmV2LnhtbERP32vCMBB+H/g/hBP2NtOKa7dqFBUGexpMRfZ4NLc2&#10;2lxKErX775fBwLf7+H7eYjXYTlzJB+NYQT7JQBDXThtuFBz2b08vIEJE1tg5JgU/FGC1HD0ssNLu&#10;xp903cVGpBAOFSpoY+wrKUPdksUwcT1x4r6dtxgT9I3UHm8p3HZymmWFtGg4NbTY07al+ry7WAWh&#10;MB9mY75mr8VzfirP5IfjoVTqcTys5yAiDfEu/ne/6zS/LHP4+ya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ybZsMAAADdAAAADwAAAAAAAAAAAAAAAACYAgAAZHJzL2Rv&#10;d25yZXYueG1sUEsFBgAAAAAEAAQA9QAAAIgDAAAAAA==&#10;" fillcolor="#cb0000" stroked="f"/>
                  <v:rect id="Rectangle 165" o:spid="_x0000_s2113" style="position:absolute;left:2868;top:4069;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0hMEA&#10;AADdAAAADwAAAGRycy9kb3ducmV2LnhtbERPTWvCQBC9C/6HZYTedFMpsU1dJQiB3sSY3ofsNEmb&#10;nQ27qyb/visI3ubxPme7H00vruR8Z1nB6yoBQVxb3XGjoDoXy3cQPiBr7C2Tgok87Hfz2RYzbW98&#10;omsZGhFD2GeooA1hyKT0dUsG/coOxJH7sc5giNA1Uju8xXDTy3WSpNJgx7GhxYEOLdV/5cUo+C4+&#10;uNLmUhXm+Du5Pk+nMk+VelmM+SeIQGN4ih/uLx3nbzZvcP8mni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XdITBAAAA3QAAAA8AAAAAAAAAAAAAAAAAmAIAAGRycy9kb3du&#10;cmV2LnhtbFBLBQYAAAAABAAEAPUAAACGAwAAAAA=&#10;" fillcolor="#c90000" stroked="f"/>
                  <v:rect id="Rectangle 166" o:spid="_x0000_s2114" style="position:absolute;left:2868;top:4075;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QsQA&#10;AADdAAAADwAAAGRycy9kb3ducmV2LnhtbERPTWvCQBC9C/6HZQQvpW4qVkPMRtqC2OLJKBRvQ3aa&#10;hGZnw+6q6b/vFgre5vE+J98MphNXcr61rOBploAgrqxuuVZwOm4fUxA+IGvsLJOCH/KwKcajHDNt&#10;b3ygaxlqEUPYZ6igCaHPpPRVQwb9zPbEkfuyzmCI0NVSO7zFcNPJeZIspcGWY0ODPb01VH2XF6NA&#10;7xapdOnnvps/vB5PKZ6DvHwoNZ0ML2sQgYZwF/+733Wcv1o9w9838QR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VULEAAAA3QAAAA8AAAAAAAAAAAAAAAAAmAIAAGRycy9k&#10;b3ducmV2LnhtbFBLBQYAAAAABAAEAPUAAACJAwAAAAA=&#10;" fillcolor="#c70000" stroked="f"/>
                  <v:rect id="Rectangle 167" o:spid="_x0000_s2115" style="position:absolute;left:2868;top:4084;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2a5sEA&#10;AADdAAAADwAAAGRycy9kb3ducmV2LnhtbERPS2sCMRC+C/0PYQre3Gw9uLIaRaRSTwUf7XnYjNno&#10;ZrJuUl3/fSMUepuP7znzZe8acaMuWM8K3rIcBHHltWWj4HjYjKYgQkTW2HgmBQ8KsFy8DOZYan/n&#10;Hd320YgUwqFEBXWMbSllqGpyGDLfEifu5DuHMcHOSN3hPYW7Ro7zfCIdWk4NNba0rqm67H+cAvll&#10;6PwZ1pONPZnwcX235ls+lBq+9qsZiEh9/Bf/ubc6zS+KAp7fpBP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dmubBAAAA3QAAAA8AAAAAAAAAAAAAAAAAmAIAAGRycy9kb3du&#10;cmV2LnhtbFBLBQYAAAAABAAEAPUAAACGAwAAAAA=&#10;" fillcolor="#c50000" stroked="f"/>
                  <v:rect id="Rectangle 168" o:spid="_x0000_s2116" style="position:absolute;left:2868;top:4092;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Ok8UA&#10;AADdAAAADwAAAGRycy9kb3ducmV2LnhtbESPT2vCQBDF7wW/wzKCl6IbpfgnuooUCl4KbSw9D9kx&#10;CWZnw+6q8ds7B8HbDO/Ne7/Z7HrXqiuF2Hg2MJ1koIhLbxuuDPwdv8ZLUDEhW2w9k4E7RdhtB28b&#10;zK2/8S9di1QpCeGYo4E6pS7XOpY1OYwT3xGLdvLBYZI1VNoGvEm4a/Usy+baYcPSUGNHnzWV5+Li&#10;DDh3//6fl8X042cVigs153c8ZsaMhv1+DSpRn17m5/XBCv5iIbjyjYy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g6TxQAAAN0AAAAPAAAAAAAAAAAAAAAAAJgCAABkcnMv&#10;ZG93bnJldi54bWxQSwUGAAAAAAQABAD1AAAAigMAAAAA&#10;" fillcolor="#c30000" stroked="f"/>
                  <v:rect id="Rectangle 169" o:spid="_x0000_s2117" style="position:absolute;left:2868;top:4099;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4XcIA&#10;AADdAAAADwAAAGRycy9kb3ducmV2LnhtbERPTWvCQBC9C/0Pywi96cZSjaSuUgoFKUIxlpyH7JgN&#10;ZmdCdtX033cLhd7m8T5nsxt9p240hFbYwGKegSKuxbbcGPg6vc/WoEJEttgJk4FvCrDbPkw2WFi5&#10;85FuZWxUCuFQoAEXY19oHWpHHsNceuLEnWXwGBMcGm0HvKdw3+mnLFtpjy2nBoc9vTmqL+XVG/i8&#10;lNpdu+rjeVHZA0olbb4XYx6n4+sLqEhj/Bf/ufc2zc/XS/j9Jp2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iPhdwgAAAN0AAAAPAAAAAAAAAAAAAAAAAJgCAABkcnMvZG93&#10;bnJldi54bWxQSwUGAAAAAAQABAD1AAAAhwMAAAAA&#10;" fillcolor="#c10000" stroked="f"/>
                  <v:rect id="Rectangle 170" o:spid="_x0000_s2118" style="position:absolute;left:2868;top:4107;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cxa8MA&#10;AADdAAAADwAAAGRycy9kb3ducmV2LnhtbERPTWvCQBC9C/6HZYTedKMt1cZsRAotufRgbPU6zY5J&#10;SHY2ZLcx/fddoeBtHu9zkt1oWjFQ72rLCpaLCARxYXXNpYLP49t8A8J5ZI2tZVLwSw526XSSYKzt&#10;lQ805L4UIYRdjAoq77tYSldUZNAtbEccuIvtDfoA+1LqHq8h3LRyFUXP0mDNoaHCjl4rKpr8xyho&#10;3vWwPD0VJq+bLDN4fvz++mClHmbjfgvC0+jv4n93psP89eYFbt+EE2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cxa8MAAADdAAAADwAAAAAAAAAAAAAAAACYAgAAZHJzL2Rv&#10;d25yZXYueG1sUEsFBgAAAAAEAAQA9QAAAIgDAAAAAA==&#10;" fillcolor="#bf0000" stroked="f"/>
                  <v:rect id="Rectangle 171" o:spid="_x0000_s2119" style="position:absolute;left:2868;top:411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D7sMA&#10;AADdAAAADwAAAGRycy9kb3ducmV2LnhtbERPTWvCQBC9F/wPywjedFcPElJXqYIQixe1ttcxOyah&#10;2dmQ3cbor+8WhN7m8T5nseptLTpqfeVYw3SiQBDnzlRcaPg4bccJCB+QDdaOScOdPKyWg5cFpsbd&#10;+EDdMRQihrBPUUMZQpNK6fOSLPqJa4gjd3WtxRBhW0jT4i2G21rOlJpLixXHhhIb2pSUfx9/rIZk&#10;9zjR13m27tTD3vn8mb1f9pnWo2H/9goiUB/+xU93ZuL8RE3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MD7sMAAADdAAAADwAAAAAAAAAAAAAAAACYAgAAZHJzL2Rv&#10;d25yZXYueG1sUEsFBgAAAAAEAAQA9QAAAIgDAAAAAA==&#10;" fillcolor="#bd0000" stroked="f"/>
                  <v:rect id="Rectangle 172" o:spid="_x0000_s2120" style="position:absolute;left:2868;top:4118;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gx+sYA&#10;AADdAAAADwAAAGRycy9kb3ducmV2LnhtbERP22oCMRB9F/oPYYS+iGa1VLarUUpLVQSpl4I+Dptx&#10;s3QzWTapbv/eCIW+zeFcZzpvbSUu1PjSsYLhIAFBnDtdcqHg6/DRT0H4gKyxckwKfsnDfPbQmWKm&#10;3ZV3dNmHQsQQ9hkqMCHUmZQ+N2TRD1xNHLmzayyGCJtC6gavMdxWcpQkY2mx5NhgsKY3Q/n3/scq&#10;OA4/n9du2zuc/fb0tFymL2bxvlHqsdu+TkAEasO/+M+90nF+mozg/k08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gx+sYAAADdAAAADwAAAAAAAAAAAAAAAACYAgAAZHJz&#10;L2Rvd25yZXYueG1sUEsFBgAAAAAEAAQA9QAAAIsDAAAAAA==&#10;" fillcolor="#b00" stroked="f"/>
                  <v:rect id="Rectangle 173" o:spid="_x0000_s2121" style="position:absolute;left:2868;top:4127;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vt8IA&#10;AADdAAAADwAAAGRycy9kb3ducmV2LnhtbERPS2vCQBC+C/6HZQq9mU09qMSsIkJLoHgwVbwO2TEJ&#10;ZmdjdvPov+8WCr3Nx/ecdD+ZRgzUudqygrcoBkFcWF1zqeDy9b7YgHAeWWNjmRR8k4P9bj5LMdF2&#10;5DMNuS9FCGGXoILK+zaR0hUVGXSRbYkDd7edQR9gV0rd4RjCTSOXcbySBmsODRW2dKyoeOS9UfBh&#10;ljdL4/X0WWSnNn8eqG+wV+r1ZTpsQXia/L/4z53pMH+zWsPvN+EE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3wgAAAN0AAAAPAAAAAAAAAAAAAAAAAJgCAABkcnMvZG93&#10;bnJldi54bWxQSwUGAAAAAAQABAD1AAAAhwMAAAAA&#10;" fillcolor="#b90000" stroked="f"/>
                  <v:rect id="Rectangle 174" o:spid="_x0000_s2122" style="position:absolute;left:2868;top:413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0tr8QA&#10;AADdAAAADwAAAGRycy9kb3ducmV2LnhtbERPTWvCQBC9C/0Pywhegm5UjJq6ShEiPUlrRa9DdpoE&#10;s7Mhu2rsr+8WhN7m8T5ntelMLW7UusqygvEoBkGcW11xoeD4lQ0XIJxH1lhbJgUPcrBZv/RWmGp7&#10;50+6HXwhQgi7FBWU3jeplC4vyaAb2YY4cN+2NegDbAupW7yHcFPLSRwn0mDFoaHEhrYl5ZfD1SjY&#10;ZVEynkd0nv1MTx80qfc+k5FSg3739grCU+f/xU/3uw7zF8kS/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La/EAAAA3QAAAA8AAAAAAAAAAAAAAAAAmAIAAGRycy9k&#10;b3ducmV2LnhtbFBLBQYAAAAABAAEAPUAAACJAwAAAAA=&#10;" fillcolor="#b70000" stroked="f"/>
                  <v:rect id="Rectangle 175" o:spid="_x0000_s2123" style="position:absolute;left:2868;top:4139;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jaMUA&#10;AADdAAAADwAAAGRycy9kb3ducmV2LnhtbESPQUsDMRCF74L/IYzgRWzSIm1Zm5YiCN7Edi/exs10&#10;d9tkst3ENv575yB4m+G9ee+b1aYEry40pj6yhenEgCJuouu5tVDvXx+XoFJGdugjk4UfSrBZ396s&#10;sHLxyh902eVWSQinCi10OQ+V1qnpKGCaxIFYtEMcA2ZZx1a7Ea8SHryeGTPXAXuWhg4HeumoOe2+&#10;gwVjHuqSnj6P7lDe8eu8mM5q7629vyvbZ1CZSv43/12/OcFfLoR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6NoxQAAAN0AAAAPAAAAAAAAAAAAAAAAAJgCAABkcnMv&#10;ZG93bnJldi54bWxQSwUGAAAAAAQABAD1AAAAigMAAAAA&#10;" fillcolor="#b50000" stroked="f"/>
                  <v:rect id="Rectangle 176" o:spid="_x0000_s2124" style="position:absolute;left:2868;top:414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V6LsEA&#10;AADdAAAADwAAAGRycy9kb3ducmV2LnhtbERPS4vCMBC+L/gfwgje1rQefFSjLILgaWGrgsehmW2K&#10;zaQ00Wb/vVkQvM3H95zNLtpWPKj3jWMF+TQDQVw53XCt4Hw6fC5B+ICssXVMCv7Iw247+thgod3A&#10;P/QoQy1SCPsCFZgQukJKXxmy6KeuI07cr+sthgT7WuoehxRuWznLsrm02HBqMNjR3lB1K+9Wwfdw&#10;uw6L1bzJLvFkjmfax3teKjUZx681iEAxvMUv91Gn+ctFDv/fpBP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1ei7BAAAA3QAAAA8AAAAAAAAAAAAAAAAAmAIAAGRycy9kb3du&#10;cmV2LnhtbFBLBQYAAAAABAAEAPUAAACGAwAAAAA=&#10;" fillcolor="#b30000" stroked="f"/>
                  <v:rect id="Rectangle 177" o:spid="_x0000_s2125" style="position:absolute;left:2868;top:414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3+TMMA&#10;AADdAAAADwAAAGRycy9kb3ducmV2LnhtbERPzWqDQBC+F/oOyxRyq6umpGKzCaEQKT1F0weYuhOV&#10;uLPibtW8fbdQyG0+vt/Z7hfTi4lG11lWkEQxCOLa6o4bBV/n43MGwnlkjb1lUnAjB/vd48MWc21n&#10;LmmqfCNCCLscFbTeD7mUrm7JoIvsQBy4ix0N+gDHRuoR5xBuepnG8UYa7Dg0tDjQe0v1tfoxCqZ0&#10;k3zWa5yL9ctcDDI5fB/Lk1Krp+XwBsLT4u/if/eHDvOz1xT+vgkn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3+TMMAAADdAAAADwAAAAAAAAAAAAAAAACYAgAAZHJzL2Rv&#10;d25yZXYueG1sUEsFBgAAAAAEAAQA9QAAAIgDAAAAAA==&#10;" fillcolor="#b10000" stroked="f"/>
                  <v:rect id="Rectangle 178" o:spid="_x0000_s2126" style="position:absolute;left:2868;top:4154;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sMn8QA&#10;AADdAAAADwAAAGRycy9kb3ducmV2LnhtbESPTW/CMAyG75P2HyJP2m2k2wG6QkDsS0I7scKBo9WY&#10;tqJxuiSj5d/PByRutvx+PF6sRtepM4XYejbwPMlAEVfetlwb2O++nnJQMSFb7DyTgQtFWC3v7xZY&#10;WD/wD53LVCsJ4ViggSalvtA6Vg05jBPfE8vt6IPDJGuotQ04SLjr9EuWTbXDlqWhwZ7eG6pO5Z+T&#10;3rdZumT1dnsIHyUNv6/fJ/qcGvP4MK7noBKN6Sa+ujdW8PNccOUbGUE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DJ/EAAAA3QAAAA8AAAAAAAAAAAAAAAAAmAIAAGRycy9k&#10;b3ducmV2LnhtbFBLBQYAAAAABAAEAPUAAACJAwAAAAA=&#10;" fillcolor="#af0000" stroked="f"/>
                  <v:rect id="Rectangle 179" o:spid="_x0000_s2127" style="position:absolute;left:2868;top:4161;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CNsEA&#10;AADdAAAADwAAAGRycy9kb3ducmV2LnhtbERPTYvCMBC9L/gfwgje1lRhpVajiLjo1XYX8TY0Y1tt&#10;JqWJWv+9EQRv83ifM192phY3al1lWcFoGIEgzq2uuFDwl/1+xyCcR9ZYWyYFD3KwXPS+5phoe+c9&#10;3VJfiBDCLkEFpfdNIqXLSzLohrYhDtzJtgZ9gG0hdYv3EG5qOY6iiTRYcWgosaF1SfklvRoFeN42&#10;68Mq3erReLP7v9ZHn2U/Sg363WoGwlPnP+K3e6fD/DiewuubcIJ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GwjbBAAAA3QAAAA8AAAAAAAAAAAAAAAAAmAIAAGRycy9kb3du&#10;cmV2LnhtbFBLBQYAAAAABAAEAPUAAACGAwAAAAA=&#10;" fillcolor="#ad0000" stroked="f"/>
                  <v:rect id="Rectangle 180" o:spid="_x0000_s2128" style="position:absolute;left:2868;top:4167;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sS8QA&#10;AADdAAAADwAAAGRycy9kb3ducmV2LnhtbESPT2vDMAzF74N+B6PCbquzHUKX1S1lMBg7rH9hV2Gr&#10;SdpYDrbbpt++OhR2k3hP7/00Wwy+UxeKqQ1s4HVSgCK2wbVcG9jvvl6moFJGdtgFJgM3SrCYj55m&#10;WLlw5Q1dtrlWEsKpQgNNzn2ldbINeUyT0BOLdgjRY5Y11tpFvEq47/RbUZTaY8vS0GBPnw3Z0/bs&#10;DRx/7QaLv3PKcW3XZVvan7iyxjyPh+UHqExD/jc/rr+d4E/fhV++kRH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A7EvEAAAA3QAAAA8AAAAAAAAAAAAAAAAAmAIAAGRycy9k&#10;b3ducmV2LnhtbFBLBQYAAAAABAAEAPUAAACJAwAAAAA=&#10;" fillcolor="#ab0000" stroked="f"/>
                  <v:rect id="Rectangle 181" o:spid="_x0000_s2129" style="position:absolute;left:2868;top:417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gYsAA&#10;AADdAAAADwAAAGRycy9kb3ducmV2LnhtbERPTYvCMBC9C/6HMMLeNFVEu7WpiOCuV6uw16EZm2Iz&#10;KU1Wu/9+Iwje5vE+J98OthV36n3jWMF8loAgrpxuuFZwOR+mKQgfkDW2jknBH3nYFuNRjpl2Dz7R&#10;vQy1iCHsM1RgQugyKX1lyKKfuY44clfXWwwR9rXUPT5iuG3lIklW0mLDscFgR3tD1a38tQq6trTN&#10;OjW7q16ev35OB15S+FbqYzLsNiACDeEtfrmPOs5PP+fw/CaeI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kgYsAAAADdAAAADwAAAAAAAAAAAAAAAACYAgAAZHJzL2Rvd25y&#10;ZXYueG1sUEsFBgAAAAAEAAQA9QAAAIUDAAAAAA==&#10;" fillcolor="#a90000" stroked="f"/>
                  <v:rect id="Rectangle 182" o:spid="_x0000_s2130" style="position:absolute;left:2868;top:417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F28UA&#10;AADdAAAADwAAAGRycy9kb3ducmV2LnhtbERPTWvCQBC9C/6HZYTedKPYYtNsRKSVQqGgjehxyE6T&#10;aHY2za4x/ffdguBtHu9zkmVvatFR6yrLCqaTCARxbnXFhYLs6228AOE8ssbaMin4JQfLdDhIMNb2&#10;ylvqdr4QIYRdjApK75tYSpeXZNBNbEMcuG/bGvQBtoXULV5DuKnlLIqepMGKQ0OJDa1Lys+7i1Gw&#10;mXeHo8xYfvy4+Wn/+Bm9ro6ZUg+jfvUCwlPv7+Kb+12H+YvnGfx/E06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IXbxQAAAN0AAAAPAAAAAAAAAAAAAAAAAJgCAABkcnMv&#10;ZG93bnJldi54bWxQSwUGAAAAAAQABAD1AAAAigMAAAAA&#10;" fillcolor="#a70000" stroked="f"/>
                  <v:rect id="Rectangle 183" o:spid="_x0000_s2131" style="position:absolute;left:2868;top:4182;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8+dsQA&#10;AADdAAAADwAAAGRycy9kb3ducmV2LnhtbERPTWvCQBC9F/wPywi91Y0WxKbZiAqCVXowFkpvQ3aa&#10;BLOzIbtx03/vFgq9zeN9TrYeTStu1LvGsoL5LAFBXFrdcKXg47J/WoFwHllja5kU/JCDdT55yDDV&#10;NvCZboWvRAxhl6KC2vsuldKVNRl0M9sRR+7b9gZ9hH0ldY8hhptWLpJkKQ02HBtq7GhXU3ktBqOg&#10;fW/wstkOu2F/6Hw4Hb/CZ3hT6nE6bl5BeBr9v/jPfdBx/urlGX6/iSf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vPnbEAAAA3QAAAA8AAAAAAAAAAAAAAAAAmAIAAGRycy9k&#10;b3ducmV2LnhtbFBLBQYAAAAABAAEAPUAAACJAwAAAAA=&#10;" fillcolor="#a50000" stroked="f"/>
                  <v:rect id="Rectangle 184" o:spid="_x0000_s2132" style="position:absolute;left:2868;top:418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15MMA&#10;AADdAAAADwAAAGRycy9kb3ducmV2LnhtbERPTWsCMRC9F/wPYYTealbRVlejqCh4KaIt6HHYTDdb&#10;N5Nlk2r896ZQ6G0e73Nmi2hrcaXWV44V9HsZCOLC6YpLBZ8f25cxCB+QNdaOScGdPCzmnacZ5trd&#10;+EDXYyhFCmGfowITQpNL6QtDFn3PNcSJ+3KtxZBgW0rd4i2F21oOsuxVWqw4NRhsaG2ouBx/rAJ+&#10;6x9Wo6Lan98H5/h92pgwWUWlnrtxOQURKIZ/8Z97p9P88WQIv9+k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t15MMAAADdAAAADwAAAAAAAAAAAAAAAACYAgAAZHJzL2Rv&#10;d25yZXYueG1sUEsFBgAAAAAEAAQA9QAAAIgDAAAAAA==&#10;" fillcolor="#a30000" stroked="f"/>
                  <v:rect id="Rectangle 185" o:spid="_x0000_s2133" style="position:absolute;left:2868;top:419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68HMQA&#10;AADdAAAADwAAAGRycy9kb3ducmV2LnhtbERPTWvCQBC9F/oflhF6KXVjIdpEVymC0JPSRBBvQ3ZM&#10;gtnZJbtq+u9dQehtHu9zFqvBdOJKvW8tK5iMExDEldUt1wr25ebjC4QPyBo7y6Tgjzyslq8vC8y1&#10;vfEvXYtQixjCPkcFTQgul9JXDRn0Y+uII3eyvcEQYV9L3eMthptOfibJVBpsOTY06GjdUHUuLkZB&#10;9r6bTVx61MXheNgkZbpNXbZV6m00fM9BBBrCv/jp/tFxfjZN4fFNP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BzEAAAA3QAAAA8AAAAAAAAAAAAAAAAAmAIAAGRycy9k&#10;b3ducmV2LnhtbFBLBQYAAAAABAAEAPUAAACJAwAAAAA=&#10;" fillcolor="#a10000" stroked="f"/>
                  <v:rect id="Rectangle 186" o:spid="_x0000_s2134" style="position:absolute;left:2868;top:4199;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O9MMA&#10;AADdAAAADwAAAGRycy9kb3ducmV2LnhtbERPS0vDQBC+F/wPywjemk09hDZmW9KCUBCLieJ5yI5J&#10;MDsbsmse/75bEHqbj+852WE2nRhpcK1lBZsoBkFcWd1yreDr83W9BeE8ssbOMilYyMFh/7DKMNV2&#10;4oLG0tcihLBLUUHjfZ9K6aqGDLrI9sSB+7GDQR/gUEs94BTCTSef4ziRBlsODQ32dGqo+i3/jIKP&#10;t3l5P+d5cTkdnZTf8dKNVavU0+Ocv4DwNPu7+N991mH+Lkng9k04Qe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cO9MMAAADdAAAADwAAAAAAAAAAAAAAAACYAgAAZHJzL2Rv&#10;d25yZXYueG1sUEsFBgAAAAAEAAQA9QAAAIgDAAAAAA==&#10;" fillcolor="#9f0000" stroked="f"/>
                  <v:rect id="Rectangle 187" o:spid="_x0000_s2135" style="position:absolute;left:2868;top:420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uhMQA&#10;AADdAAAADwAAAGRycy9kb3ducmV2LnhtbERPTWvCQBC9F/oflin0Vjd60CbNKiKVeBFR632SnSah&#10;2dltdquxv74rFLzN431OvhhMJ87U+9aygvEoAUFcWd1yreDjuH55BeEDssbOMim4kofF/PEhx0zb&#10;C+/pfAi1iCHsM1TQhOAyKX3VkEE/so44cp+2Nxgi7Gupe7zEcNPJSZJMpcGWY0ODjlYNVV+HH6Og&#10;cL/rU1m8f5fSddvJaaeL3SpV6vlpWL6BCDSEu/jfvdFxfjqdwe2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1LoTEAAAA3QAAAA8AAAAAAAAAAAAAAAAAmAIAAGRycy9k&#10;b3ducmV2LnhtbFBLBQYAAAAABAAEAPUAAACJAwAAAAA=&#10;" fillcolor="#9d0000" stroked="f"/>
                  <v:rect id="Rectangle 188" o:spid="_x0000_s2136" style="position:absolute;left:2868;top:420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s77MQA&#10;AADdAAAADwAAAGRycy9kb3ducmV2LnhtbESPQW/CMAyF75P4D5GRdhspm4SgIyDENKkHLmP8AKsx&#10;bdfEqZIM2n+PD5N2s/We3/u83Y/eqRvF1AU2sFwUoIjrYDtuDFy+P1/WoFJGtugCk4GJEux3s6ct&#10;ljbc+Ytu59woCeFUooE256HUOtUteUyLMBCLdg3RY5Y1NtpGvEu4d/q1KFbaY8fS0OJAx5bq/vzr&#10;Dbh1/YHT6bKMV9f300/15quGjXmej4d3UJnG/G/+u66s4G9WgivfyAh69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LO+zEAAAA3QAAAA8AAAAAAAAAAAAAAAAAmAIAAGRycy9k&#10;b3ducmV2LnhtbFBLBQYAAAAABAAEAPUAAACJAwAAAAA=&#10;" fillcolor="#9b0000" stroked="f"/>
                  <v:rect id="Rectangle 189" o:spid="_x0000_s2137" style="position:absolute;left:2868;top:4214;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m48MA&#10;AADdAAAADwAAAGRycy9kb3ducmV2LnhtbERP22rCQBB9L/QflhF8041F0ia6Sql4oQjFywcM2ekm&#10;NTsbsqvGv3cFoW9zONeZzjtbiwu1vnKsYDRMQBAXTldsFBwPy8EHCB+QNdaOScGNPMxnry9TzLW7&#10;8o4u+2BEDGGfo4IyhCaX0hclWfRD1xBH7te1FkOErZG6xWsMt7V8S5JUWqw4NpTY0FdJxWl/tgrM&#10;3229yIJZbceUvevFTzpqNt9K9Xvd5wREoC78i5/ujY7zszSDxzfxBD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m48MAAADdAAAADwAAAAAAAAAAAAAAAACYAgAAZHJzL2Rv&#10;d25yZXYueG1sUEsFBgAAAAAEAAQA9QAAAIgDAAAAAA==&#10;" fillcolor="#900" stroked="f"/>
                  <v:rect id="Rectangle 190" o:spid="_x0000_s2138" style="position:absolute;left:2868;top:4221;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p8cUA&#10;AADdAAAADwAAAGRycy9kb3ducmV2LnhtbESPQW/CMAyF75P2HyJP4jbScWBQCGibhNhlk4CNs9WY&#10;ttA4Jcmg7NfjAxI3W+/5vc/TeecadaIQa88GXvoZKOLC25pLAz+bxfMIVEzIFhvPZOBCEeazx4cp&#10;5tafeUWndSqVhHDM0UCVUptrHYuKHMa+b4lF2/ngMMkaSm0DniXcNXqQZUPtsGZpqLClj4qKw/rP&#10;GdBd+Nrui9+lbt7Rf/8fs42/HIzpPXVvE1CJunQ3364/reCPX4VfvpER9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iSnxxQAAAN0AAAAPAAAAAAAAAAAAAAAAAJgCAABkcnMv&#10;ZG93bnJldi54bWxQSwUGAAAAAAQABAD1AAAAigMAAAAA&#10;" fillcolor="#970000" stroked="f"/>
                  <v:rect id="Rectangle 191" o:spid="_x0000_s2139" style="position:absolute;left:2868;top:4225;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GWcIA&#10;AADdAAAADwAAAGRycy9kb3ducmV2LnhtbERPS4vCMBC+C/sfwizsRdbUgq9qFFlQvGrrnsdmbMs2&#10;k9JE2/33RhC8zcf3nNWmN7W4U+sqywrGowgEcW51xYWCLN19z0E4j6yxtkwK/snBZv0xWGGibcdH&#10;up98IUIIuwQVlN43iZQuL8mgG9mGOHBX2xr0AbaF1C12IdzUMo6iqTRYcWgosaGfkvK/080okJdz&#10;mqVxNz+mw7gY9mY/2e5/lfr67LdLEJ56/xa/3Acd5i9mY3h+E06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mgZZwgAAAN0AAAAPAAAAAAAAAAAAAAAAAJgCAABkcnMvZG93&#10;bnJldi54bWxQSwUGAAAAAAQABAD1AAAAhwMAAAAA&#10;" fillcolor="#950000" stroked="f"/>
                  <v:rect id="Rectangle 192" o:spid="_x0000_s2140" style="position:absolute;left:2868;top:4229;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UbcQA&#10;AADdAAAADwAAAGRycy9kb3ducmV2LnhtbERPTWvCQBC9F/oflil4000U1KauklZECyLE6n2anSah&#10;2dmYXTX++64g9DaP9zmzRWdqcaHWVZYVxIMIBHFudcWFgsPXqj8F4TyyxtoyKbiRg8X8+WmGibZX&#10;zuiy94UIIewSVFB63yRSurwkg25gG+LA/djWoA+wLaRu8RrCTS2HUTSWBisODSU29FFS/rs/GwXv&#10;Wfq9O0bxKP40OE6z08htl2ulei9d+gbCU+f/xQ/3Rof5r5Mh3L8JJ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c1G3EAAAA3QAAAA8AAAAAAAAAAAAAAAAAmAIAAGRycy9k&#10;b3ducmV2LnhtbFBLBQYAAAAABAAEAPUAAACJAwAAAAA=&#10;" fillcolor="#930000" stroked="f"/>
                  <v:rect id="Rectangle 193" o:spid="_x0000_s2141" style="position:absolute;left:2868;top:4236;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KwUcUA&#10;AADdAAAADwAAAGRycy9kb3ducmV2LnhtbESPQWvCQBSE74X+h+UVeqsbrYpEV4li0VsxKu3xkX0m&#10;wd23IbvV+O9doeBxmJlvmNmis0ZcqPW1YwX9XgKCuHC65lLBYf/1MQHhA7JG45gU3MjDYv76MsNU&#10;uyvv6JKHUkQI+xQVVCE0qZS+qMii77mGOHon11oMUbal1C1eI9waOUiSsbRYc1yosKFVRcU5/7MK&#10;Pjc/6+HWmqzbrZfnuv9rRtn3Uan3ty6bggjUhWf4v73VCgbJaAi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rBRxQAAAN0AAAAPAAAAAAAAAAAAAAAAAJgCAABkcnMv&#10;ZG93bnJldi54bWxQSwUGAAAAAAQABAD1AAAAigMAAAAA&#10;" fillcolor="#910000" stroked="f"/>
                  <v:rect id="Rectangle 194" o:spid="_x0000_s2142" style="position:absolute;left:2868;top:4242;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1LsQA&#10;AADdAAAADwAAAGRycy9kb3ducmV2LnhtbESPQWsCMRSE7wX/Q3hCbzVRUOrWKEUoqHhxFc+Pzevu&#10;2s3LkqS72/76RhB6HGbmG2a1GWwjOvKhdqxhOlEgiAtnai41XM4fL68gQkQ22DgmDT8UYLMePa0w&#10;M67nE3V5LEWCcMhQQxVjm0kZioosholriZP36bzFmKQvpfHYJ7ht5EyphbRYc1qosKVtRcVX/m01&#10;+Nzgvj7woWu6qzrubr/9+XjT+nk8vL+BiDTE//CjvTMaZmq+hPub9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XtS7EAAAA3QAAAA8AAAAAAAAAAAAAAAAAmAIAAGRycy9k&#10;b3ducmV2LnhtbFBLBQYAAAAABAAEAPUAAACJAwAAAAA=&#10;" fillcolor="#8f0000" stroked="f"/>
                  <v:rect id="Rectangle 195" o:spid="_x0000_s2143" style="position:absolute;left:2868;top:4246;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Cp70A&#10;AADdAAAADwAAAGRycy9kb3ducmV2LnhtbERPyQrCMBC9C/5DGMGbpgouVKOIIHh0u/Q2NmNbbSYl&#10;iVr/3hwEj4+3L9etqcWLnK8sKxgNExDEudUVFwou591gDsIHZI21ZVLwIQ/rVbezxFTbNx/pdQqF&#10;iCHsU1RQhtCkUvq8JIN+aBviyN2sMxgidIXUDt8x3NRynCRTabDi2FBiQ9uS8sfpaRTsR59msr3O&#10;KGT63maHuUMjr0r1e+1mASJQG/7in3uvFYyTadwf38QnIF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JMCp70AAADdAAAADwAAAAAAAAAAAAAAAACYAgAAZHJzL2Rvd25yZXYu&#10;eG1sUEsFBgAAAAAEAAQA9QAAAIIDAAAAAA==&#10;" fillcolor="#8d0000" stroked="f"/>
                  <v:rect id="Rectangle 196" o:spid="_x0000_s2144" style="position:absolute;left:2868;top:4253;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idMUA&#10;AADdAAAADwAAAGRycy9kb3ducmV2LnhtbESPQWvCQBSE70L/w/IK3nSjQizRVaRgiTerHnp8Zp9J&#10;bPZt2N1q9Nd3BcHjMDPfMPNlZxpxIedrywpGwwQEcWF1zaWCw349+ADhA7LGxjIpuJGH5eKtN8dM&#10;2yt/02UXShEh7DNUUIXQZlL6oiKDfmhb4uidrDMYonSl1A6vEW4aOU6SVBqsOS5U2NJnRcXv7s8o&#10;4DzF+9lN883Gro+Tr59tXtxXSvXfu9UMRKAuvMLPdq4VjJN0BI838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6GJ0xQAAAN0AAAAPAAAAAAAAAAAAAAAAAJgCAABkcnMv&#10;ZG93bnJldi54bWxQSwUGAAAAAAQABAD1AAAAigMAAAAA&#10;" fillcolor="#8b0000" stroked="f"/>
                  <v:rect id="Rectangle 197" o:spid="_x0000_s2145" style="position:absolute;left:2868;top:4257;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Nn2scA&#10;AADdAAAADwAAAGRycy9kb3ducmV2LnhtbESPQWvCQBSE70L/w/IKvUjdNNLQpllFhIqXHDT20NtL&#10;9jUJzb4N2TXGf+8KhR6HmfmGydaT6cRIg2stK3hZRCCIK6tbrhWcis/nNxDOI2vsLJOCKzlYrx5m&#10;GabaXvhA49HXIkDYpaig8b5PpXRVQwbdwvbEwfuxg0Ef5FBLPeAlwE0n4yhKpMGWw0KDPW0bqn6P&#10;Z6PgUOKmfd+dilebf3+Nyy4v50Wu1NPjtPkA4Wny/+G/9l4riKMkhvu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jZ9rHAAAA3QAAAA8AAAAAAAAAAAAAAAAAmAIAAGRy&#10;cy9kb3ducmV2LnhtbFBLBQYAAAAABAAEAPUAAACMAwAAAAA=&#10;" fillcolor="#890000" stroked="f"/>
                  <v:rect id="Rectangle 198" o:spid="_x0000_s2146" style="position:absolute;left:2868;top:4266;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3cYA&#10;AADdAAAADwAAAGRycy9kb3ducmV2LnhtbESP3WoCMRSE74W+QziF3tVsFaysRpFCoSC0/rTo5XFz&#10;3KzdnCxJ1PXtjSB4OczMN8x42tpanMiHyrGCt24GgrhwuuJSwe/683UIIkRkjbVjUnChANPJU2eM&#10;uXZnXtJpFUuRIBxyVGBibHIpQ2HIYui6hjh5e+ctxiR9KbXHc4LbWvaybCAtVpwWDDb0Yaj4Xx2t&#10;gmqzO/z1N2auF3L+/bO/+O3s+K7Uy3M7G4GI1MZH+N7+0gp62aAPtzfpCc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3cYAAADdAAAADwAAAAAAAAAAAAAAAACYAgAAZHJz&#10;L2Rvd25yZXYueG1sUEsFBgAAAAAEAAQA9QAAAIsDAAAAAA==&#10;" fillcolor="#870000" stroked="f"/>
                  <v:rect id="Rectangle 199" o:spid="_x0000_s2147" style="position:absolute;left:2868;top:426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8HH8cA&#10;AADdAAAADwAAAGRycy9kb3ducmV2LnhtbESP0WrCQBRE3wv+w3KFvtVNbFFJXSUKSmkfWhM/4JK9&#10;TUKyd0N2jcnfdwuFPg4zc4bZ7kfTioF6V1tWEC8iEMSF1TWXCq756WkDwnlkja1lUjCRg/1u9rDF&#10;RNs7X2jIfCkChF2CCirvu0RKV1Rk0C1sRxy8b9sb9EH2pdQ93gPctHIZRStpsOawUGFHx4qKJrsZ&#10;BevpfD5c48Z9pOuvvJneP59lMyj1OB/TVxCeRv8f/mu/aQXLaPUCv2/CE5C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PBx/HAAAA3QAAAA8AAAAAAAAAAAAAAAAAmAIAAGRy&#10;cy9kb3ducmV2LnhtbFBLBQYAAAAABAAEAPUAAACMAwAAAAA=&#10;" fillcolor="#850000" stroked="f"/>
                  <v:rect id="Rectangle 200" o:spid="_x0000_s2148" style="position:absolute;left:2868;top:4274;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UzEMUA&#10;AADdAAAADwAAAGRycy9kb3ducmV2LnhtbESPQWsCMRSE7wX/Q3hCbzVRqMjWKKIUCqWHtRY8vm5e&#10;N4vJy5JEd/vvm0Khx2FmvmHW29E7caOYusAa5jMFgrgJpuNWw+n9+WEFImVkgy4wafimBNvN5G6N&#10;lQkD13Q75lYUCKcKNdic+0rK1FjymGahJy7eV4gec5GxlSbiUODeyYVSS+mx47Jgsae9peZyvHoN&#10;l/q6qtuzOvPboRnt60d0g/vU+n467p5AZBrzf/iv/WI0LNTyEX7fl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TMQxQAAAN0AAAAPAAAAAAAAAAAAAAAAAJgCAABkcnMv&#10;ZG93bnJldi54bWxQSwUGAAAAAAQABAD1AAAAigMAAAAA&#10;" fillcolor="#830000" stroked="f"/>
                  <v:rect id="Rectangle 201" o:spid="_x0000_s2149" style="position:absolute;left:2868;top:428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JhsIA&#10;AADdAAAADwAAAGRycy9kb3ducmV2LnhtbESPwWrDMBBE74X+g9hAb40cH9zgRA4hUOixjUPPi7SR&#10;ja2VsVRb/fuqUOhxmJk3zPGU3CgWmkPvWcFuW4Ag1t70bBXc2tfnPYgQkQ2OnknBNwU4NY8PR6yN&#10;X/mDlmu0IkM41Kigi3GqpQy6I4dh6yfi7N397DBmOVtpZlwz3I2yLIpKOuw5L3Q40aUjPVy/nIK0&#10;tGk/tvrlUw/Ve0vlas83q9TTJp0PICKl+B/+a78ZBWVRVfD7Jj8B2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sAmGwgAAAN0AAAAPAAAAAAAAAAAAAAAAAJgCAABkcnMvZG93&#10;bnJldi54bWxQSwUGAAAAAAQABAD1AAAAhwMAAAAA&#10;" fillcolor="#810000" stroked="f"/>
                  <v:rect id="Rectangle 202" o:spid="_x0000_s2150" style="position:absolute;left:2868;top:428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V/FMUA&#10;AADdAAAADwAAAGRycy9kb3ducmV2LnhtbESPT2sCMRTE7wW/Q3hCbzVRW7Vbo4i0UOhB/IPn183r&#10;Jrh5WTepbr99Uyh4HGbmN8x82flaXKiNLrCG4UCBIC6DcVxpOOzfHmYgYkI2WAcmDT8UYbno3c2x&#10;MOHKW7rsUiUyhGOBGmxKTSFlLC15jIPQEGfvK7QeU5ZtJU2L1wz3tRwpNZEeHecFiw2tLZWn3bfX&#10;cHp9emycrZ7H6hM3R+/cB57XWt/3u9ULiERduoX/2+9Gw0hNJ/D3Jj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1X8UxQAAAN0AAAAPAAAAAAAAAAAAAAAAAJgCAABkcnMv&#10;ZG93bnJldi54bWxQSwUGAAAAAAQABAD1AAAAigMAAAAA&#10;" fillcolor="#7f0000" stroked="f"/>
                  <v:rect id="Rectangle 203" o:spid="_x0000_s2151" style="position:absolute;left:2868;top:4293;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VH0sEA&#10;AADdAAAADwAAAGRycy9kb3ducmV2LnhtbERPzYrCMBC+C/sOYQRvmtgFka5RRFjdg7jo+gBDMrbF&#10;ZlKa1Na3Nwdhjx/f/2ozuFo8qA2VZw3zmQJBbLytuNBw/fueLkGEiGyx9kwanhRgs/4YrTC3vucz&#10;PS6xECmEQ44ayhibXMpgSnIYZr4hTtzNtw5jgm0hbYt9Cne1zJRaSIcVp4YSG9qVZO6XzmlwB5Nd&#10;1bD7LXrV7c25O/XHutN6Mh62XyAiDfFf/Hb/WA3Z/DPtT2/SE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VR9LBAAAA3QAAAA8AAAAAAAAAAAAAAAAAmAIAAGRycy9kb3du&#10;cmV2LnhtbFBLBQYAAAAABAAEAPUAAACGAwAAAAA=&#10;" fillcolor="#7d0000" stroked="f"/>
                  <v:rect id="Rectangle 204" o:spid="_x0000_s2152" style="position:absolute;left:2868;top:4300;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bgCMQA&#10;AADdAAAADwAAAGRycy9kb3ducmV2LnhtbESPzYrCMBSF94LvEK7gbkyrMI4do6ggI8IsRt24uzR3&#10;2mJzU5NoO28/EQSXh/PzcebLztTiTs5XlhWkowQEcW51xYWC03H79gHCB2SNtWVS8Ecelot+b46Z&#10;ti3/0P0QChFH2GeooAyhyaT0eUkG/cg2xNH7tc5giNIVUjts47ip5ThJ3qXBiiOhxIY2JeWXw81E&#10;7npyvn61tz3KfOp2l++wn8qZUsNBt/oEEagLr/CzvdMKxukkhc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m4AjEAAAA3QAAAA8AAAAAAAAAAAAAAAAAmAIAAGRycy9k&#10;b3ducmV2LnhtbFBLBQYAAAAABAAEAPUAAACJAwAAAAA=&#10;" fillcolor="#7b0000" stroked="f"/>
                  <v:rect id="Rectangle 205" o:spid="_x0000_s2153" style="position:absolute;left:2868;top:4308;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G33McA&#10;AADdAAAADwAAAGRycy9kb3ducmV2LnhtbESPQWvCQBSE74L/YXlCL0U3pmBL6ioiWFr1Ums9P7PP&#10;JCT7Nma3Mf57Vyh4HGbmG2Y670wlWmpcYVnBeBSBIE6tLjhTsP9ZDd9AOI+ssbJMCq7kYD7r96aY&#10;aHvhb2p3PhMBwi5BBbn3dSKlS3My6Ea2Jg7eyTYGfZBNJnWDlwA3lYyjaCINFhwWcqxpmVNa7v6M&#10;gnJ7fD4f0tf1L07K6yE+tx+br5NST4Nu8Q7CU+cf4f/2p1YQj19iuL8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ht9zHAAAA3QAAAA8AAAAAAAAAAAAAAAAAmAIAAGRy&#10;cy9kb3ducmV2LnhtbFBLBQYAAAAABAAEAPUAAACMAwAAAAA=&#10;" fillcolor="#790000" stroked="f"/>
                  <v:rect id="Rectangle 206" o:spid="_x0000_s2154" style="position:absolute;left:2868;top:4315;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C6sYA&#10;AADdAAAADwAAAGRycy9kb3ducmV2LnhtbESPQWvCQBSE7wX/w/IKvTWbGGxjdBURhB5aodGLt0f2&#10;mcRm34bsmqT/vlso9DjMzDfMejuZVgzUu8aygiSKQRCXVjdcKTifDs8ZCOeRNbaWScE3OdhuZg9r&#10;zLUd+ZOGwlciQNjlqKD2vsuldGVNBl1kO+LgXW1v0AfZV1L3OAa4aeU8jl+kwYbDQo0d7Wsqv4q7&#10;UfBxWaTJFU2aLV5vZbF8p+MR70o9PU67FQhPk/8P/7XftIJ5kqb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YC6sYAAADdAAAADwAAAAAAAAAAAAAAAACYAgAAZHJz&#10;L2Rvd25yZXYueG1sUEsFBgAAAAAEAAQA9QAAAIsDAAAAAA==&#10;" fillcolor="#700" stroked="f"/>
                  <v:rect id="Rectangle 207" o:spid="_x0000_s2155" style="position:absolute;left:2868;top:4321;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RL8UA&#10;AADdAAAADwAAAGRycy9kb3ducmV2LnhtbESPQWvCQBSE74L/YXlCb7qJRSvRVZaA1JuYFkpvr9ln&#10;Esy+DdlV03/vCoUeh5n5htnsBtuKG/W+cawgnSUgiEtnGq4UfH7spysQPiAbbB2Tgl/ysNuORxvM&#10;jLvziW5FqESEsM9QQR1Cl0npy5os+pnriKN3dr3FEGVfSdPjPcJtK+dJspQWG44LNXaU11ReiqtV&#10;8HUuXldd9b7Q+jvNf45eH/ODVuplMug1iEBD+A//tQ9GwTx9W8LzTXwCcv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lEvxQAAAN0AAAAPAAAAAAAAAAAAAAAAAJgCAABkcnMv&#10;ZG93bnJldi54bWxQSwUGAAAAAAQABAD1AAAAigMAAAAA&#10;" fillcolor="#750000" stroked="f"/>
                  <v:rect id="Rectangle 208" o:spid="_x0000_s2156" style="position:absolute;left:2868;top:4330;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IAMYA&#10;AADdAAAADwAAAGRycy9kb3ducmV2LnhtbESPQWvCQBSE7wX/w/IEb3WTHKxEVxGltHgImBb0+Mg+&#10;k2j2bcxuY+yv7xYKPQ4z8w2zXA+mET11rrasIJ5GIIgLq2suFXx+vD7PQTiPrLGxTAoe5GC9Gj0t&#10;MdX2zgfqc1+KAGGXooLK+zaV0hUVGXRT2xIH72w7gz7IrpS6w3uAm0YmUTSTBmsOCxW2tK2ouOZf&#10;RsEl6+vTUd9y8/adxH5/yPTLLlNqMh42CxCeBv8f/mu/awVJPI/h9014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IAMYAAADdAAAADwAAAAAAAAAAAAAAAACYAgAAZHJz&#10;L2Rvd25yZXYueG1sUEsFBgAAAAAEAAQA9QAAAIsDAAAAAA==&#10;" fillcolor="#730000" stroked="f"/>
                  <v:rect id="Rectangle 209" o:spid="_x0000_s2157" style="position:absolute;left:2868;top:4338;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3uxsYA&#10;AADdAAAADwAAAGRycy9kb3ducmV2LnhtbESPQWvCQBSE7wX/w/KEXkrdJNgSoquIpVAQD7UBe3xm&#10;X5PQ7Nuwu43pv3cFweMwM98wy/VoOjGQ861lBeksAUFcWd1yraD8en/OQfiArLGzTAr+ycN6NXlY&#10;YqHtmT9pOIRaRAj7AhU0IfSFlL5qyKCf2Z44ej/WGQxRulpqh+cIN53MkuRVGmw5LjTY07ah6vfw&#10;ZxTsq3ysnUvfXr6P5dH3892TGU5KPU7HzQJEoDHcw7f2h1aQpXkG1zfxCcjV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3uxsYAAADdAAAADwAAAAAAAAAAAAAAAACYAgAAZHJz&#10;L2Rvd25yZXYueG1sUEsFBgAAAAAEAAQA9QAAAIsDAAAAAA==&#10;" fillcolor="#710000" stroked="f"/>
                  <v:rect id="Rectangle 210" o:spid="_x0000_s2158" style="position:absolute;left:2868;top:4351;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BMMIA&#10;AADdAAAADwAAAGRycy9kb3ducmV2LnhtbESPQWvCQBSE74L/YXlCb7pJCkVSV9FCpFej3h/ZZxLM&#10;vk13t0n8912h4HGYmW+YzW4ynRjI+daygnSVgCCurG65VnA5F8s1CB+QNXaWScGDPOy289kGc21H&#10;PtFQhlpECPscFTQh9LmUvmrIoF/Znjh6N+sMhihdLbXDMcJNJ7Mk+ZAGW44LDfb01VB1L3+Ngq4Y&#10;ruMtS/fucDjbcjz+3E2BSr0tpv0niEBTeIX/299aQZau3+H5Jj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qYEwwgAAAN0AAAAPAAAAAAAAAAAAAAAAAJgCAABkcnMvZG93&#10;bnJldi54bWxQSwUGAAAAAAQABAD1AAAAhwMAAAAA&#10;" fillcolor="#6f0000" stroked="f"/>
                  <v:rect id="Rectangle 211" o:spid="_x0000_s2159" style="position:absolute;left:2868;top:4360;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7UW8YA&#10;AADdAAAADwAAAGRycy9kb3ducmV2LnhtbESPT4vCMBTE78J+h/AWvCyaKkvVahQVBT0I9Q94fTRv&#10;27LNS2midr+9ERY8DjPzG2a2aE0l7tS40rKCQT8CQZxZXXKu4HLe9sYgnEfWWFkmBX/kYDH/6Mww&#10;0fbBR7qffC4ChF2CCgrv60RKlxVk0PVtTRy8H9sY9EE2udQNPgLcVHIYRbE0WHJYKLCmdUHZ7+lm&#10;FMQjfUmPE7+h/SaKv1bt9VCnrFT3s11OQXhq/Tv8395pBcPB+Bteb8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7UW8YAAADdAAAADwAAAAAAAAAAAAAAAACYAgAAZHJz&#10;L2Rvd25yZXYueG1sUEsFBgAAAAAEAAQA9QAAAIsDAAAAAA==&#10;" fillcolor="#6d0000" stroked="f"/>
                  <v:rect id="Rectangle 212" o:spid="_x0000_s2160" style="position:absolute;left:2868;top:4370;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4YyscA&#10;AADdAAAADwAAAGRycy9kb3ducmV2LnhtbESPT2sCMRTE74LfITyhF9GsgiKrUUQs9Vbqn4O35+a5&#10;Wd28bDeprn76plDwOMzMb5jZorGluFHtC8cKBv0EBHHmdMG5gv3uvTcB4QOyxtIxKXiQh8W83Zph&#10;qt2dv+i2DbmIEPYpKjAhVKmUPjNk0fddRRy9s6sthijrXOoa7xFuSzlMkrG0WHBcMFjRylB23f5Y&#10;BavjOXyenPleb7r79fhjeRkd3FOpt06znIII1IRX+L+90QqGg8kI/t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uGMrHAAAA3QAAAA8AAAAAAAAAAAAAAAAAmAIAAGRy&#10;cy9kb3ducmV2LnhtbFBLBQYAAAAABAAEAPUAAACMAwAAAAA=&#10;" fillcolor="#6b0000" stroked="f"/>
                  <v:rect id="Rectangle 213" o:spid="_x0000_s2161" style="position:absolute;left:2868;top:4383;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XupMUA&#10;AADdAAAADwAAAGRycy9kb3ducmV2LnhtbESPQWvCQBSE70L/w/IKvelGD0FTVxFLpRdLjR7a2yP7&#10;TEJ334bdNYn/vlso9DjMzDfMejtaI3ryoXWsYD7LQBBXTrdcK7icX6dLECEiazSOScGdAmw3D5M1&#10;FtoNfKK+jLVIEA4FKmhi7AopQ9WQxTBzHXHyrs5bjEn6WmqPQ4JbIxdZlkuLLaeFBjvaN1R9lzer&#10;wJWHrw+UrTHH7H3Vn68uvtCnUk+P4+4ZRKQx/of/2m9awWK+zOH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e6kxQAAAN0AAAAPAAAAAAAAAAAAAAAAAJgCAABkcnMv&#10;ZG93bnJldi54bWxQSwUGAAAAAAQABAD1AAAAigMAAAAA&#10;" fillcolor="#690000" stroked="f"/>
                  <v:rect id="Rectangle 214" o:spid="_x0000_s2162" style="position:absolute;left:2868;top:4400;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P38UA&#10;AADdAAAADwAAAGRycy9kb3ducmV2LnhtbESPwWrDMBBE74X+g9hCbo1sHxzjRgmhEMgllNrFvS7W&#10;1ha1VsZSE9dfHxUCPQ4z84bZ7mc7iAtN3jhWkK4TEMSt04Y7BR/18bkA4QOyxsExKfglD/vd48MW&#10;S+2u/E6XKnQiQtiXqKAPYSyl9G1PFv3ajcTR+3KTxRDl1Ek94TXC7SCzJMmlRcNxoceRXntqv6sf&#10;q8DkzfHAZkl9k1X1GT+zRb9ZpVZP8+EFRKA5/Ifv7ZNWkKXFBv7exCc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M/fxQAAAN0AAAAPAAAAAAAAAAAAAAAAAJgCAABkcnMv&#10;ZG93bnJldi54bWxQSwUGAAAAAAQABAD1AAAAigMAAAAA&#10;" fillcolor="#600" stroked="f"/>
                  <v:rect id="Rectangle 215" o:spid="_x0000_s2163" style="position:absolute;left:2868;top:3904;width:1155;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EBcIA&#10;AADdAAAADwAAAGRycy9kb3ducmV2LnhtbERPy4rCMBTdD/gP4QpuBk0VkVKN4gOps3DhC7eX5toW&#10;m5vSRK1/P1kILg/nPVu0phJPalxpWcFwEIEgzqwuOVdwPm37MQjnkTVWlknBmxws5p2fGSbavvhA&#10;z6PPRQhhl6CCwvs6kdJlBRl0A1sTB+5mG4M+wCaXusFXCDeVHEXRRBosOTQUWNO6oOx+fBgFJt6k&#10;6d99v8uu+99JxOO0Xl2uSvW67XIKwlPrv+KPe6cVjIZxmBveh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ssQFwgAAAN0AAAAPAAAAAAAAAAAAAAAAAJgCAABkcnMvZG93&#10;bnJldi54bWxQSwUGAAAAAAQABAD1AAAAhwMAAAAA&#10;" filled="f" strokeweight=".65pt"/>
                  <v:rect id="Rectangle 219" o:spid="_x0000_s2164" style="position:absolute;left:3713;top:3898;width:53;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gJsIA&#10;AADdAAAADwAAAGRycy9kb3ducmV2LnhtbESPzYoCMRCE7wu+Q2jB25pxDuLOGmVZEFS8OPoAzaTn&#10;h006QxKd8e2NIOyxqKqvqPV2tEbcyYfOsYLFPANBXDndcaPgetl9rkCEiKzROCYFDwqw3Uw+1lho&#10;N/CZ7mVsRIJwKFBBG2NfSBmqliyGueuJk1c7bzEm6RupPQ4Jbo3Ms2wpLXacFlrs6bel6q+8WQXy&#10;Uu6GVWl85o55fTKH/bkmp9RsOv58g4g0xv/wu73XCvLFVw6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0WAmwgAAAN0AAAAPAAAAAAAAAAAAAAAAAJgCAABkcnMvZG93&#10;bnJldi54bWxQSwUGAAAAAAQABAD1AAAAhwMAAAAA&#10;" filled="f" stroked="f">
                    <v:textbox style="mso-fit-shape-to-text:t" inset="0,0,0,0">
                      <w:txbxContent>
                        <w:p w:rsidR="0059726E" w:rsidRDefault="0059726E">
                          <w:r>
                            <w:rPr>
                              <w:rFonts w:ascii="Times New Roman" w:hAnsi="Times New Roman"/>
                              <w:color w:val="000000"/>
                              <w:lang w:val="en-US"/>
                            </w:rPr>
                            <w:t xml:space="preserve"> </w:t>
                          </w:r>
                        </w:p>
                      </w:txbxContent>
                    </v:textbox>
                  </v:rect>
                  <v:rect id="Rectangle 221" o:spid="_x0000_s2165" style="position:absolute;left:3632;top:4176;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RdycMA&#10;AADdAAAADwAAAGRycy9kb3ducmV2LnhtbESP3WoCMRSE7wXfIRyhd5p1EbGrUUQQtPTGtQ9w2Jz9&#10;weRkSVJ3+/ZNoeDlMDPfMLvDaI14kg+dYwXLRQaCuHK640bB1/0834AIEVmjcUwKfijAYT+d7LDQ&#10;buAbPcvYiAThUKCCNsa+kDJULVkMC9cTJ6923mJM0jdSexwS3BqZZ9laWuw4LbTY06ml6lF+WwXy&#10;Xp6HTWl85j7y+tNcL7eanFJvs/G4BRFpjK/wf/uiFeTL9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Rdyc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line id="Line 222" o:spid="_x0000_s2166" style="position:absolute;visibility:visible;mso-wrap-style:square" from="4023,412" to="5463,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tCxMcAAADdAAAADwAAAGRycy9kb3ducmV2LnhtbESPQWsCMRSE74X+h/AKXkrNumCrq1Ha&#10;gtRbWetBb4/Nc7O4eVk2qZv6602h0OMwM98wy3W0rbhQ7xvHCibjDARx5XTDtYL91+ZpBsIHZI2t&#10;Y1LwQx7Wq/u7JRbaDVzSZRdqkSDsC1RgQugKKX1lyKIfu444eSfXWwxJ9rXUPQ4JbluZZ9mztNhw&#10;WjDY0buh6rz7tgp8fMzd2wyHch+PL+X18/BhrlulRg/xdQEiUAz/4b/2VivIJ/Mp/L5JT0C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q0LExwAAAN0AAAAPAAAAAAAA&#10;AAAAAAAAAKECAABkcnMvZG93bnJldi54bWxQSwUGAAAAAAQABAD5AAAAlQMAAAAA&#10;" strokecolor="#339" strokeweight="2pt"/>
                  <v:line id="Line 223" o:spid="_x0000_s2167" style="position:absolute;visibility:visible;mso-wrap-style:square" from="1825,603" to="2872,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jkD8YAAADdAAAADwAAAGRycy9kb3ducmV2LnhtbESPQWsCMRSE74L/IbyCF6lZPYhujSKC&#10;IPSka4u9PTavm7XJy7JJdfXXm0LB4zAz3zCLVeesuFAbas8KxqMMBHHpdc2VgmOxfZ2BCBFZo/VM&#10;Cm4UYLXs9xaYa3/lPV0OsRIJwiFHBSbGJpcylIYchpFviJP37VuHMcm2krrFa4I7KydZNpUOa04L&#10;BhvaGCp/Dr9OQWHPa3r/sqbYn4b3j+J2zz6HZ6UGL936DUSkLj7D/+2dVjAZz6fw9yY9Abl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o5A/GAAAA3QAAAA8AAAAAAAAA&#10;AAAAAAAAoQIAAGRycy9kb3ducmV2LnhtbFBLBQYAAAAABAAEAPkAAACUAwAAAAA=&#10;" strokeweight=".65pt"/>
                  <v:rect id="Rectangle 224" o:spid="_x0000_s2168" style="position:absolute;left:2893;top:316;width:1155;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HjwsQA&#10;AADdAAAADwAAAGRycy9kb3ducmV2LnhtbESPQYvCMBSE78L+h/AW9qapCupWoyxCQfCirYc9Pppn&#10;W7Z5CU203X9vBMHjMDPfMJvdYFpxp843lhVMJwkI4tLqhisFlyIbr0D4gKyxtUwK/snDbvsx2mCq&#10;bc9nuuehEhHCPkUFdQguldKXNRn0E+uIo3e1ncEQZVdJ3WEf4aaVsyRZSIMNx4UaHe1rKv/ym1Hg&#10;9n2B2Ulnv2djF3M3P5ZNvlTq63P4WYMINIR3+NU+aAWz6fcSnm/iE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x48LEAAAA3QAAAA8AAAAAAAAAAAAAAAAAmAIAAGRycy9k&#10;b3ducmV2LnhtbFBLBQYAAAAABAAEAPUAAACJAwAAAAA=&#10;" fillcolor="blue" stroked="f"/>
                </v:group>
                <v:group id="Group 426" o:spid="_x0000_s2169" style="position:absolute;left:11126;top:2006;width:23304;height:16326" coordorigin="1768,316" coordsize="3670,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2CbsQAAADdAAAADwAAAGRycy9kb3ducmV2LnhtbERPy2rCQBTdF/yH4Qrd&#10;1UlSWmp0FAlWXIRCVRB3l8w1CWbuhMw0j7/vLApdHs57vR1NI3rqXG1ZQbyIQBAXVtdcKricP18+&#10;QDiPrLGxTAomcrDdzJ7WmGo78Df1J1+KEMIuRQWV920qpSsqMugWtiUO3N12Bn2AXSl1h0MIN41M&#10;ouhdGqw5NFTYUlZR8Tj9GAWHAYfda7zv88c9m27nt69rHpNSz/NxtwLhafT/4j/3UStI4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2CbsQAAADdAAAA&#10;DwAAAAAAAAAAAAAAAACqAgAAZHJzL2Rvd25yZXYueG1sUEsFBgAAAAAEAAQA+gAAAJsDAAAAAA==&#10;">
                  <v:rect id="Rectangle 226" o:spid="_x0000_s2170" style="position:absolute;left:2893;top:346;width:1155;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y6sgA&#10;AADdAAAADwAAAGRycy9kb3ducmV2LnhtbESPT2vCQBTE70K/w/IKvUizUeifRFcprYLFU42HHJ/Z&#10;1ySYfRuymxi/vVsoeBxm5jfMcj2aRgzUudqyglkUgyAurK65VHDMts/vIJxH1thYJgVXcrBePUyW&#10;mGp74R8aDr4UAcIuRQWV920qpSsqMugi2xIH79d2Bn2QXSl1h5cAN42cx/GrNFhzWKiwpc+KivOh&#10;Nwry/anfDtM++9pvztnu5XuT529HpZ4ex48FCE+jv4f/2zutYD5LEvh7E56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cLLqyAAAAN0AAAAPAAAAAAAAAAAAAAAAAJgCAABk&#10;cnMvZG93bnJldi54bWxQSwUGAAAAAAQABAD1AAAAjQMAAAAA&#10;" fillcolor="#0000fd" stroked="f"/>
                  <v:rect id="Rectangle 227" o:spid="_x0000_s2171" style="position:absolute;left:2893;top:374;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fc8MA&#10;AADdAAAADwAAAGRycy9kb3ducmV2LnhtbESPQYvCMBSE78L+h/CEvWlqD0W7RpGygote1P0Bj+bZ&#10;FJuX0sTa3V9vBMHjMDPfMMv1YBvRU+drxwpm0wQEcel0zZWC3/N2MgfhA7LGxjEp+CMP69XHaIm5&#10;dnc+Un8KlYgQ9jkqMCG0uZS+NGTRT11LHL2L6yyGKLtK6g7vEW4bmSZJJi3WHBcMtlQYKq+nm1VQ&#10;Hot+Vwz7lkxWfG8W/z77SQ9KfY6HzReIQEN4h1/tnVaQRiQ838Qn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fc8MAAADdAAAADwAAAAAAAAAAAAAAAACYAgAAZHJzL2Rv&#10;d25yZXYueG1sUEsFBgAAAAAEAAQA9QAAAIgDAAAAAA==&#10;" fillcolor="#0000fb" stroked="f"/>
                  <v:rect id="Rectangle 228" o:spid="_x0000_s2172" style="position:absolute;left:2893;top:391;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MhMYA&#10;AADdAAAADwAAAGRycy9kb3ducmV2LnhtbESPQWvCQBSE74X+h+UVetONKdg0uorYFuqpGovnR/Y1&#10;WZp9G7Orif/eFYQeh5n5hpkvB9uIM3XeOFYwGScgiEunDVcKfvafowyED8gaG8ek4EIelovHhznm&#10;2vW8o3MRKhEh7HNUUIfQ5lL6siaLfuxa4uj9us5iiLKrpO6wj3DbyDRJptKi4bhQY0vrmsq/4mQV&#10;bF73Pvs4fDcv2/B+zC6mN2+nlVLPT8NqBiLQEP7D9/aXVpCmyQRub+IT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aMhMYAAADdAAAADwAAAAAAAAAAAAAAAACYAgAAZHJz&#10;L2Rvd25yZXYueG1sUEsFBgAAAAAEAAQA9QAAAIsDAAAAAA==&#10;" fillcolor="#0000f9" stroked="f"/>
                  <v:rect id="Rectangle 229" o:spid="_x0000_s2173" style="position:absolute;left:2893;top:408;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l3psUA&#10;AADdAAAADwAAAGRycy9kb3ducmV2LnhtbESPT2sCMRTE74V+h/AK3mrWoCJbo9hCQU/inx56eyTP&#10;3a2blyVJ1+23b4RCj8PM/IZZrgfXip5CbDxrmIwLEMTG24YrDefT+/MCREzIFlvPpOGHIqxXjw9L&#10;LK2/8YH6Y6pEhnAsUUOdUldKGU1NDuPYd8TZu/jgMGUZKmkD3jLctVIVxVw6bDgv1NjRW03mevx2&#10;Gq54elWzjzA1i8tX2+8+56bbo9ajp2HzAiLRkP7Df+2t1aBUoeD+Jj8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XemxQAAAN0AAAAPAAAAAAAAAAAAAAAAAJgCAABkcnMv&#10;ZG93bnJldi54bWxQSwUGAAAAAAQABAD1AAAAigMAAAAA&#10;" fillcolor="#0000f7" stroked="f"/>
                  <v:rect id="Rectangle 230" o:spid="_x0000_s2174" style="position:absolute;left:2893;top:419;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ZZ48UA&#10;AADdAAAADwAAAGRycy9kb3ducmV2LnhtbESPQWsCMRSE74L/ITzBmyZdqdWtUURaKNSLtpfeHpvn&#10;ZnHzsm7SdfvvG0HwOMzMN8xq07tadNSGyrOGp6kCQVx4U3Gp4fvrfbIAESKywdozafijAJv1cLDC&#10;3PgrH6g7xlIkCIccNdgYm1zKUFhyGKa+IU7eybcOY5JtKU2L1wR3tcyUmkuHFacFiw3tLBXn46/T&#10;0J3dovzp9p+2wv5t+XzBuXq5aD0e9dtXEJH6+Ajf2x9GQ5apGdzep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lnjxQAAAN0AAAAPAAAAAAAAAAAAAAAAAJgCAABkcnMv&#10;ZG93bnJldi54bWxQSwUGAAAAAAQABAD1AAAAigMAAAAA&#10;" fillcolor="#0000f5" stroked="f"/>
                  <v:rect id="Rectangle 231" o:spid="_x0000_s2175" style="position:absolute;left:2893;top:432;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UGaMQA&#10;AADdAAAADwAAAGRycy9kb3ducmV2LnhtbESPQWvCQBSE7wX/w/IEb3VjlCLRVUQQijeTUujtkX1u&#10;gtm3S3Y1qb++Wyj0OMzMN8x2P9pOPKgPrWMFi3kGgrh2umWj4KM6va5BhIissXNMCr4pwH43edli&#10;od3AF3qU0YgE4VCggiZGX0gZ6oYshrnzxMm7ut5iTLI3Uvc4JLjtZJ5lb9Jiy2mhQU/HhupbebcK&#10;quWXu1Tn+6fzz7K7Hu3gzcooNZuOhw2ISGP8D/+137WCPM9W8PsmPQ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1BmjEAAAA3QAAAA8AAAAAAAAAAAAAAAAAmAIAAGRycy9k&#10;b3ducmV2LnhtbFBLBQYAAAAABAAEAPUAAACJAwAAAAA=&#10;" fillcolor="#0000f3" stroked="f"/>
                  <v:rect id="Rectangle 232" o:spid="_x0000_s2176" style="position:absolute;left:2893;top:442;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KiMUA&#10;AADdAAAADwAAAGRycy9kb3ducmV2LnhtbESP3WrCQBCF7wt9h2UK3tVNIxaJrlLEv4uCmOYBptkx&#10;Sbs7G7JrjD59t1Do5eH8fJzFarBG9NT5xrGCl3ECgrh0uuFKQfGxfZ6B8AFZo3FMCm7kYbV8fFhg&#10;pt2VT9TnoRJxhH2GCuoQ2kxKX9Zk0Y9dSxy9s+sshii7SuoOr3HcGpkmyau02HAk1NjSuqbyO7/Y&#10;yMXcbIpmN5jjfVIdce8/+693pUZPw9scRKAh/If/2getIE2TKfy+i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sqIxQAAAN0AAAAPAAAAAAAAAAAAAAAAAJgCAABkcnMv&#10;ZG93bnJldi54bWxQSwUGAAAAAAQABAD1AAAAigMAAAAA&#10;" fillcolor="#0000f1" stroked="f"/>
                  <v:rect id="Rectangle 233" o:spid="_x0000_s2177" style="position:absolute;left:2893;top:451;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pacYA&#10;AADdAAAADwAAAGRycy9kb3ducmV2LnhtbESPT2vCQBTE7wW/w/IKvYhuTIqW1FVEKHoo9S/0+si+&#10;bkKzb0N2jfHbuwWhx2FmfsPMl72tRUetrxwrmIwTEMSF0xUbBefTx+gNhA/IGmvHpOBGHpaLwdMc&#10;c+2ufKDuGIyIEPY5KihDaHIpfVGSRT92DXH0flxrMUTZGqlbvEa4rWWaJFNpseK4UGJD65KK3+PF&#10;Khi+anPgvbl0n7cv+p5lm2y3zZR6ee5X7yAC9eE//GhvtYI0Tabw9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fpacYAAADdAAAADwAAAAAAAAAAAAAAAACYAgAAZHJz&#10;L2Rvd25yZXYueG1sUEsFBgAAAAAEAAQA9QAAAIsDAAAAAA==&#10;" fillcolor="#0000ef" stroked="f"/>
                  <v:rect id="Rectangle 234" o:spid="_x0000_s2178" style="position:absolute;left:2893;top:462;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zlt8cA&#10;AADdAAAADwAAAGRycy9kb3ducmV2LnhtbESPT2vCQBTE7wW/w/IEb3XTHFRSV6n/QLAHTYXS2yP7&#10;zIZm34bsqtFP3xWEHoeZ+Q0znXe2FhdqfeVYwdswAUFcOF1xqeD4tXmdgPABWWPtmBTcyMN81nuZ&#10;YqbdlQ90yUMpIoR9hgpMCE0mpS8MWfRD1xBH7+RaiyHKtpS6xWuE21qmSTKSFiuOCwYbWhoqfvOz&#10;VXBe3PXxZ2+/V/fFbq9PhVmXnwelBv3u4x1EoC78h5/trVaQpskYH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s5bfHAAAA3QAAAA8AAAAAAAAAAAAAAAAAmAIAAGRy&#10;cy9kb3ducmV2LnhtbFBLBQYAAAAABAAEAPUAAACMAwAAAAA=&#10;" fillcolor="#0000ed" stroked="f"/>
                  <v:rect id="Rectangle 235" o:spid="_x0000_s2179" style="position:absolute;left:2893;top:470;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pKsIA&#10;AADdAAAADwAAAGRycy9kb3ducmV2LnhtbERPy4rCMBTdC/MP4Q7MTlOLitSmIsLIDLjw0Q+4NNe2&#10;2NyUJGr795PFgMvDeefbwXTiSc63lhXMZwkI4srqlmsF5fV7ugbhA7LGzjIpGMnDtviY5Jhp++Iz&#10;PS+hFjGEfYYKmhD6TEpfNWTQz2xPHLmbdQZDhK6W2uErhptOpkmykgZbjg0N9rRvqLpfHkZBeiiP&#10;p4UbH6Ycbv0h3f+exnqp1NfnsNuACDSEt/jf/aMVrBZJ3B/fxCcg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CkqwgAAAN0AAAAPAAAAAAAAAAAAAAAAAJgCAABkcnMvZG93&#10;bnJldi54bWxQSwUGAAAAAAQABAD1AAAAhwMAAAAA&#10;" fillcolor="#0000eb" stroked="f"/>
                  <v:rect id="Rectangle 236" o:spid="_x0000_s2180" style="position:absolute;left:2893;top:479;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wMYA&#10;AADdAAAADwAAAGRycy9kb3ducmV2LnhtbESP3WrCQBSE7wt9h+UUvCm6idgo0VVKoVAhgn94fcie&#10;ZoPZsyG7mvTtuwWhl8PMfMOsNoNtxJ06XztWkE4SEMSl0zVXCs6nz/EChA/IGhvHpOCHPGzWz08r&#10;zLXr+UD3Y6hEhLDPUYEJoc2l9KUhi37iWuLofbvOYoiyq6TusI9w28hpkmTSYs1xwWBLH4bK6/Fm&#10;FfTZ9pReyqHYza+Xt31hCnq9FUqNXob3JYhAQ/gPP9pfWkE2S1L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cwMYAAADdAAAADwAAAAAAAAAAAAAAAACYAgAAZHJz&#10;L2Rvd25yZXYueG1sUEsFBgAAAAAEAAQA9QAAAIsDAAAAAA==&#10;" fillcolor="#0000e9" stroked="f"/>
                  <v:rect id="Rectangle 237" o:spid="_x0000_s2181" style="position:absolute;left:2893;top:485;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kDgMYA&#10;AADdAAAADwAAAGRycy9kb3ducmV2LnhtbESPzWrDMBCE74G+g9hCb4lUN4TiRA6hbiGFEKhbyHWx&#10;1j/UWhlLdZy3rwKBHIeZ+YbZbCfbiZEG3zrW8LxQIIhLZ1quNfx8f8xfQfiAbLBzTBou5GGbPcw2&#10;mBp35i8ai1CLCGGfooYmhD6V0pcNWfQL1xNHr3KDxRDlUEsz4DnCbScTpVbSYstxocGe3hoqf4s/&#10;q8GdLvX0oio8fO7HPH8fi92xL7R+epx2axCBpnAP39p7o2G1VAlc38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kDgMYAAADdAAAADwAAAAAAAAAAAAAAAACYAgAAZHJz&#10;L2Rvd25yZXYueG1sUEsFBgAAAAAEAAQA9QAAAIsDAAAAAA==&#10;" fillcolor="#0000e7" stroked="f"/>
                  <v:rect id="Rectangle 238" o:spid="_x0000_s2182" style="position:absolute;left:2893;top:492;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UwcUA&#10;AADdAAAADwAAAGRycy9kb3ducmV2LnhtbESPQWuDQBCF74X8h2UCvTVr0iLFZBNCSsGrVgi9De5E&#10;je6suBu1/fXdQKDHx5v3vXm7w2w6MdLgGssK1qsIBHFpdcOVguLr8+UdhPPIGjvLpOCHHBz2i6cd&#10;JtpOnNGY+0oECLsEFdTe94mUrqzJoFvZnjh4FzsY9EEOldQDTgFuOrmJolgabDg01NjTqaayzW8m&#10;vKFvabGR3+fztXXTOBUfps1+lXpezsctCE+z/z9+pFOtIH6LXuG+JiB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lTBxQAAAN0AAAAPAAAAAAAAAAAAAAAAAJgCAABkcnMv&#10;ZG93bnJldi54bWxQSwUGAAAAAAQABAD1AAAAigMAAAAA&#10;" fillcolor="#0000e5" stroked="f"/>
                  <v:rect id="Rectangle 239" o:spid="_x0000_s2183" style="position:absolute;left:2893;top:50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QKsQA&#10;AADdAAAADwAAAGRycy9kb3ducmV2LnhtbESPQUsDMRSE70L/Q3gFbzZZKUXWpqUIS3vwYhW9PjbP&#10;zeLmZdm8tqm/3giCx2FmvmHW2xwGdaYp9ZEtVAsDiriNrufOwttrc/cAKgmywyEyWbhSgu1mdrPG&#10;2sULv9D5KJ0qEE41WvAiY611aj0FTIs4EhfvM04Bpcip027CS4GHQd8bs9IBey4LHkd68tR+HU/B&#10;gvhOxms278138/G8q7DJh31l7e087x5BCWX5D/+1D87CammW8PumPAG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ikCrEAAAA3QAAAA8AAAAAAAAAAAAAAAAAmAIAAGRycy9k&#10;b3ducmV2LnhtbFBLBQYAAAAABAAEAPUAAACJAwAAAAA=&#10;" fillcolor="#0000e3" stroked="f"/>
                  <v:rect id="Rectangle 240" o:spid="_x0000_s2184" style="position:absolute;left:2893;top:506;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85K8YA&#10;AADdAAAADwAAAGRycy9kb3ducmV2LnhtbESPUUvDMBSF3wX/Q7jC3lyiuCl12XCCMNhwrNsPuDS3&#10;TbG5qU1su/36RRB8PJxzvsNZrEbXiJ66UHvW8DBVIIgLb2quNJyOH/cvIEJENth4Jg1nCrBa3t4s&#10;MDN+4AP1eaxEgnDIUIONsc2kDIUlh2HqW+Lklb5zGJPsKmk6HBLcNfJRqbl0WHNasNjSu6XiK/9x&#10;Gj7zU1nhbm3L/tju15fvrToMz1pP7sa3VxCRxvgf/mtvjIb5k5rB75v0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85K8YAAADdAAAADwAAAAAAAAAAAAAAAACYAgAAZHJz&#10;L2Rvd25yZXYueG1sUEsFBgAAAAAEAAQA9QAAAIsDAAAAAA==&#10;" fillcolor="#0000e1" stroked="f"/>
                  <v:rect id="Rectangle 241" o:spid="_x0000_s2185" style="position:absolute;left:2893;top:511;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N+cQA&#10;AADdAAAADwAAAGRycy9kb3ducmV2LnhtbESPT4vCMBTE7wt+h/AEb9tUkXapRhH/gCDIbvXg8dE8&#10;22LzUpqo3W+/EYQ9DjPzG2a+7E0jHtS52rKCcRSDIC6srrlUcD7tPr9AOI+ssbFMCn7JwXIx+Jhj&#10;pu2Tf+iR+1IECLsMFVTet5mUrqjIoItsSxy8q+0M+iC7UuoOnwFuGjmJ40QarDksVNjSuqLilt9N&#10;oKT6UtR2fcftd77aUJumh2Oq1GjYr2YgPPX+P/xu77WCZBon8HoTn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WzfnEAAAA3QAAAA8AAAAAAAAAAAAAAAAAmAIAAGRycy9k&#10;b3ducmV2LnhtbFBLBQYAAAAABAAEAPUAAACJAwAAAAA=&#10;" fillcolor="#0000df" stroked="f"/>
                  <v:rect id="Rectangle 242" o:spid="_x0000_s2186" style="position:absolute;left:2893;top:517;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bKC8MA&#10;AADdAAAADwAAAGRycy9kb3ducmV2LnhtbESPQWsCMRSE74L/ITyhF9GsraisRhFLi9eqB4/PzXN3&#10;cfOyJK+6/fdNQehxmJlvmNWmc426U4i1ZwOTcQaKuPC25tLA6fgxWoCKgmyx8UwGfijCZt3vrTC3&#10;/sFfdD9IqRKEY44GKpE21zoWFTmMY98SJ+/qg0NJMpTaBnwkuGv0a5bNtMOa00KFLe0qKm6Hb2dA&#10;wmd53tWX4m34PqTmjNa6KMa8DLrtEpRQJ//hZ3tvDcym2Rz+3qQn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bKC8MAAADdAAAADwAAAAAAAAAAAAAAAACYAgAAZHJzL2Rv&#10;d25yZXYueG1sUEsFBgAAAAAEAAQA9QAAAIgDAAAAAA==&#10;" fillcolor="#00d" stroked="f"/>
                  <v:rect id="Rectangle 243" o:spid="_x0000_s2187" style="position:absolute;left:2893;top:52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V1dsEA&#10;AADdAAAADwAAAGRycy9kb3ducmV2LnhtbERPTWsCMRC9F/wPYQRvNdGKtFujiKL0IJTa0vOwmW62&#10;3UyWTbpu/71zEHp8vO/VZgiN6qlLdWQLs6kBRVxGV3Nl4eP9cP8IKmVkh01ksvBHCTbr0d0KCxcv&#10;/Eb9OVdKQjgVaMHn3BZap9JTwDSNLbFwX7ELmAV2lXYdXiQ8NHpuzFIHrFkaPLa081T+nH+DhafY&#10;m9fd8ZNJig/e4f7h5L6tnYyH7TOoTEP+F9/cL87CcmFkrryRJ6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FdXbBAAAA3QAAAA8AAAAAAAAAAAAAAAAAmAIAAGRycy9kb3du&#10;cmV2LnhtbFBLBQYAAAAABAAEAPUAAACGAwAAAAA=&#10;" fillcolor="#0000db" stroked="f"/>
                  <v:rect id="Rectangle 244" o:spid="_x0000_s2188" style="position:absolute;left:2893;top:528;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HksUA&#10;AADdAAAADwAAAGRycy9kb3ducmV2LnhtbESPUWvCMBSF3wf7D+EOfJvpZIh2RtE5ZeCDzPYHXJpr&#10;W0xuShNr9u+XgeDj4ZzzHc5iFa0RA/W+dazgbZyBIK6cbrlWUBa71xkIH5A1Gsek4Jc8rJbPTwvM&#10;tbvxDw2nUIsEYZ+jgiaELpfSVw1Z9GPXESfv7HqLIcm+lrrHW4JbIydZNpUWW04LDXb02VB1OV2t&#10;gqIr4lfcl8ehvG43e3PRG3OYKzV6iesPEIFieITv7W+tYPqezeH/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JoeSxQAAAN0AAAAPAAAAAAAAAAAAAAAAAJgCAABkcnMv&#10;ZG93bnJldi54bWxQSwUGAAAAAAQABAD1AAAAigMAAAAA&#10;" fillcolor="#0000d9" stroked="f"/>
                  <v:rect id="Rectangle 245" o:spid="_x0000_s2189" style="position:absolute;left:2893;top:536;width:115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G1/sIA&#10;AADdAAAADwAAAGRycy9kb3ducmV2LnhtbERPz2vCMBS+D/Y/hCfstqZ1Q0I1igyEsh3GVHp+NM82&#10;2LzUJrPdf78cBjt+fL83u9n14k5jsJ41FFkOgrjxxnKr4Xw6PCsQISIb7D2Thh8KsNs+PmywNH7i&#10;L7ofYytSCIcSNXQxDqWUoenIYcj8QJy4ix8dxgTHVpoRpxTuernM85V0aDk1dDjQW0fN9fjtNNhK&#10;yXmvpvqmPmr1wtV78VndtH5azPs1iEhz/Bf/uSujYfVapP3pTX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MbX+wgAAAN0AAAAPAAAAAAAAAAAAAAAAAJgCAABkcnMvZG93&#10;bnJldi54bWxQSwUGAAAAAAQABAD1AAAAhwMAAAAA&#10;" fillcolor="#0000d7" stroked="f"/>
                  <v:rect id="Rectangle 246" o:spid="_x0000_s2190" style="position:absolute;left:2893;top:539;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SzK8MA&#10;AADdAAAADwAAAGRycy9kb3ducmV2LnhtbESP3YrCMBSE7wXfIRxh7zStLP5Uo4gieiX+PcChObbF&#10;5qQ0sa1vv1kQvBxm5htmue5MKRqqXWFZQTyKQBCnVhecKbjf9sMZCOeRNZaWScGbHKxX/d4SE21b&#10;vlBz9ZkIEHYJKsi9rxIpXZqTQTeyFXHwHrY26IOsM6lrbAPclHIcRRNpsOCwkGNF25zS5/VlFJjy&#10;9Ly/D+PzcdeaZlNNeT51B6V+Bt1mAcJT57/hT/uoFUx+4xj+34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SzK8MAAADdAAAADwAAAAAAAAAAAAAAAACYAgAAZHJzL2Rv&#10;d25yZXYueG1sUEsFBgAAAAAEAAQA9QAAAIgDAAAAAA==&#10;" fillcolor="#0000d5" stroked="f"/>
                  <v:rect id="Rectangle 247" o:spid="_x0000_s2191" style="position:absolute;left:2893;top:545;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PHscQA&#10;AADdAAAADwAAAGRycy9kb3ducmV2LnhtbESPUWsCMRCE3wv+h7BC32rOo0i9GkWUltKHUrU/YLms&#10;ucNkc1zW8/rvm0Khj8PMfMOsNmPwaqA+tZENzGcFKOI62padga/Ty8MTqCTIFn1kMvBNCTbryd0K&#10;KxtvfKDhKE5lCKcKDTQiXaV1qhsKmGaxI87eOfYBJcveadvjLcOD12VRLHTAlvNCgx3tGqovx2sw&#10;cNjvh+H13Z8SlULid59u+eGMuZ+O22dQQqP8h//ab9bA4nFewu+b/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Dx7HEAAAA3QAAAA8AAAAAAAAAAAAAAAAAmAIAAGRycy9k&#10;b3ducmV2LnhtbFBLBQYAAAAABAAEAPUAAACJAwAAAAA=&#10;" fillcolor="#0000d3" stroked="f"/>
                  <v:rect id="Rectangle 248" o:spid="_x0000_s2192" style="position:absolute;left:2893;top:551;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mo8MA&#10;AADdAAAADwAAAGRycy9kb3ducmV2LnhtbESPQUsDMRSE74L/IbyCN5utlbWsTctSELxaBT0+Nq+b&#10;pZuXJS/bxn9vBMHjMDPfMNt99qO6UJQhsIHVsgJF3AU7cG/g4/3lfgNKErLFMTAZ+CaB/e72ZouN&#10;DVd+o8sx9apAWBo04FKaGq2lc+RRlmEiLt4pRI+pyNhrG/Fa4H7UD1VVa48DlwWHEx0cdefj7A3k&#10;1vX1Qez66xTbzyxp3jzJbMzdIrfPoBLl9B/+a79aA/Xjag2/b8oT0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mo8MAAADdAAAADwAAAAAAAAAAAAAAAACYAgAAZHJzL2Rv&#10;d25yZXYueG1sUEsFBgAAAAAEAAQA9QAAAIgDAAAAAA==&#10;" fillcolor="#0000d1" stroked="f"/>
                  <v:rect id="Rectangle 249" o:spid="_x0000_s2193" style="position:absolute;left:2893;top:55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QP8YA&#10;AADdAAAADwAAAGRycy9kb3ducmV2LnhtbESPUWvCMBSF3wf+h3AFX8ZMlSLSGWWIzjGGYPUHXJrb&#10;pqy5KUlWu3+/DAZ7PJxzvsPZ7EbbiYF8aB0rWMwzEMSV0y03Cm7X49MaRIjIGjvHpOCbAuy2k4cN&#10;Ftrd+UJDGRuRIBwKVGBi7AspQ2XIYpi7njh5tfMWY5K+kdrjPcFtJ5dZtpIWW04LBnvaG6o+yy+r&#10;IH/3N6PH03A5PL7iuT4dy4+6U2o2HV+eQUQa43/4r/2mFazyRQ6/b9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CQP8YAAADdAAAADwAAAAAAAAAAAAAAAACYAgAAZHJz&#10;L2Rvd25yZXYueG1sUEsFBgAAAAAEAAQA9QAAAIsDAAAAAA==&#10;" fillcolor="#0000cf" stroked="f"/>
                  <v:rect id="Rectangle 250" o:spid="_x0000_s2194" style="position:absolute;left:2893;top:56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WVsUA&#10;AADdAAAADwAAAGRycy9kb3ducmV2LnhtbESPUWvCQBCE3wX/w7EFX0QvSisl9RQp1Qq2hUZ/wJLb&#10;Jqm5vZBbNf57Tyj0cZiZb5j5snO1OlMbKs8GJuMEFHHubcWFgcN+PXoGFQTZYu2ZDFwpwHLR780x&#10;tf7C33TOpFARwiFFA6VIk2od8pIchrFviKP341uHEmVbaNviJcJdradJMtMOK44LJTb0WlJ+zE7O&#10;gOCaVrint+Hu+vUp/v0j2/zmxgweutULKKFO/sN/7a01MHucPMH9TXwCe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VZWxQAAAN0AAAAPAAAAAAAAAAAAAAAAAJgCAABkcnMv&#10;ZG93bnJldi54bWxQSwUGAAAAAAQABAD1AAAAigMAAAAA&#10;" fillcolor="#0000cd" stroked="f"/>
                  <v:rect id="Rectangle 251" o:spid="_x0000_s2195" style="position:absolute;left:2893;top:566;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hfcAA&#10;AADdAAAADwAAAGRycy9kb3ducmV2LnhtbERPTYvCMBC9L/gfwgje1lQRcatRRBBEENEqex2asS0m&#10;k9JErf56cxA8Pt73bNFaI+7U+MqxgkE/AUGcO11xoeCUrX8nIHxA1mgck4IneVjMOz8zTLV78IHu&#10;x1CIGMI+RQVlCHUqpc9Lsuj7riaO3MU1FkOETSF1g48Ybo0cJslYWqw4NpRY06qk/Hq8WQX7s9lk&#10;fL7Vl63Rp/Da7/7d8k+pXrddTkEEasNX/HFvtILxaBDnxjfxCc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1hfcAAAADdAAAADwAAAAAAAAAAAAAAAACYAgAAZHJzL2Rvd25y&#10;ZXYueG1sUEsFBgAAAAAEAAQA9QAAAIUDAAAAAA==&#10;" fillcolor="#0000cb" stroked="f"/>
                  <v:rect id="Rectangle 252" o:spid="_x0000_s2196" style="position:absolute;left:2893;top:571;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QJTMIA&#10;AADdAAAADwAAAGRycy9kb3ducmV2LnhtbERPTWvCQBC9F/oflil4azYViRpdQ4gUi7caweuQHZPQ&#10;7GzMbk3aX989CD0+3vc2m0wn7jS41rKCtygGQVxZ3XKt4Fy+v65AOI+ssbNMCn7IQbZ7ftpiqu3I&#10;n3Q/+VqEEHYpKmi871MpXdWQQRfZnjhwVzsY9AEOtdQDjiHcdHIex4k02HJoaLCnoqHq6/RtFFRd&#10;cWFejocEf295sV+uj+XCKzV7mfINCE+T/xc/3B9aQbKYh/3hTXgC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AlMwgAAAN0AAAAPAAAAAAAAAAAAAAAAAJgCAABkcnMvZG93&#10;bnJldi54bWxQSwUGAAAAAAQABAD1AAAAhwMAAAAA&#10;" fillcolor="#0000c9" stroked="f"/>
                  <v:rect id="Rectangle 253" o:spid="_x0000_s2197" style="position:absolute;left:2893;top:577;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hMYA&#10;AADdAAAADwAAAGRycy9kb3ducmV2LnhtbESPQWvCQBSE70L/w/IKvelGW0Siq4hpq+2t6sHjc/eZ&#10;BLNvQ3ZrUn+9WxA8DjPzDTNbdLYSF2p86VjBcJCAINbOlJwr2O8++hMQPiAbrByTgj/ysJg/9WaY&#10;GtfyD122IRcRwj5FBUUIdSql1wVZ9ANXE0fv5BqLIcoml6bBNsJtJUdJMpYWS44LBda0Kkift79W&#10;gb5+fR/f1zr7zEKbva7azSlZH5R6ee6WUxCBuvAI39sbo2D8NhrC/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shMYAAADdAAAADwAAAAAAAAAAAAAAAACYAgAAZHJz&#10;L2Rvd25yZXYueG1sUEsFBgAAAAAEAAQA9QAAAIsDAAAAAA==&#10;" fillcolor="#0000c7" stroked="f"/>
                  <v:rect id="Rectangle 254" o:spid="_x0000_s2198" style="position:absolute;left:2893;top:581;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9r4MYA&#10;AADdAAAADwAAAGRycy9kb3ducmV2LnhtbESPQWvCQBSE74X+h+UVvJS66VKDRFfRgtJDezBKz4/s&#10;Mwlm34bdNcZ/3y0Uehxm5htmuR5tJwbyoXWs4XWagSCunGm51nA67l7mIEJENtg5Jg13CrBePT4s&#10;sTDuxgcayliLBOFQoIYmxr6QMlQNWQxT1xMn7+y8xZikr6XxeEtw20mVZbm02HJaaLCn94aqS3m1&#10;Go7D1+z705/zbbmvyuuzUq2dWa0nT+NmASLSGP/Df+0PoyF/Uwp+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9r4MYAAADdAAAADwAAAAAAAAAAAAAAAACYAgAAZHJz&#10;L2Rvd25yZXYueG1sUEsFBgAAAAAEAAQA9QAAAIsDAAAAAA==&#10;" fillcolor="#0000c5" stroked="f"/>
                  <v:rect id="Rectangle 255" o:spid="_x0000_s2199" style="position:absolute;left:2893;top:58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ZMcUA&#10;AADdAAAADwAAAGRycy9kb3ducmV2LnhtbESPQWvCQBSE7wX/w/KEXkQ3jUUkuooUREUq1IrnR/aZ&#10;LGbfhuzGpP/eLRR6HGbmG2a57m0lHtR441jB2yQBQZw7bbhQcPnejucgfEDWWDkmBT/kYb0avCwx&#10;067jL3qcQyEihH2GCsoQ6kxKn5dk0U9cTRy9m2sshiibQuoGuwi3lUyTZCYtGo4LJdb0UVJ+P7dW&#10;wWhnDvuuHZ1cemwNmvyzra9Bqddhv1mACNSH//Bfe68VzN7TKfy+iU9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JkxxQAAAN0AAAAPAAAAAAAAAAAAAAAAAJgCAABkcnMv&#10;ZG93bnJldi54bWxQSwUGAAAAAAQABAD1AAAAigMAAAAA&#10;" fillcolor="#0000c3" stroked="f"/>
                  <v:rect id="Rectangle 256" o:spid="_x0000_s2200" style="position:absolute;left:2893;top:59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WALMYA&#10;AADdAAAADwAAAGRycy9kb3ducmV2LnhtbESPQWvCQBCF70L/wzIFL1I3Bg1t6ioiCIp4aGrv0+yY&#10;pM3Ohuxq4r93BcHj48373rz5sje1uFDrKssKJuMIBHFudcWFguP35u0dhPPIGmvLpOBKDpaLl8Ec&#10;U207/qJL5gsRIOxSVFB636RSurwkg25sG+LgnWxr0AfZFlK32AW4qWUcRYk0WHFoKLGhdUn5f3Y2&#10;4Y3972Q32s1O+Jcciq7/WB/jn0qp4Wu/+gThqffP40d6qxUk03gK9zUBAX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WALMYAAADdAAAADwAAAAAAAAAAAAAAAACYAgAAZHJz&#10;L2Rvd25yZXYueG1sUEsFBgAAAAAEAAQA9QAAAIsDAAAAAA==&#10;" fillcolor="#0000c1" stroked="f"/>
                  <v:rect id="Rectangle 257" o:spid="_x0000_s2201" style="position:absolute;left:2893;top:596;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xFn8cA&#10;AADdAAAADwAAAGRycy9kb3ducmV2LnhtbESPT2vCQBTE74V+h+UVvNVNo40SXUUK/jkUadWDx2f2&#10;NUnNvg3Z1cRv7xYKHoeZ+Q0znXemEldqXGlZwVs/AkGcWV1yruCwX76OQTiPrLGyTApu5GA+e36a&#10;Yqpty9903flcBAi7FBUU3teplC4ryKDr25o4eD+2MeiDbHKpG2wD3FQyjqJEGiw5LBRY00dB2Xl3&#10;MQri9eizjldf530y0PqUbBfH/LdVqvfSLSYgPHX+Ef5vb7SCZBi/w9+b8AT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8RZ/HAAAA3QAAAA8AAAAAAAAAAAAAAAAAmAIAAGRy&#10;cy9kb3ducmV2LnhtbFBLBQYAAAAABAAEAPUAAACMAwAAAAA=&#10;" fillcolor="#0000bf" stroked="f"/>
                  <v:rect id="Rectangle 258" o:spid="_x0000_s2202" style="position:absolute;left:2893;top:601;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EIFsQA&#10;AADdAAAADwAAAGRycy9kb3ducmV2LnhtbESPQWvCQBSE7wX/w/IEL0U3hhJKdBVbLHjowVq9P7LP&#10;JJp9G3a3Sfz3riD0OMzMN8xyPZhGdOR8bVnBfJaAIC6srrlUcPz9mr6D8AFZY2OZFNzIw3o1elli&#10;rm3PP9QdQikihH2OCqoQ2lxKX1Rk0M9sSxy9s3UGQ5SulNphH+GmkWmSZNJgzXGhwpY+Kyquhz+j&#10;YN+nvP84Xd3Fk/zW24JOdfeq1GQ8bBYgAg3hP/xs77SC7C3N4PEmP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BCBbEAAAA3QAAAA8AAAAAAAAAAAAAAAAAmAIAAGRycy9k&#10;b3ducmV2LnhtbFBLBQYAAAAABAAEAPUAAACJAwAAAAA=&#10;" fillcolor="#0000bd" stroked="f"/>
                  <v:rect id="Rectangle 259" o:spid="_x0000_s2203" style="position:absolute;left:2893;top:60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DrC8UA&#10;AADdAAAADwAAAGRycy9kb3ducmV2LnhtbESPQWvCQBSE74X+h+UVeqsbQ0lL6ioiCF7U1vbS2yP7&#10;TKLZt3H3qfHfdwuFHoeZ+YaZzAbXqQuF2Ho2MB5loIgrb1uuDXx9Lp9eQUVBtth5JgM3ijCb3t9N&#10;sLT+yh902UmtEoRjiQYakb7UOlYNOYwj3xMnb++DQ0ky1NoGvCa463SeZYV22HJaaLCnRUPVcXd2&#10;Bk7hex38ZpkXYt+3chhad9gujHl8GOZvoIQG+Q//tVfWQPGcv8Dvm/QE9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kOsLxQAAAN0AAAAPAAAAAAAAAAAAAAAAAJgCAABkcnMv&#10;ZG93bnJldi54bWxQSwUGAAAAAAQABAD1AAAAigMAAAAA&#10;" fillcolor="#00b" stroked="f"/>
                  <v:rect id="Rectangle 260" o:spid="_x0000_s2204" style="position:absolute;left:2893;top:60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J8MA&#10;AADdAAAADwAAAGRycy9kb3ducmV2LnhtbERPz2vCMBS+C/4P4Qm7aapsRTrTIoKwDXZYrYPdHslb&#10;W2xeSpPZ9r9fDoMdP77fh2KynbjT4FvHCrabBASxdqblWkF1Oa/3IHxANtg5JgUzeSjy5eKAmXEj&#10;f9C9DLWIIewzVNCE0GdSet2QRb9xPXHkvt1gMUQ41NIMOMZw28ldkqTSYsuxocGeTg3pW/ljFbzS&#10;mNaj3n7NlW3f3LsuP69Ps1IPq+n4DCLQFP7Ff+4XoyB93MW58U18A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z+J8MAAADdAAAADwAAAAAAAAAAAAAAAACYAgAAZHJzL2Rv&#10;d25yZXYueG1sUEsFBgAAAAAEAAQA9QAAAIgDAAAAAA==&#10;" fillcolor="#0000b9" stroked="f"/>
                  <v:rect id="Rectangle 261" o:spid="_x0000_s2205" style="position:absolute;left:2893;top:613;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0H8QA&#10;AADdAAAADwAAAGRycy9kb3ducmV2LnhtbESPQWvCQBSE70L/w/IKvekmUpcaXaUUlIKnxEKvj+xr&#10;Esy+TXe3Gv99VxA8DjPzDbPejrYXZ/Khc6whn2UgiGtnOm40fB130zcQISIb7B2ThisF2G6eJmss&#10;jLtwSecqNiJBOBSooY1xKKQMdUsWw8wNxMn7cd5iTNI30ni8JLjt5TzLlLTYcVpocaCPlupT9Wc1&#10;lF5hdShV3i8Xx3HvDr/X/Ftp/fI8vq9ARBrjI3xvfxoN6nW+hNub9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Q9B/EAAAA3QAAAA8AAAAAAAAAAAAAAAAAmAIAAGRycy9k&#10;b3ducmV2LnhtbFBLBQYAAAAABAAEAPUAAACJAwAAAAA=&#10;" fillcolor="#0000b7" stroked="f"/>
                  <v:rect id="Rectangle 262" o:spid="_x0000_s2206" style="position:absolute;left:2893;top:61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Wbq8IA&#10;AADdAAAADwAAAGRycy9kb3ducmV2LnhtbERPz0vDMBS+D/wfwhO8banWDalLiwyFeXE6A14fzTMJ&#10;Ni+liVv9781B8Pjx/d52cxjEiabkIyu4XlUgiPtoPFsF+v1peQciZWSDQ2RS8EMJuvZiscXGxDO/&#10;0emYrSghnBpU4HIeGylT7yhgWsWRuHCfcQqYC5ysNBOeS3gY5E1VbWRAz6XB4Ug7R/3X8Tso8Pqx&#10;0vvD82zr9Yv1O11r9/qh1NXl/HAPItOc/8V/7r1RsLmty/7ypjwB2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BZurwgAAAN0AAAAPAAAAAAAAAAAAAAAAAJgCAABkcnMvZG93&#10;bnJldi54bWxQSwUGAAAAAAQABAD1AAAAhwMAAAAA&#10;" fillcolor="#0000b5" stroked="f"/>
                  <v:rect id="Rectangle 263" o:spid="_x0000_s2207" style="position:absolute;left:2893;top:62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NWccA&#10;AADdAAAADwAAAGRycy9kb3ducmV2LnhtbESPX2vCMBTF34V9h3AF3zR1OhnVKDIR54TBXBl7vDTX&#10;trO5CU1mOz/9Igz2eDh/fpzFqjO1uFDjK8sKxqMEBHFudcWFgux9O3wE4QOyxtoyKfghD6vlXW+B&#10;qbYtv9HlGAoRR9inqKAMwaVS+rwkg35kHXH0TrYxGKJsCqkbbOO4qeV9ksykwYojoURHTyXl5+O3&#10;idyHzefrx+G6nxbb/Vf2snOnNnNKDfrdeg4iUBf+w3/tZ61gNp2M4fY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wDVnHAAAA3QAAAA8AAAAAAAAAAAAAAAAAmAIAAGRy&#10;cy9kb3ducmV2LnhtbFBLBQYAAAAABAAEAPUAAACMAwAAAAA=&#10;" fillcolor="#0000b3" stroked="f"/>
                  <v:rect id="Rectangle 264" o:spid="_x0000_s2208" style="position:absolute;left:2893;top:628;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kNbsIA&#10;AADdAAAADwAAAGRycy9kb3ducmV2LnhtbERPy2oCMRTdF/yHcAU3pWbqogxTo6hFcaEFHx9wSW4z&#10;Qyc3QxLH8e/NotDl4bzny8G1oqcQG88K3qcFCGLtTcNWwfWyfStBxIRssPVMCh4UYbkYvcyxMv7O&#10;J+rPyYocwrFCBXVKXSVl1DU5jFPfEWfuxweHKcNgpQl4z+GulbOi+JAOG84NNXa0qUn/nm9OQbD9&#10;12FlB4nf28fuuC710bxqpSbjYfUJItGQ/sV/7r1RMCvLvD+/y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SQ1uwgAAAN0AAAAPAAAAAAAAAAAAAAAAAJgCAABkcnMvZG93&#10;bnJldi54bWxQSwUGAAAAAAQABAD1AAAAhwMAAAAA&#10;" fillcolor="#0000b1" stroked="f"/>
                  <v:rect id="Rectangle 265" o:spid="_x0000_s2209" style="position:absolute;left:2893;top:630;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bbcQA&#10;AADdAAAADwAAAGRycy9kb3ducmV2LnhtbESPUWvCQBCE3wv9D8cWfKuXqJSQeoq0iIWCRe0PWHJr&#10;LpjdC7lT03/fEwQfh9n5Zme+HLhVF+pD48VAPs5AkVTeNlIb+D2sXwtQIaJYbL2QgT8KsFw8P82x&#10;tP4qO7rsY60SREKJBlyMXal1qBwxhrHvSJJ39D1jTLKvte3xmuDc6kmWvWnGRlKDw44+HFWn/ZnT&#10;Gz/MW7f95s+Kmlx2m/PsNCVjRi/D6h1UpCE+ju/pL2tgUhQ53NYkBO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gG23EAAAA3QAAAA8AAAAAAAAAAAAAAAAAmAIAAGRycy9k&#10;b3ducmV2LnhtbFBLBQYAAAAABAAEAPUAAACJAwAAAAA=&#10;" fillcolor="#0000af" stroked="f"/>
                  <v:rect id="Rectangle 266" o:spid="_x0000_s2210" style="position:absolute;left:2893;top:635;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BqccA&#10;AADdAAAADwAAAGRycy9kb3ducmV2LnhtbESPQWvCQBSE7wX/w/KEXkrdGFBj6iaI0GLRi1akx0f2&#10;mUSzb0N2q2l/fVco9DjMzDfMIu9NI67UudqygvEoAkFcWF1zqeDw8fqcgHAeWWNjmRR8k4M8Gzws&#10;MNX2xju67n0pAoRdigoq79tUSldUZNCNbEscvJPtDPogu1LqDm8BbhoZR9FUGqw5LFTY0qqi4rL/&#10;MgqeaLo1P8fP5m1z3s7q/jiRm/m7Uo/DfvkCwlPv/8N/7bVWECdJDPc34QnI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5ganHAAAA3QAAAA8AAAAAAAAAAAAAAAAAmAIAAGRy&#10;cy9kb3ducmV2LnhtbFBLBQYAAAAABAAEAPUAAACMAwAAAAA=&#10;" fillcolor="#0000ad" stroked="f"/>
                  <v:rect id="Rectangle 267" o:spid="_x0000_s2211" style="position:absolute;left:2893;top:641;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c30sMA&#10;AADdAAAADwAAAGRycy9kb3ducmV2LnhtbESPQYvCMBSE7wv7H8ITvK2p7iKlGsUVXPcgglbw+mie&#10;TbF5KU3U+u+NIHgcZr4ZZjrvbC2u1PrKsYLhIAFBXDhdcangkK++UhA+IGusHZOCO3mYzz4/pphp&#10;d+MdXfehFLGEfYYKTAhNJqUvDFn0A9cQR+/kWoshyraUusVbLLe1HCXJWFqsOC4YbGhpqDjvL1ZB&#10;uT5GxOz+tviz3PrfYb5ZbHKl+r1uMQERqAvv8Iv+1wpGafoNzzfxCc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c30sMAAADdAAAADwAAAAAAAAAAAAAAAACYAgAAZHJzL2Rv&#10;d25yZXYueG1sUEsFBgAAAAAEAAQA9QAAAIgDAAAAAA==&#10;" fillcolor="#0000ab" stroked="f"/>
                  <v:rect id="Rectangle 268" o:spid="_x0000_s2212" style="position:absolute;left:2893;top:645;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BBsUA&#10;AADdAAAADwAAAGRycy9kb3ducmV2LnhtbESPQWvCQBSE74X+h+UVeil1o5QSUldpBduepJqC10f2&#10;dRPMvg3ZVxP/vSsIHoeZ+YaZL0ffqiP1sQlsYDrJQBFXwTbsDPyW6+ccVBRki21gMnCiCMvF/d0c&#10;CxsG3tJxJ04lCMcCDdQiXaF1rGryGCehI07eX+g9SpK907bHIcF9q2dZ9qo9NpwWauxoVVN12P17&#10;A45/NuXHUB4k+5ruyT3t5bNjYx4fxvc3UEKj3MLX9rc1MMvzF7i8SU9AL8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dkEGxQAAAN0AAAAPAAAAAAAAAAAAAAAAAJgCAABkcnMv&#10;ZG93bnJldi54bWxQSwUGAAAAAAQABAD1AAAAigMAAAAA&#10;" fillcolor="#0000a9" stroked="f"/>
                  <v:rect id="Rectangle 269" o:spid="_x0000_s2213" style="position:absolute;left:2893;top:650;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fv8YA&#10;AADdAAAADwAAAGRycy9kb3ducmV2LnhtbESPUWuDQBCE3wv9D8cG8hKas4GWaDylFIRAAqUm0NfF&#10;26jE2xPvNKa/vlco9HGYnW920nw2nZhocK1lBc/rCARxZXXLtYLzqXjagnAeWWNnmRTcyUGePT6k&#10;mGh740+aSl+LAGGXoILG+z6R0lUNGXRr2xMH72IHgz7IoZZ6wFuAm05uouhVGmw5NDTY03tD1bUc&#10;TXhjOkbHufiKV/H43fnV+MHtYVJquZjfdiA8zf7/+C+91wo22/gFftcEBMj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Mfv8YAAADdAAAADwAAAAAAAAAAAAAAAACYAgAAZHJz&#10;L2Rvd25yZXYueG1sUEsFBgAAAAAEAAQA9QAAAIsDAAAAAA==&#10;" fillcolor="#0000a7" stroked="f"/>
                  <v:rect id="Rectangle 270" o:spid="_x0000_s2214" style="position:absolute;left:2893;top:654;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IsUA&#10;AADdAAAADwAAAGRycy9kb3ducmV2LnhtbESPQWsCMRSE74X+h/AKvdWsxoqsRikFS+mhoC2Ct+fm&#10;uVncvCxJ1PXfm0LB4zAz3zDzZe9acaYQG88ahoMCBHHlTcO1ht+f1csUREzIBlvPpOFKEZaLx4c5&#10;lsZfeE3nTapFhnAsUYNNqSuljJUlh3HgO+LsHXxwmLIMtTQBLxnuWjkqiol02HBesNjRu6XquDk5&#10;DTsMe7kbb9X2i769Wl3X6iNZrZ+f+rcZiER9uof/259Gg3pVE/h7k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qBEixQAAAN0AAAAPAAAAAAAAAAAAAAAAAJgCAABkcnMv&#10;ZG93bnJldi54bWxQSwUGAAAAAAQABAD1AAAAigMAAAAA&#10;" fillcolor="#0000a5" stroked="f"/>
                  <v:rect id="Rectangle 271" o:spid="_x0000_s2215" style="position:absolute;left:2893;top:660;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lXh8YA&#10;AADdAAAADwAAAGRycy9kb3ducmV2LnhtbESPQWvCQBSE7wX/w/IEb3VjrFbSrCGIJYJeakvOj+xr&#10;Epp9G7KrSf99t1DocZiZb5g0m0wn7jS41rKC1TICQVxZ3XKt4OP99XEHwnlkjZ1lUvBNDrL97CHF&#10;RNuR3+h+9bUIEHYJKmi87xMpXdWQQbe0PXHwPu1g0Ac51FIPOAa46WQcRVtpsOWw0GBPh4aqr+vN&#10;KIh35fniTujyI93qfPtUFWVxUWoxn/IXEJ4m/x/+a5+0gvVm/Qy/b8ITkP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lXh8YAAADdAAAADwAAAAAAAAAAAAAAAACYAgAAZHJz&#10;L2Rvd25yZXYueG1sUEsFBgAAAAAEAAQA9QAAAIsDAAAAAA==&#10;" fillcolor="#0000a3" stroked="f"/>
                  <v:rect id="Rectangle 272" o:spid="_x0000_s2216" style="position:absolute;left:2893;top:665;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CqsUA&#10;AADdAAAADwAAAGRycy9kb3ducmV2LnhtbERPTWvCQBC9C/6HZQre6kajbUldRRTFi4jalnobstMk&#10;mJ0N2TVGf717KHh8vO/JrDWlaKh2hWUFg34Egji1uuBMwddx9foBwnlkjaVlUnAjB7NptzPBRNsr&#10;76k5+EyEEHYJKsi9rxIpXZqTQde3FXHg/mxt0AdYZ1LXeA3hppTDKHqTBgsODTlWtMgpPR8uRsH3&#10;aT34GW8v9+Mpbnbb99/RMt1tlOq9tPNPEJ5a/xT/uzdaQTyOw9zw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YKqxQAAAN0AAAAPAAAAAAAAAAAAAAAAAJgCAABkcnMv&#10;ZG93bnJldi54bWxQSwUGAAAAAAQABAD1AAAAigMAAAAA&#10;" fillcolor="#0000a1" stroked="f"/>
                  <v:rect id="Rectangle 273" o:spid="_x0000_s2217" style="position:absolute;left:2893;top:66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tesQA&#10;AADdAAAADwAAAGRycy9kb3ducmV2LnhtbESPQWvCQBSE7wX/w/IEb3WjocXGbEQE0UMv3fbg8ZF9&#10;TYLZt2F31eiv7xYKPQ4z8w1Tbkbbiyv50DlWsJhnIIhrZzpuFHx97p9XIEJENtg7JgV3CrCpJk8l&#10;Fsbd+IOuOjYiQTgUqKCNcSikDHVLFsPcDcTJ+3beYkzSN9J4vCW47eUyy16lxY7TQosD7Vqqz/pi&#10;FQxxoT3mTa/ftRwP/Dj5R31UajYdt2sQkcb4H/5rH42C/CV/g9836QnI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yrXrEAAAA3QAAAA8AAAAAAAAAAAAAAAAAmAIAAGRycy9k&#10;b3ducmV2LnhtbFBLBQYAAAAABAAEAPUAAACJAwAAAAA=&#10;" fillcolor="#00009f" stroked="f"/>
                  <v:rect id="Rectangle 274" o:spid="_x0000_s2218" style="position:absolute;left:2893;top:673;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kWnMIA&#10;AADdAAAADwAAAGRycy9kb3ducmV2LnhtbERPy4rCMBTdD8w/hCu4G1NfVapRRlFQGYTxsb8017bY&#10;3JQm1vr3ZjEwy8N5z5etKUVDtSssK+j3IhDEqdUFZwou5+3XFITzyBpLy6TgRQ6Wi8+POSbaPvmX&#10;mpPPRAhhl6CC3PsqkdKlORl0PVsRB+5ma4M+wDqTusZnCDelHERRLA0WHBpyrGidU3o/PYyC4ri5&#10;9n+Ok8uB0vWj2cf324oipbqd9nsGwlPr/8V/7p1WMByPwv7wJjwB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RacwgAAAN0AAAAPAAAAAAAAAAAAAAAAAJgCAABkcnMvZG93&#10;bnJldi54bWxQSwUGAAAAAAQABAD1AAAAhwMAAAAA&#10;" fillcolor="#00009d" stroked="f"/>
                  <v:rect id="Rectangle 275" o:spid="_x0000_s2219" style="position:absolute;left:2893;top:68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W8McA&#10;AADdAAAADwAAAGRycy9kb3ducmV2LnhtbESPT2vCQBDF70K/wzKFXkQ3adVKzEZsS6GCF/8cehyz&#10;YzY0OxuyW02/fVcQPD7evN+bly9724gzdb52rCAdJyCIS6drrhQc9p+jOQgfkDU2jknBH3lYFg+D&#10;HDPtLryl8y5UIkLYZ6jAhNBmUvrSkEU/di1x9E6usxii7CqpO7xEuG3kc5LMpMWaY4PBlt4NlT+7&#10;XxvfOK7aJvXmY3OsvnltTqRf34ZKPT32qwWIQH24H9/SX1rBy3SSwnVNRIAs/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5FvDHAAAA3QAAAA8AAAAAAAAAAAAAAAAAmAIAAGRy&#10;cy9kb3ducmV2LnhtbFBLBQYAAAAABAAEAPUAAACMAwAAAAA=&#10;" fillcolor="#00009b" stroked="f"/>
                  <v:rect id="Rectangle 276" o:spid="_x0000_s2220" style="position:absolute;left:2893;top:68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9q8cA&#10;AADdAAAADwAAAGRycy9kb3ducmV2LnhtbESPQWsCMRSE74L/ITzBm2bVVstqFNGqhR6KtqLHx+a5&#10;u5i8LJtUt/++KRQ8DjPzDTNbNNaIG9W+dKxg0E9AEGdOl5wr+Prc9F5A+ICs0TgmBT/kYTFvt2aY&#10;anfnPd0OIRcRwj5FBUUIVSqlzwqy6PuuIo7exdUWQ5R1LnWN9wi3Rg6TZCwtlhwXCqxoVVB2PXxb&#10;Bbv1dnI6vl7MZPu+3/jzh3HnnVGq22mWUxCBmvAI/7fftILR89MQ/t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5favHAAAA3QAAAA8AAAAAAAAAAAAAAAAAmAIAAGRy&#10;cy9kb3ducmV2LnhtbFBLBQYAAAAABAAEAPUAAACMAwAAAAA=&#10;" fillcolor="#009" stroked="f"/>
                  <v:rect id="Rectangle 277" o:spid="_x0000_s2221" style="position:absolute;left:2893;top:690;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nHYcQA&#10;AADdAAAADwAAAGRycy9kb3ducmV2LnhtbESP0WrCQBRE3wv9h+UW+tZsNCqauooKJSVvRj/gmr1N&#10;gtm7Ibsm6d93C4U+DjNzhtnuJ9OKgXrXWFYwi2IQxKXVDVcKrpePtzUI55E1tpZJwTc52O+en7aY&#10;ajvymYbCVyJA2KWooPa+S6V0ZU0GXWQ74uB92d6gD7KvpO5xDHDTynkcr6TBhsNCjR2dairvxcMo&#10;oGy4ZVWyzP1hsxj56FZmTblSry/T4R2Ep8n/h//an1pBslwk8PsmP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Jx2HEAAAA3QAAAA8AAAAAAAAAAAAAAAAAmAIAAGRycy9k&#10;b3ducmV2LnhtbFBLBQYAAAAABAAEAPUAAACJAwAAAAA=&#10;" fillcolor="#000097" stroked="f"/>
                  <v:rect id="Rectangle 278" o:spid="_x0000_s2222" style="position:absolute;left:2893;top:695;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qrcUA&#10;AADdAAAADwAAAGRycy9kb3ducmV2LnhtbESPW2sCMRSE3wv9D+EUfKtZb1VWoxSxYB/EKz4fNsfN&#10;0s3JkqS67a9vBKGPw8x8w8wWra3FlXyoHCvodTMQxIXTFZcKTseP1wmIEJE11o5JwQ8FWMyfn2aY&#10;a3fjPV0PsRQJwiFHBSbGJpcyFIYshq5riJN3cd5iTNKXUnu8JbitZT/L3qTFitOCwYaWhoqvw7dV&#10;0MjPpan8ubfDHZvVeLLd/K4vSnVe2vcpiEht/A8/2mutYDAaDuH+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SqtxQAAAN0AAAAPAAAAAAAAAAAAAAAAAJgCAABkcnMv&#10;ZG93bnJldi54bWxQSwUGAAAAAAQABAD1AAAAigMAAAAA&#10;" fillcolor="#000095" stroked="f"/>
                  <v:rect id="Rectangle 279" o:spid="_x0000_s2223" style="position:absolute;left:2893;top:701;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VJFcUA&#10;AADdAAAADwAAAGRycy9kb3ducmV2LnhtbESPT2sCMRTE7wW/Q3hCbzXrv1ZWo0hR8Ka1QvH22Dw3&#10;i5uXdRN19dMbQehxmJnfMJNZY0txodoXjhV0OwkI4szpgnMFu9/lxwiED8gaS8ek4EYeZtPW2wRT&#10;7a78Q5dtyEWEsE9RgQmhSqX0mSGLvuMq4ugdXG0xRFnnUtd4jXBbyl6SfEqLBccFgxV9G8qO27NV&#10;cPb3zd8XDvaL0yH0DW52dl0ulHpvN/MxiEBN+A+/2iutoD8cDOH5Jj4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ZUkVxQAAAN0AAAAPAAAAAAAAAAAAAAAAAJgCAABkcnMv&#10;ZG93bnJldi54bWxQSwUGAAAAAAQABAD1AAAAigMAAAAA&#10;" fillcolor="#000093" stroked="f"/>
                  <v:rect id="Rectangle 280" o:spid="_x0000_s2224" style="position:absolute;left:2893;top:705;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sXCsUA&#10;AADdAAAADwAAAGRycy9kb3ducmV2LnhtbESPwWrDMBBE74H+g9hCb4lcuwnFjRJKcKG5NNjJByzW&#10;1jK1VsZSbPfvo0Ihx2Fm3jDb/Ww7MdLgW8cKnlcJCOLa6ZYbBZfzx/IVhA/IGjvHpOCXPOx3D4st&#10;5tpNXNJYhUZECPscFZgQ+lxKXxuy6FeuJ47etxsshiiHRuoBpwi3nUyTZCMtthwXDPZ0MFT/VFer&#10;4NxPx7krvsri1CaZKStKT0RKPT3O728gAs3hHv5vf2oF2fplA39v4hOQ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cKxQAAAN0AAAAPAAAAAAAAAAAAAAAAAJgCAABkcnMv&#10;ZG93bnJldi54bWxQSwUGAAAAAAQABAD1AAAAigMAAAAA&#10;" fillcolor="#000091" stroked="f"/>
                  <v:rect id="Rectangle 281" o:spid="_x0000_s2225" style="position:absolute;left:2893;top:71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FTsYA&#10;AADdAAAADwAAAGRycy9kb3ducmV2LnhtbESPT2vCQBTE70K/w/IEb7qx9p8xG5FAwYvFWsEeH9ln&#10;Esy+jdltjP303YLgcZiZ3zDJsje16Kh1lWUF00kEgji3uuJCwf7rffwGwnlkjbVlUnAlB8v0YZBg&#10;rO2FP6nb+UIECLsYFZTeN7GULi/JoJvYhjh4R9sa9EG2hdQtXgLc1PIxil6kwYrDQokNZSXlp92P&#10;UXDeXg8bt5p/zL6zzK2LThP/bpQaDfvVAoSn3t/Dt/ZaK5g9P73C/5v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QFTsYAAADdAAAADwAAAAAAAAAAAAAAAACYAgAAZHJz&#10;L2Rvd25yZXYueG1sUEsFBgAAAAAEAAQA9QAAAIsDAAAAAA==&#10;" fillcolor="#00008f" stroked="f"/>
                  <v:rect id="Rectangle 282" o:spid="_x0000_s2226" style="position:absolute;left:2893;top:71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sCscA&#10;AADdAAAADwAAAGRycy9kb3ducmV2LnhtbESPQWvCQBSE74L/YXmCN7OpWompqxRB8SAVbRG8vWZf&#10;k7TZt2l2a9J/3y0IHoeZ+YZZrDpTiSs1rrSs4CGKQRBnVpecK3h73YwSEM4ja6wsk4JfcrBa9nsL&#10;TLVt+UjXk89FgLBLUUHhfZ1K6bKCDLrI1sTB+7CNQR9kk0vdYBvgppLjOJ5JgyWHhQJrWheUfZ1+&#10;jILvdm3OycshmXafs/35wttx9m6UGg665ycQnjp/D9/aO61g8jidw/+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8rArHAAAA3QAAAA8AAAAAAAAAAAAAAAAAmAIAAGRy&#10;cy9kb3ducmV2LnhtbFBLBQYAAAAABAAEAPUAAACMAwAAAAA=&#10;" fillcolor="#00008d" stroked="f"/>
                  <v:rect id="Rectangle 283" o:spid="_x0000_s2227" style="position:absolute;left:2893;top:722;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IjcEA&#10;AADdAAAADwAAAGRycy9kb3ducmV2LnhtbERPTYvCMBC9C/sfwizsTVNXLKUapQiLoifjsuBtaMa2&#10;2ExKE7X7781B8Ph438v1YFtxp943jhVMJwkI4tKZhisFv6efcQbCB2SDrWNS8E8e1quP0RJz4x58&#10;pLsOlYgh7HNUUIfQ5VL6siaLfuI64shdXG8xRNhX0vT4iOG2ld9JkkqLDceGGjva1FRe9c0quCRa&#10;n9P0sP1LC97c9oXOhq1W6utzKBYgAg3hLX65d0bBbD6P++Ob+AT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oCI3BAAAA3QAAAA8AAAAAAAAAAAAAAAAAmAIAAGRycy9kb3du&#10;cmV2LnhtbFBLBQYAAAAABAAEAPUAAACGAwAAAAA=&#10;" fillcolor="#00008b" stroked="f"/>
                  <v:rect id="Rectangle 284" o:spid="_x0000_s2228" style="position:absolute;left:2893;top:731;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qLFcQA&#10;AADdAAAADwAAAGRycy9kb3ducmV2LnhtbESPX2vCMBTF3wd+h3AF32aqwyHVKCp2jL1NRX28Nte2&#10;2Nx0Sazdt18Ggz0ezp8fZ77sTC1acr6yrGA0TEAQ51ZXXCg47LPnKQgfkDXWlknBN3lYLnpPc0y1&#10;ffAntbtQiDjCPkUFZQhNKqXPSzLoh7Yhjt7VOoMhSldI7fARx00tx0nyKg1WHAklNrQpKb/t7iZC&#10;zl/anKa0vYzfbNZ+HN062zqlBv1uNQMRqAv/4b/2u1bwMpmM4PdNfA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aixXEAAAA3QAAAA8AAAAAAAAAAAAAAAAAmAIAAGRycy9k&#10;b3ducmV2LnhtbFBLBQYAAAAABAAEAPUAAACJAwAAAAA=&#10;" fillcolor="#000089" stroked="f"/>
                  <v:rect id="_x0000_s2229" style="position:absolute;left:2893;top:737;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k8cYA&#10;AADdAAAADwAAAGRycy9kb3ducmV2LnhtbESP0WoCMRRE34X+Q7iFvmlWRatbo4hosSIUdT/gsrnd&#10;bLu5WTZR179vBMHHYWbOMLNFaytxocaXjhX0ewkI4tzpkgsF2WnTnYDwAVlj5ZgU3MjDYv7SmWGq&#10;3ZUPdDmGQkQI+xQVmBDqVEqfG7Loe64mjt6PayyGKJtC6gavEW4rOUiSsbRYclwwWNPKUP53PFsF&#10;cr/87r+bzXk9/fRhmGX17y75UurttV1+gAjUhmf40d5qBcPRaAD3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k8cYAAADdAAAADwAAAAAAAAAAAAAAAACYAgAAZHJz&#10;L2Rvd25yZXYueG1sUEsFBgAAAAAEAAQA9QAAAIsDAAAAAA==&#10;" fillcolor="#000087" stroked="f"/>
                  <v:rect id="Rectangle 286" o:spid="_x0000_s2230" style="position:absolute;left:2893;top:744;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j9T8cA&#10;AADdAAAADwAAAGRycy9kb3ducmV2LnhtbESP3WrCQBSE7wXfYTmCd3VjW3+IrtJGC+KFrT8PcMge&#10;k2j2bMiumvr0XaHg5TAz3zDTeWNKcaXaFZYV9HsRCOLU6oIzBYf918sYhPPIGkvLpOCXHMxn7dYU&#10;Y21vvKXrzmciQNjFqCD3voqldGlOBl3PVsTBO9raoA+yzqSu8RbgppSvUTSUBgsOCzlWlOSUnncX&#10;o0Auiu0Zlxv/vTKnz9HPPWn0OlGq22k+JiA8Nf4Z/m+vtIK3weAdHm/C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Y/U/HAAAA3QAAAA8AAAAAAAAAAAAAAAAAmAIAAGRy&#10;cy9kb3ducmV2LnhtbFBLBQYAAAAABAAEAPUAAACMAwAAAAA=&#10;" fillcolor="#000085" stroked="f"/>
                  <v:rect id="Rectangle 287" o:spid="_x0000_s2231" style="position:absolute;left:2893;top:752;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0ZlcgA&#10;AADdAAAADwAAAGRycy9kb3ducmV2LnhtbESPzU7DMBCE70i8g7VI3KgDJVWV1q1QWxAU9dCfB1ji&#10;JQm112lsGvftMRISx9HMfKOZzqM14kydbxwruB9kIIhLpxuuFBz2z3djED4gazSOScGFPMxn11dT&#10;LLTreUvnXahEgrAvUEEdQltI6cuaLPqBa4mT9+k6iyHJrpK6wz7BrZEPWTaSFhtOCzW2tKipPO6+&#10;rYL+683EPJpj+3FZrl7Wj6PF5v2k1O1NfJqACBTDf/iv/aoVDPM8h9836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zRmVyAAAAN0AAAAPAAAAAAAAAAAAAAAAAJgCAABk&#10;cnMvZG93bnJldi54bWxQSwUGAAAAAAQABAD1AAAAjQMAAAAA&#10;" fillcolor="#000083" stroked="f"/>
                  <v:rect id="Rectangle 288" o:spid="_x0000_s2232" style="position:absolute;left:2893;top:759;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GsYcYA&#10;AADdAAAADwAAAGRycy9kb3ducmV2LnhtbESPQWvCQBSE7wX/w/IK3upGJUGiq1RpaQu9mFa8PrLP&#10;bEj2bciuMf333ULB4zAz3zCb3WhbMVDva8cK5rMEBHHpdM2Vgu+v16cVCB+QNbaOScEPedhtJw8b&#10;zLW78ZGGIlQiQtjnqMCE0OVS+tKQRT9zHXH0Lq63GKLsK6l7vEW4beUiSTJpsea4YLCjg6GyKa5W&#10;wUfTvM1frtl+r+Vnejq6wSzOUqnp4/i8BhFoDPfwf/tdK1imaQZ/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GsYcYAAADdAAAADwAAAAAAAAAAAAAAAACYAgAAZHJz&#10;L2Rvd25yZXYueG1sUEsFBgAAAAAEAAQA9QAAAIsDAAAAAA==&#10;" fillcolor="#000081" stroked="f"/>
                  <v:rect id="Rectangle 289" o:spid="_x0000_s2233" style="position:absolute;left:2893;top:769;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NMYA&#10;AADdAAAADwAAAGRycy9kb3ducmV2LnhtbESPT2sCMRTE70K/Q3iF3jRrW2vZbpSyUOlBha5Cr6+b&#10;t39w87Ikqa7f3giCx2FmfsNky8F04kjOt5YVTCcJCOLS6pZrBfvd1/gdhA/IGjvLpOBMHpaLh1GG&#10;qbYn/qFjEWoRIexTVNCE0KdS+rIhg35ie+LoVdYZDFG6WmqHpwg3nXxOkjdpsOW40GBPeUPlofg3&#10;CuotnfPfzZ9du7DPV/lrq1dVodTT4/D5ASLQEO7hW/tbK3iZzeZwfROf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pNMYAAADdAAAADwAAAAAAAAAAAAAAAACYAgAAZHJz&#10;L2Rvd25yZXYueG1sUEsFBgAAAAAEAAQA9QAAAIsDAAAAAA==&#10;" fillcolor="#00007f" stroked="f"/>
                  <v:rect id="Rectangle 290" o:spid="_x0000_s2234" style="position:absolute;left:2893;top:776;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fI8MA&#10;AADdAAAADwAAAGRycy9kb3ducmV2LnhtbERPy4rCMBTdC/5DuIIb0VQHH1SjqCAzq2HqC9xdmmtb&#10;bW5KE7X+/WQxMMvDeS9WjSnFk2pXWFYwHEQgiFOrC84UHA+7/gyE88gaS8uk4E0OVst2a4Gxti9O&#10;6Ln3mQgh7GJUkHtfxVK6NCeDbmAr4sBdbW3QB1hnUtf4CuGmlKMomkiDBYeGHCva5pTe9w+joOi9&#10;b/iTXKZ42mw+s+Ep+bbnRKlup1nPQXhq/L/4z/2lFXyMx2FueB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fI8MAAADdAAAADwAAAAAAAAAAAAAAAACYAgAAZHJzL2Rv&#10;d25yZXYueG1sUEsFBgAAAAAEAAQA9QAAAIgDAAAAAA==&#10;" fillcolor="#00007d" stroked="f"/>
                  <v:rect id="Rectangle 291" o:spid="_x0000_s2235" style="position:absolute;left:2893;top:789;width:1155;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46sMgA&#10;AADdAAAADwAAAGRycy9kb3ducmV2LnhtbESPT2vCQBTE7wW/w/IEL0U3tlg0uooWpKUX67+Dt0f2&#10;mQSzb0P2qWk/fbdQ6HGYmd8ws0XrKnWjJpSeDQwHCSjizNuScwOH/bo/BhUE2WLlmQx8UYDFvPMw&#10;w9T6O2/ptpNcRQiHFA0UInWqdcgKchgGviaO3tk3DiXKJte2wXuEu0o/JcmLdlhyXCiwpteCssvu&#10;6gxI7r9Pm8fh6ePQfr5lx5Xo8joxptdtl1NQQq38h//a79bA82g0gd838Qno+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3jqwyAAAAN0AAAAPAAAAAAAAAAAAAAAAAJgCAABk&#10;cnMvZG93bnJldi54bWxQSwUGAAAAAAQABAD1AAAAjQMAAAAA&#10;" fillcolor="#00007b" stroked="f"/>
                  <v:rect id="Rectangle 292" o:spid="_x0000_s2236" style="position:absolute;left:2893;top:801;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4J8MA&#10;AADdAAAADwAAAGRycy9kb3ducmV2LnhtbERPTU/CQBC9k/gfNmPiDbYqIKksREwk5WIQiedJd+w2&#10;dmeb7ljKv2cPJBxf3vdyPfhG9dTFOrCBx0kGirgMtubKwPH7Y7wAFQXZYhOYDJwpwnp1N1pibsOJ&#10;v6g/SKVSCMccDTiRNtc6lo48xkloiRP3GzqPkmBXadvhKYX7Rj9l2Vx7rDk1OGzp3VH5d/j3BqTY&#10;9ZvqZ1+8BPe573dT2262YszD/fD2CkpokJv46i6sgefZPO1Pb9IT0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x4J8MAAADdAAAADwAAAAAAAAAAAAAAAACYAgAAZHJzL2Rv&#10;d25yZXYueG1sUEsFBgAAAAAEAAQA9QAAAIgDAAAAAA==&#10;" fillcolor="#000079" stroked="f"/>
                  <v:rect id="Rectangle 293" o:spid="_x0000_s2237" style="position:absolute;left:2893;top:814;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PjLccA&#10;AADdAAAADwAAAGRycy9kb3ducmV2LnhtbESPQWvCQBSE74X+h+UVems2tZjamFWqIHgSTSv2+Mg+&#10;k5Ds25BdNfrru0Khx2FmvmGy+WBacabe1ZYVvEYxCOLC6ppLBd9fq5cJCOeRNbaWScGVHMxnjw8Z&#10;ptpeeEfn3JciQNilqKDyvkuldEVFBl1kO+LgHW1v0AfZl1L3eAlw08pRHCfSYM1hocKOlhUVTX4y&#10;Cm4/rkg2ST7Ou0mzft9vcbs4JEo9Pw2fUxCeBv8f/muvtYK38ccI7m/CE5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T4y3HAAAA3QAAAA8AAAAAAAAAAAAAAAAAmAIAAGRy&#10;cy9kb3ducmV2LnhtbFBLBQYAAAAABAAEAPUAAACMAwAAAAA=&#10;" fillcolor="#000076" stroked="f"/>
                  <v:rect id="Rectangle 294" o:spid="_x0000_s2238" style="position:absolute;left:2893;top:316;width:1155;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IPfcgA&#10;AADdAAAADwAAAGRycy9kb3ducmV2LnhtbESPzWvCQBTE74X+D8sr9CLNpvWDNLpKP5DoIYeqxesj&#10;+0yC2bchu9X437uC0OMwM79hZoveNOJEnastK3iNYhDEhdU1lwp22+VLAsJ5ZI2NZVJwIQeL+ePD&#10;DFNtz/xDp40vRYCwS1FB5X2bSumKigy6yLbEwTvYzqAPsiul7vAc4KaRb3E8kQZrDgsVtvRVUXHc&#10;/BkFJvnOsvUxXxX7fDCJeZS1n797pZ6f+o8pCE+9/w/f2yutYDh+H8HtTX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cg99yAAAAN0AAAAPAAAAAAAAAAAAAAAAAJgCAABk&#10;cnMvZG93bnJldi54bWxQSwUGAAAAAAQABAD1AAAAjQMAAAAA&#10;" filled="f" strokeweight=".65pt"/>
                  <v:line id="Line 299" o:spid="_x0000_s2239" style="position:absolute;flip:y;visibility:visible;mso-wrap-style:square" from="4019,1641" to="543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awsYAAADdAAAADwAAAGRycy9kb3ducmV2LnhtbESP3WrCQBSE7wu+w3KE3pS6sWoSUleR&#10;QMGr/mgf4DR7zAazZ0N2o+nbdwWhl8PMfMOst6NtxYV63zhWMJ8lIIgrpxuuFXwf355zED4ga2wd&#10;k4Jf8rDdTB7WWGh35S+6HEItIoR9gQpMCF0hpa8MWfQz1xFH7+R6iyHKvpa6x2uE21a+JEkqLTYc&#10;Fwx2VBqqzofBKlhliw/TZOWuOuXvZv9ph6eflJR6nI67VxCBxvAfvrf3WkG6XCzh9iY+Ab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2sLGAAAA3QAAAA8AAAAAAAAA&#10;AAAAAAAAoQIAAGRycy9kb3ducmV2LnhtbFBLBQYAAAAABAAEAPkAAACUAwAAAAA=&#10;" strokecolor="#339" strokeweight="2pt"/>
                  <v:line id="Line 300" o:spid="_x0000_s2240" style="position:absolute;visibility:visible;mso-wrap-style:square" from="1799,1432" to="2887,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f6TMcAAADdAAAADwAAAGRycy9kb3ducmV2LnhtbESPQWsCMRSE7wX/Q3hCL1KztiqyGkWE&#10;QqEn3Vra22Pz3KwmL8sm1dVfbwqFHoeZ+YZZrDpnxZnaUHtWMBpmIIhLr2uuFHwUr08zECEia7Se&#10;ScGVAqyWvYcF5tpfeEvnXaxEgnDIUYGJscmlDKUhh2HoG+LkHXzrMCbZVlK3eElwZ+Vzlk2lw5rT&#10;gsGGNobK0+7HKSjscU3v39YU26/BbV9cb9nn4KjUY79bz0FE6uJ/+K/9phVMxy8T+H2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1/pMxwAAAN0AAAAPAAAAAAAA&#10;AAAAAAAAAKECAABkcnMvZG93bnJldi54bWxQSwUGAAAAAAQABAD5AAAAlQMAAAAA&#10;" strokeweight=".65pt"/>
                  <v:rect id="Rectangle 301" o:spid="_x0000_s2241" style="position:absolute;left:2895;top:1122;width:1156;height: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ns8cA&#10;AADdAAAADwAAAGRycy9kb3ducmV2LnhtbESPQWvCQBSE74L/YXmCF6mbWg0hukoRA3oq1Rbp7ZF9&#10;JtHs25BdNfXXdwuFHoeZ+YZZrDpTixu1rrKs4HkcgSDOra64UPBxyJ4SEM4ja6wtk4JvcrBa9nsL&#10;TLW98zvd9r4QAcIuRQWl900qpctLMujGtiEO3sm2Bn2QbSF1i/cAN7WcRFEsDVYcFkpsaF1Sftlf&#10;jYIqyT79LJm+PTbZ7mw2x9HXka9KDQfd6xyEp87/h//aW60gnr7E8PsmP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TZ7PHAAAA3QAAAA8AAAAAAAAAAAAAAAAAmAIAAGRy&#10;cy9kb3ducmV2LnhtbFBLBQYAAAAABAAEAPUAAACMAwAAAAA=&#10;" fillcolor="green" stroked="f"/>
                  <v:rect id="Rectangle 302" o:spid="_x0000_s2242" style="position:absolute;left:2895;top:1175;width:1156;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7wDsYA&#10;AADdAAAADwAAAGRycy9kb3ducmV2LnhtbESP3WoCMRSE7wu+QzhCb0rNWsV2t0aRikWQXnTtAxyS&#10;sz+4OVk3qa59eiMIvRxm5htmvuxtI07U+dqxgvEoAUGsnam5VPCz3zy/gfAB2WDjmBRcyMNyMXiY&#10;Y2bcmb/plIdSRAj7DBVUIbSZlF5XZNGPXEscvcJ1FkOUXSlNh+cIt418SZKZtFhzXKiwpY+K9CH/&#10;tQqsnnJh+t1erz/T9umPv1I8BqUeh/3qHUSgPvyH7+2tUTCbTl7h9iY+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7wDsYAAADdAAAADwAAAAAAAAAAAAAAAACYAgAAZHJz&#10;L2Rvd25yZXYueG1sUEsFBgAAAAAEAAQA9QAAAIsDAAAAAA==&#10;" fillcolor="#007e00" stroked="f"/>
                  <v:rect id="Rectangle 303" o:spid="_x0000_s2243" style="position:absolute;left:2895;top:1210;width:1156;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EAsAA&#10;AADdAAAADwAAAGRycy9kb3ducmV2LnhtbERPy4rCMBTdC/MP4Q64EU11RKQaZRgQ3NoZkO4uzTWt&#10;NjelSR/+vVkIszyc9/442lr01PrKsYLlIgFBXDhdsVHw93uab0H4gKyxdkwKnuThePiY7DHVbuAL&#10;9VkwIoawT1FBGUKTSumLkiz6hWuII3dzrcUQYWukbnGI4baWqyTZSIsVx4YSG/opqXhknVXQDXmX&#10;Pcwto5nBs+nvOa+vuVLTz/F7ByLQGP7Fb/dZK9isv+Lc+CY+AX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FKEAsAAAADdAAAADwAAAAAAAAAAAAAAAACYAgAAZHJzL2Rvd25y&#10;ZXYueG1sUEsFBgAAAAAEAAQA9QAAAIUDAAAAAA==&#10;" fillcolor="#007c00" stroked="f"/>
                  <v:rect id="Rectangle 304" o:spid="_x0000_s2244" style="position:absolute;left:2895;top:1237;width:1156;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ibscA&#10;AADdAAAADwAAAGRycy9kb3ducmV2LnhtbESPQUvDQBSE74L/YXmCN7uxlmBjNkWkYim9NFqqt2f2&#10;mYRm34bsaxv/vSsIHoeZ+YbJF6Pr1ImG0Ho2cDtJQBFX3rZcG3h7fb65BxUE2WLnmQx8U4BFcXmR&#10;Y2b9mbd0KqVWEcIhQwONSJ9pHaqGHIaJ74mj9+UHhxLlUGs74DnCXaenSZJqhy3HhQZ7emqoOpRH&#10;Z2C1fin9Yfm5m+838u4/NuuEJTXm+mp8fAAlNMp/+K+9sgbS2d0cft/EJ6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kYm7HAAAA3QAAAA8AAAAAAAAAAAAAAAAAmAIAAGRy&#10;cy9kb3ducmV2LnhtbFBLBQYAAAAABAAEAPUAAACMAwAAAAA=&#10;" fillcolor="#007a00" stroked="f"/>
                  <v:rect id="Rectangle 305" o:spid="_x0000_s2245" style="position:absolute;left:2895;top:1257;width:1156;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67vsMA&#10;AADdAAAADwAAAGRycy9kb3ducmV2LnhtbERP3WrCMBS+F/YO4Qy8s+mGSO2MMpyKeKGoe4Cz5qzp&#10;bE66Jmp9e3MhePnx/U9mna3FhVpfOVbwlqQgiAunKy4VfB+XgwyED8gaa8ek4EYeZtOX3gRz7a68&#10;p8shlCKGsM9RgQmhyaX0hSGLPnENceR+XWsxRNiWUrd4jeG2lu9pOpIWK44NBhuaGypOh7NVMM82&#10;2W4bFj+lGd/+T8fzl/SrP6X6r93nB4hAXXiKH+61VjAaDuP++CY+AT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67vsMAAADdAAAADwAAAAAAAAAAAAAAAACYAgAAZHJzL2Rv&#10;d25yZXYueG1sUEsFBgAAAAAEAAQA9QAAAIgDAAAAAA==&#10;" fillcolor="#007800" stroked="f"/>
                  <v:rect id="Rectangle 306" o:spid="_x0000_s2246" style="position:absolute;left:2895;top:1274;width:1156;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6QJcYA&#10;AADdAAAADwAAAGRycy9kb3ducmV2LnhtbESP0WrCQBRE3wv+w3ILvtVNNISQuoYqitKHhqb9gNvs&#10;bRKavRuyq8a/dwuFPg4zc4ZZF5PpxYVG11lWEC8iEMS11R03Cj4/Dk8ZCOeRNfaWScGNHBSb2cMa&#10;c22v/E6XyjciQNjlqKD1fsildHVLBt3CDsTB+7ajQR/k2Eg94jXATS+XUZRKgx2HhRYH2rVU/1Rn&#10;o6BM7D4avt7Ketvb1flYudvrMlNq/ji9PIPwNPn/8F/7pBWkSRLD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6QJcYAAADdAAAADwAAAAAAAAAAAAAAAACYAgAAZHJz&#10;L2Rvd25yZXYueG1sUEsFBgAAAAAEAAQA9QAAAIsDAAAAAA==&#10;" fillcolor="#007600" stroked="f"/>
                  <v:rect id="Rectangle 307" o:spid="_x0000_s2247" style="position:absolute;left:2895;top:1291;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ZaMMUA&#10;AADdAAAADwAAAGRycy9kb3ducmV2LnhtbESPX2vCMBTF3wd+h3AHexmaKqVINcoQZPq4uiG+XZpr&#10;U21uShNt/fbLYODj4fz5cZbrwTbiTp2vHSuYThIQxKXTNVcKvg/b8RyED8gaG8ek4EEe1qvRyxJz&#10;7Xr+onsRKhFH2OeowITQ5lL60pBFP3EtcfTOrrMYouwqqTvs47ht5CxJMmmx5kgw2NLGUHktbjZy&#10;w2O7m1/Sy8/+nXo6tqfb52av1Nvr8LEAEWgIz/B/e6cVZGk6g7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1lowxQAAAN0AAAAPAAAAAAAAAAAAAAAAAJgCAABkcnMv&#10;ZG93bnJldi54bWxQSwUGAAAAAAQABAD1AAAAigMAAAAA&#10;" fillcolor="#007400" stroked="f"/>
                  <v:rect id="Rectangle 308" o:spid="_x0000_s2248" style="position:absolute;left:2895;top:1304;width:1156;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48YA&#10;AADdAAAADwAAAGRycy9kb3ducmV2LnhtbESPQWsCMRSE7wX/Q3iF3mq2VqSsRhFprdjTahG9PTbP&#10;zeLmZUlSd/vvG6HgcZiZb5jZoreNuJIPtWMFL8MMBHHpdM2Vgu/9x/MbiBCRNTaOScEvBVjMBw8z&#10;zLXruKDrLlYiQTjkqMDE2OZShtKQxTB0LXHyzs5bjEn6SmqPXYLbRo6ybCIt1pwWDLa0MlRedj9W&#10;wV53a1t/FZviNNoeDv7z3ayPmVJPj/1yCiJSH+/h//ZGK5iMx69we5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h+48YAAADdAAAADwAAAAAAAAAAAAAAAACYAgAAZHJz&#10;L2Rvd25yZXYueG1sUEsFBgAAAAAEAAQA9QAAAIsDAAAAAA==&#10;" fillcolor="#007200" stroked="f"/>
                  <v:rect id="Rectangle 309" o:spid="_x0000_s2249" style="position:absolute;left:2895;top:1314;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eMQA&#10;AADdAAAADwAAAGRycy9kb3ducmV2LnhtbESPQUvDQBSE74L/YXmCF2k3Siw17baIoBR6aiqen9nX&#10;bGj2bcg+k/jv3ULB4zAz3zDr7eRbNVAfm8AGHucZKOIq2IZrA5/H99kSVBRki21gMvBLEbab25s1&#10;FjaMfKChlFolCMcCDTiRrtA6Vo48xnnoiJN3Cr1HSbKvte1xTHDf6qcsW2iPDacFhx29OarO5Y83&#10;8Fxxtj+gfJXfMr50Lvfn4eHDmPu76XUFSmiS//C1vbMGFnmew+VNegJ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VPnjEAAAA3QAAAA8AAAAAAAAAAAAAAAAAmAIAAGRycy9k&#10;b3ducmV2LnhtbFBLBQYAAAAABAAEAPUAAACJAwAAAAA=&#10;" fillcolor="#007000" stroked="f"/>
                  <v:rect id="Rectangle 310" o:spid="_x0000_s2250" style="position:absolute;left:2895;top:1327;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4T8cA&#10;AADdAAAADwAAAGRycy9kb3ducmV2LnhtbESPT0sDMRTE70K/Q3iCF7FZtV3K2rSIIuhF+lc8Pjav&#10;u1uTl5jE7frtjSB4HGbmN8x8OVgjegqxc6zgelyAIK6d7rhRsNs+Xc1AxISs0TgmBd8UYbkYnc2x&#10;0u7Ea+o3qREZwrFCBW1KvpIy1i1ZjGPnibN3cMFiyjI0Ugc8Zbg18qYoSmmx47zQoqeHluqPzZdV&#10;MByOj5evL/4z7FbG9+/b/dttaZS6OB/u70AkGtJ/+K/9rBWUk8kUft/k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WOE/HAAAA3QAAAA8AAAAAAAAAAAAAAAAAmAIAAGRy&#10;cy9kb3ducmV2LnhtbFBLBQYAAAAABAAEAPUAAACMAwAAAAA=&#10;" fillcolor="#006e00" stroked="f"/>
                  <v:rect id="Rectangle 311" o:spid="_x0000_s2251" style="position:absolute;left:2895;top:1338;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lGP8YA&#10;AADdAAAADwAAAGRycy9kb3ducmV2LnhtbESPT2vCQBTE74V+h+UVvOlGkViiq7QFxZtWrXh8ZF/+&#10;YPZtml1j9NO7BaHHYWZ+w8wWnalES40rLSsYDiIQxKnVJecKDvtl/x2E88gaK8uk4EYOFvPXlxkm&#10;2l75m9qdz0WAsEtQQeF9nUjp0oIMuoGtiYOX2cagD7LJpW7wGuCmkqMoiqXBksNCgTV9FZSedxej&#10;oP3Vo/Xwnh1Ok+3q884/m2OZZ0r13rqPKQhPnf8PP9trrSAej2P4ex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lGP8YAAADdAAAADwAAAAAAAAAAAAAAAACYAgAAZHJz&#10;L2Rvd25yZXYueG1sUEsFBgAAAAAEAAQA9QAAAIsDAAAAAA==&#10;" fillcolor="#006c00" stroked="f"/>
                  <v:rect id="Rectangle 312" o:spid="_x0000_s2252" style="position:absolute;left:2895;top:1351;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Z0F8QA&#10;AADdAAAADwAAAGRycy9kb3ducmV2LnhtbESPQWsCMRSE7wX/Q3hCbzWrLFZWo4igFW9VQY+PzXN3&#10;cfOyJNGN/74pFHocZuYbZrGKphVPcr6xrGA8ykAQl1Y3XCk4n7YfMxA+IGtsLZOCF3lYLQdvCyy0&#10;7fmbnsdQiQRhX6CCOoSukNKXNRn0I9sRJ+9mncGQpKukdtgnuGnlJMum0mDDaaHGjjY1lffjwygo&#10;H1/nw9Vl8ZYfON77Zhcu+U6p92Fcz0EEiuE//NfeawXTPP+E3zfpCc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2dBfEAAAA3QAAAA8AAAAAAAAAAAAAAAAAmAIAAGRycy9k&#10;b3ducmV2LnhtbFBLBQYAAAAABAAEAPUAAACJAwAAAAA=&#10;" fillcolor="#006a00" stroked="f"/>
                  <v:rect id="Rectangle 313" o:spid="_x0000_s2253" style="position:absolute;left:2895;top:1359;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VgsYA&#10;AADdAAAADwAAAGRycy9kb3ducmV2LnhtbERPTU/CQBC9m/AfNkPCxcgWJKiVhShEIV6MQCLcJt2x&#10;bejONN0VCr+ePZh4fHnfk1nrKnWkxpfCBgb9BBRxJrbk3MB283b3CMoHZIuVMBk4k4fZtHMzwdTK&#10;ib/ouA65iiHsUzRQhFCnWvusIIe+LzVx5H6kcRgibHJtGzzFcFfpYZKMtcOSY0OBNc0Lyg7rX2fg&#10;/uHp1Z2Xt7vPb3nfL7eyuXzIwphet315BhWoDf/iP/fKGhiPRnFufBOfgJ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jVgsYAAADdAAAADwAAAAAAAAAAAAAAAACYAgAAZHJz&#10;L2Rvd25yZXYueG1sUEsFBgAAAAAEAAQA9QAAAIsDAAAAAA==&#10;" fillcolor="#006800" stroked="f"/>
                  <v:rect id="Rectangle 314" o:spid="_x0000_s2254" style="position:absolute;left:2895;top:1372;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af8UA&#10;AADdAAAADwAAAGRycy9kb3ducmV2LnhtbESP3WrCQBSE7wt9h+UUeiO6aZGo0Y2U2qBe+vMAh+wx&#10;Sc2eDdnVJG/fFYReDjPzDbNa96YWd2pdZVnBxyQCQZxbXXGh4HzKxnMQziNrrC2TgoEcrNPXlxUm&#10;2nZ8oPvRFyJA2CWooPS+SaR0eUkG3cQ2xMG72NagD7ItpG6xC3BTy88oiqXBisNCiQ19l5Rfjzej&#10;YJNFNMTn3eFnH2+xmFWnqx79KvX+1n8tQXjq/X/42d5pBfF0uoDHm/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Bp/xQAAAN0AAAAPAAAAAAAAAAAAAAAAAJgCAABkcnMv&#10;ZG93bnJldi54bWxQSwUGAAAAAAQABAD1AAAAigMAAAAA&#10;" fillcolor="#060" stroked="f"/>
                  <v:rect id="Rectangle 315" o:spid="_x0000_s2255" style="position:absolute;left:2895;top:1383;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KHcUA&#10;AADdAAAADwAAAGRycy9kb3ducmV2LnhtbESPT2vCQBDF7wW/wzIFb3XTorGkrlIEQSg9GD14HLKT&#10;P5idjdk1pt++cxC8zTBv3nu/1WZ0rRqoD41nA++zBBRx4W3DlYHTcff2CSpEZIutZzLwRwE268nL&#10;CjPr73ygIY+VEhMOGRqoY+wyrUNRk8Mw8x2x3ErfO4yy9pW2Pd7F3LX6I0lS7bBhSaixo21NxSW/&#10;OQMo0z6W53y4uiHdlsuf34tfGjN9Hb+/QEUa41P8+N5bA+l8If2FRkhA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sodxQAAAN0AAAAPAAAAAAAAAAAAAAAAAJgCAABkcnMv&#10;ZG93bnJldi54bWxQSwUGAAAAAAQABAD1AAAAigMAAAAA&#10;" fillcolor="#006400" stroked="f"/>
                  <v:rect id="Rectangle 316" o:spid="_x0000_s2256" style="position:absolute;left:2895;top:1391;width:115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4TMQA&#10;AADdAAAADwAAAGRycy9kb3ducmV2LnhtbESPQWsCMRSE74L/ITyhN81aWimrUUQolN5clXp8bp6b&#10;ZTcva5Ku23/fFAoeh5n5hlltBtuKnnyoHSuYzzIQxKXTNVcKjof36RuIEJE1to5JwQ8F2KzHoxXm&#10;2t15T30RK5EgHHJUYGLscilDachimLmOOHlX5y3GJH0ltcd7gttWPmfZQlqsOS0Y7GhnqGyKb6vg&#10;em787tb0Pnxx4Q63y/6zOxmlnibDdgki0hAf4f/2h1aweHmdw9+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W+EzEAAAA3QAAAA8AAAAAAAAAAAAAAAAAmAIAAGRycy9k&#10;b3ducmV2LnhtbFBLBQYAAAAABAAEAPUAAACJAwAAAAA=&#10;" fillcolor="#006200" stroked="f"/>
                  <v:rect id="Rectangle 317" o:spid="_x0000_s2257" style="position:absolute;left:2895;top:1400;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iWMYA&#10;AADdAAAADwAAAGRycy9kb3ducmV2LnhtbESPQWvCQBSE7wX/w/KEXoputNVKdJWqCCJSaKyeH9ln&#10;Esy+DdlVo7++Kwg9DjPzDTOZNaYUF6pdYVlBrxuBIE6tLjhT8LtbdUYgnEfWWFomBTdyMJu2XiYY&#10;a3vlH7okPhMBwi5GBbn3VSylS3My6Lq2Ig7e0dYGfZB1JnWN1wA3pexH0VAaLDgs5FjRIqf0lJyN&#10;goH9fNfbpT4fjvdN8v12nzvaz5V6bTdfYxCeGv8ffrbXWsHwY9CHx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TiWMYAAADdAAAADwAAAAAAAAAAAAAAAACYAgAAZHJz&#10;L2Rvd25yZXYueG1sUEsFBgAAAAAEAAQA9QAAAIsDAAAAAA==&#10;" fillcolor="#006000" stroked="f"/>
                  <v:rect id="Rectangle 318" o:spid="_x0000_s2258" style="position:absolute;left:2895;top:1408;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XPMUA&#10;AADdAAAADwAAAGRycy9kb3ducmV2LnhtbESPX0sDMRDE34V+h7AFX8Tm/FfkbFrKgUdBFKzi85Ks&#10;d0eTzZGs7fntjSD4OMzMb5jVZgpeHSnlIbKBq0UFithGN3Bn4P3t8fIeVBZkhz4yGfimDJv17GyF&#10;tYsnfqXjXjpVIJxrNNCLjLXW2fYUMC/iSFy8z5gCSpGp0y7hqcCD19dVtdQBBy4LPY7U9GQP+69g&#10;4GmHH00jk29T28rLs7O+urDGnM+n7QMooUn+w3/tnTOwvL27gd835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hc8xQAAAN0AAAAPAAAAAAAAAAAAAAAAAJgCAABkcnMv&#10;ZG93bnJldi54bWxQSwUGAAAAAAQABAD1AAAAigMAAAAA&#10;" fillcolor="#005e00" stroked="f"/>
                  <v:rect id="Rectangle 319" o:spid="_x0000_s2259" style="position:absolute;left:2895;top:1419;width:115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E4ZskA&#10;AADdAAAADwAAAGRycy9kb3ducmV2LnhtbESPQWvCQBSE7wX/w/KE3urGoiKpq1RF6aEFNVra2yP7&#10;mkSzb2N21dhf7xYKHoeZ+YYZTRpTijPVrrCsoNuJQBCnVhecKdgmi6chCOeRNZaWScGVHEzGrYcR&#10;xtpeeE3njc9EgLCLUUHufRVL6dKcDLqOrYiD92Nrgz7IOpO6xkuAm1I+R9FAGiw4LORY0Syn9LA5&#10;GQWf+9Uy+SqT7+n7x647nO7my+PxV6nHdvP6AsJT4+/h//abVjDo9Xvw9yY8ATm+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9E4ZskAAADdAAAADwAAAAAAAAAAAAAAAACYAgAA&#10;ZHJzL2Rvd25yZXYueG1sUEsFBgAAAAAEAAQA9QAAAI4DAAAAAA==&#10;" fillcolor="#005c00" stroked="f"/>
                  <v:rect id="Rectangle 320" o:spid="_x0000_s2260" style="position:absolute;left:2895;top:1428;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MG68QA&#10;AADdAAAADwAAAGRycy9kb3ducmV2LnhtbESPQWsCMRSE74X+h/AEL0WzioqsRilioSAF3fbg8bF5&#10;blY3L0uS6vbfm4LgcZiZb5jlurONuJIPtWMFo2EGgrh0uuZKwc/3x2AOIkRkjY1jUvBHAdar15cl&#10;5trd+EDXIlYiQTjkqMDE2OZShtKQxTB0LXHyTs5bjEn6SmqPtwS3jRxn2UxarDktGGxpY6i8FL9W&#10;wc4ekb/I6N3b5sKd3vvzeeuV6ve69wWISF18hh/tT61gNplO4f9Neg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DBuvEAAAA3QAAAA8AAAAAAAAAAAAAAAAAmAIAAGRycy9k&#10;b3ducmV2LnhtbFBLBQYAAAAABAAEAPUAAACJAwAAAAA=&#10;" fillcolor="#005a00" stroked="f"/>
                  <v:rect id="Rectangle 321" o:spid="_x0000_s2261" style="position:absolute;left:2895;top:1436;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fuFccA&#10;AADdAAAADwAAAGRycy9kb3ducmV2LnhtbESPQWvCQBSE70L/w/IK3nTTqmlIXcWKBRF7aNqCx0f2&#10;mQSzb2N2a9J/3xUEj8PMfMPMl72pxYVaV1lW8DSOQBDnVldcKPj+eh8lIJxH1lhbJgV/5GC5eBjM&#10;MdW240+6ZL4QAcIuRQWl900qpctLMujGtiEO3tG2Bn2QbSF1i12Am1o+R1EsDVYcFkpsaF1Sfsp+&#10;jYK3PpvIYpck9NPRZv1yPOw/zgelho/96hWEp97fw7f2ViuIp7MYrm/C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H7hXHAAAA3QAAAA8AAAAAAAAAAAAAAAAAmAIAAGRy&#10;cy9kb3ducmV2LnhtbFBLBQYAAAAABAAEAPUAAACMAwAAAAA=&#10;" fillcolor="#005800" stroked="f"/>
                  <v:rect id="Rectangle 322" o:spid="_x0000_s2262" style="position:absolute;left:2895;top:1447;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KLOsQA&#10;AADdAAAADwAAAGRycy9kb3ducmV2LnhtbESPQWvCQBCF7wX/wzJCb3WjtlGiq0hFaKEXU/E8ZMck&#10;mp0Nma1J/323UOjx8eZ9b956O7hG3amT2rOB6SQBRVx4W3Np4PR5eFqCkoBssfFMBr5JYLsZPawx&#10;s77nI93zUKoIYcnQQBVCm2ktRUUOZeJb4uhdfOcwRNmV2nbYR7hr9CxJUu2w5thQYUuvFRW3/MvF&#10;N84+tYfh+C7zffKxuOYs0rMxj+NhtwIVaAj/x3/pN2sgfX5ZwO+aiAC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SizrEAAAA3QAAAA8AAAAAAAAAAAAAAAAAmAIAAGRycy9k&#10;b3ducmV2LnhtbFBLBQYAAAAABAAEAPUAAACJAwAAAAA=&#10;" fillcolor="#005600" stroked="f"/>
                  <v:rect id="Rectangle 323" o:spid="_x0000_s2263" style="position:absolute;left:2895;top:1455;width:115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7yMIA&#10;AADdAAAADwAAAGRycy9kb3ducmV2LnhtbERPTWvCQBC9F/wPywi9FN0oTZDoKhKx1GOjiMcxOybB&#10;7GzMbjX99+6h4PHxvher3jTiTp2rLSuYjCMQxIXVNZcKDvvtaAbCeWSNjWVS8EcOVsvB2wJTbR/8&#10;Q/fclyKEsEtRQeV9m0rpiooMurFtiQN3sZ1BH2BXSt3hI4SbRk6jKJEGaw4NFbaUVVRc81+jIPva&#10;8fGSfNyyMo/bc3ySm1ktlXof9us5CE+9f4n/3d9aQfIZh7nhTXg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xLvIwgAAAN0AAAAPAAAAAAAAAAAAAAAAAJgCAABkcnMvZG93&#10;bnJldi54bWxQSwUGAAAAAAQABAD1AAAAhwMAAAAA&#10;" fillcolor="#005400" stroked="f"/>
                  <v:rect id="Rectangle 324" o:spid="_x0000_s2264" style="position:absolute;left:2895;top:1464;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EB8scA&#10;AADdAAAADwAAAGRycy9kb3ducmV2LnhtbESPS2/CMBCE75X6H6xF4lYc+gg0xaAKCdSqXHieV/GS&#10;RMTrYBtI+fW4UiWOo5n5RjOatKYWZ3K+sqyg30tAEOdWV1wo2KxnT0MQPiBrrC2Tgl/yMBk/Poww&#10;0/bCSzqvQiEihH2GCsoQmkxKn5dk0PdsQxy9vXUGQ5SukNrhJcJNLZ+TJJUGK44LJTY0LSk/rE5G&#10;gb/+7L4PL9fpYLvoz47Do+N56pTqdtrPDxCB2nAP/7e/tIL09e0d/t7EJ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RAfLHAAAA3QAAAA8AAAAAAAAAAAAAAAAAmAIAAGRy&#10;cy9kb3ducmV2LnhtbFBLBQYAAAAABAAEAPUAAACMAwAAAAA=&#10;" fillcolor="#005200" stroked="f"/>
                  <v:rect id="Rectangle 325" o:spid="_x0000_s2265" style="position:absolute;left:2895;top:1475;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yzMMA&#10;AADdAAAADwAAAGRycy9kb3ducmV2LnhtbERPTWvCQBC9C/6HZQpepG6qEiR1FRFET4ppD/Y2zU6T&#10;YHY2za4x+ffuQfD4eN/LdWcq0VLjSssKPiYRCOLM6pJzBd9fu/cFCOeRNVaWSUFPDtar4WCJibZ3&#10;PlOb+lyEEHYJKii8rxMpXVaQQTexNXHg/mxj0AfY5FI3eA/hppLTKIqlwZJDQ4E1bQvKrunNKLj8&#10;zk75jsa+3f8sjhfst/3/NVVq9NZtPkF46vxL/HQftIJ4Hof94U1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vyzMMAAADdAAAADwAAAAAAAAAAAAAAAACYAgAAZHJzL2Rv&#10;d25yZXYueG1sUEsFBgAAAAAEAAQA9QAAAIgDAAAAAA==&#10;" fillcolor="#005000" stroked="f"/>
                  <v:rect id="Rectangle 326" o:spid="_x0000_s2266" style="position:absolute;left:2895;top:1483;width:115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4sn8UA&#10;AADdAAAADwAAAGRycy9kb3ducmV2LnhtbESP3WoCMRSE7wu+QziCdzWrlkVWo4hSWiiU+oPeHjbH&#10;3cXNSUiirm/fFApeDjPzDTNfdqYVN/KhsaxgNMxAEJdWN1wpOOzfX6cgQkTW2FomBQ8KsFz0XuZY&#10;aHvnLd12sRIJwqFABXWMrpAylDUZDEPriJN3tt5gTNJXUnu8J7hp5TjLcmmw4bRQo6N1TeVldzUK&#10;pt/uMTHHzvFFb/zx5+rp4/Sl1KDfrWYgInXxGf5vf2oF+Vs+gr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yfxQAAAN0AAAAPAAAAAAAAAAAAAAAAAJgCAABkcnMv&#10;ZG93bnJldi54bWxQSwUGAAAAAAQABAD1AAAAigMAAAAA&#10;" fillcolor="#004e00" stroked="f"/>
                  <v:rect id="Rectangle 327" o:spid="_x0000_s2267" style="position:absolute;left:2895;top:1492;width:1156;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LCqMYA&#10;AADdAAAADwAAAGRycy9kb3ducmV2LnhtbESP0WrCQBRE34X+w3ILfRHdaCW00VXEIghSS7UfcN29&#10;JtHs3ZBdTfr3bkHo4zAzZ5jZorOVuFHjS8cKRsMEBLF2puRcwc9hPXgD4QOywcoxKfglD4v5U2+G&#10;mXEtf9NtH3IRIewzVFCEUGdSel2QRT90NXH0Tq6xGKJscmkabCPcVnKcJKm0WHJcKLCmVUH6sr9a&#10;Bdv2c/Tqv85Wflw31VIf++96vVPq5blbTkEE6sJ/+NHeGAXpJB3D3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LCqMYAAADdAAAADwAAAAAAAAAAAAAAAACYAgAAZHJz&#10;L2Rvd25yZXYueG1sUEsFBgAAAAAEAAQA9QAAAIsDAAAAAA==&#10;" fillcolor="#004c00" stroked="f"/>
                  <v:rect id="Rectangle 328" o:spid="_x0000_s2268" style="position:absolute;left:2895;top:1500;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8McA&#10;AADdAAAADwAAAGRycy9kb3ducmV2LnhtbESPQWvCQBSE70L/w/KE3nRj1dCmriIFaw+KmErp8TX7&#10;mg3Nvg3ZVdN/7wqCx2FmvmFmi87W4kStrxwrGA0TEMSF0xWXCg6fq8EzCB+QNdaOScE/eVjMH3oz&#10;zLQ7855OeShFhLDPUIEJocmk9IUhi37oGuLo/brWYoiyLaVu8RzhtpZPSZJKixXHBYMNvRkq/vKj&#10;VbB+/1q//Bw2u/2yyWtjv7fTzW6r1GO/W76CCNSFe/jW/tAK0kk6huub+ATk/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4fDHAAAA3QAAAA8AAAAAAAAAAAAAAAAAmAIAAGRy&#10;cy9kb3ducmV2LnhtbFBLBQYAAAAABAAEAPUAAACMAwAAAAA=&#10;" fillcolor="#004a00" stroked="f"/>
                  <v:rect id="Rectangle 329" o:spid="_x0000_s2269" style="position:absolute;left:2895;top:1513;width:1156;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Dk28YA&#10;AADdAAAADwAAAGRycy9kb3ducmV2LnhtbESPQWvCQBSE74X+h+UVeim60UqQ6CoiKBUv1Rbx+Mg+&#10;k2j27ZJdY/rvXaHgcZiZb5jpvDO1aKnxlWUFg34Cgji3uuJCwe/PqjcG4QOyxtoyKfgjD/PZ68sU&#10;M21vvKN2HwoRIewzVFCG4DIpfV6SQd+3jjh6J9sYDFE2hdQN3iLc1HKYJKk0WHFcKNHRsqT8sr8a&#10;BSE9fw/cVh6G7vPYXk/rzfbjsFHq/a1bTEAE6sIz/N/+0grSUTqC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Dk28YAAADdAAAADwAAAAAAAAAAAAAAAACYAgAAZHJz&#10;L2Rvd25yZXYueG1sUEsFBgAAAAAEAAQA9QAAAIsDAAAAAA==&#10;" fillcolor="#004800" stroked="f"/>
                  <v:rect id="Rectangle 330" o:spid="_x0000_s2270" style="position:absolute;left:2895;top:1526;width:115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2EW8UA&#10;AADdAAAADwAAAGRycy9kb3ducmV2LnhtbESPQWvCQBSE7wX/w/IEb3Wj1aDRVTRS6bXRg8dn9pkE&#10;s29Ddmviv+8KhR6HmfmGWW97U4sHta6yrGAyjkAQ51ZXXCg4nz7fFyCcR9ZYWyYFT3Kw3Qze1pho&#10;2/E3PTJfiABhl6CC0vsmkdLlJRl0Y9sQB+9mW4M+yLaQusUuwE0tp1EUS4MVh4USG0pLyu/Zj1Gw&#10;xOcyu33s9116vMaH66WaneepUqNhv1uB8NT7//Bf+0sriGfxHF5vw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YRbxQAAAN0AAAAPAAAAAAAAAAAAAAAAAJgCAABkcnMv&#10;ZG93bnJldi54bWxQSwUGAAAAAAQABAD1AAAAigMAAAAA&#10;" fillcolor="#004600" stroked="f"/>
                  <v:rect id="Rectangle 331" o:spid="_x0000_s2271" style="position:absolute;left:2895;top:1541;width:1156;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oHe8MA&#10;AADdAAAADwAAAGRycy9kb3ducmV2LnhtbESPQWvCQBSE7wX/w/IEb3WjSCrRVdQa6NXoweMj+0yC&#10;2bfJ7lbjv+8WCj0OM/MNs94OphUPcr6xrGA2TUAQl1Y3XCm4nPP3JQgfkDW2lknBizxsN6O3NWba&#10;PvlEjyJUIkLYZ6igDqHLpPRlTQb91HbE0btZZzBE6SqpHT4j3LRyniSpNNhwXKixo0NN5b34Ngrc&#10;vr9+fnBxPPX5WV/zxvRFNVdqMh52KxCBhvAf/mt/aQXpIk3h9018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oHe8MAAADdAAAADwAAAAAAAAAAAAAAAACYAgAAZHJzL2Rv&#10;d25yZXYueG1sUEsFBgAAAAAEAAQA9QAAAIgDAAAAAA==&#10;" fillcolor="#040" stroked="f"/>
                  <v:rect id="Rectangle 332" o:spid="_x0000_s2272" style="position:absolute;left:2895;top:1552;width:1156;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ekcYA&#10;AADdAAAADwAAAGRycy9kb3ducmV2LnhtbESPT2vCQBTE74LfYXlCb7pRJErqJoittKeCf8D29si+&#10;JsHs25DdxLSfvlsQPA4z8xtmkw2mFj21rrKsYD6LQBDnVldcKDif9tM1COeRNdaWScEPOcjS8WiD&#10;ibY3PlB/9IUIEHYJKii9bxIpXV6SQTezDXHwvm1r0AfZFlK3eAtwU8tFFMXSYMVhocSGdiXl12Nn&#10;FBwGm/92nx+NPr/RS28Xr93XJVLqaTJsn0F4GvwjfG+/awXxMl7B/5v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YekcYAAADdAAAADwAAAAAAAAAAAAAAAACYAgAAZHJz&#10;L2Rvd25yZXYueG1sUEsFBgAAAAAEAAQA9QAAAIsDAAAAAA==&#10;" fillcolor="#004200" stroked="f"/>
                  <v:rect id="Rectangle 333" o:spid="_x0000_s2273" style="position:absolute;left:2895;top:1571;width:1156;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smusUA&#10;AADdAAAADwAAAGRycy9kb3ducmV2LnhtbERPy2oCMRTdF/oP4Ra6KZqxyKCjUcZCoQpd+EBwd53c&#10;TqYmN8Mk1fHvm0Why8N5z5e9s+JKXWg8KxgNMxDEldcN1woO+/fBBESIyBqtZ1JwpwDLxePDHAvt&#10;b7yl6y7WIoVwKFCBibEtpAyVIYdh6FvixH35zmFMsKul7vCWwp2Vr1mWS4cNpwaDLb0Zqi67H6fg&#10;8int2az25TQ/fJcnuz6+bOio1PNTX85AROrjv/jP/aEV5OM8zU1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ya6xQAAAN0AAAAPAAAAAAAAAAAAAAAAAJgCAABkcnMv&#10;ZG93bnJldi54bWxQSwUGAAAAAAQABAD1AAAAigMAAAAA&#10;" fillcolor="#004000" stroked="f"/>
                  <v:rect id="Rectangle 334" o:spid="_x0000_s2274" style="position:absolute;left:2895;top:1588;width:1156;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d3oMgA&#10;AADdAAAADwAAAGRycy9kb3ducmV2LnhtbESPQUvDQBSE74L/YXmCt3ZjlWDTbkspFbxEaxTa4zP7&#10;TILZt2l2m27/fVcoeBxm5htmvgymFQP1rrGs4GGcgCAurW64UvD1+TJ6BuE8ssbWMik4k4Pl4vZm&#10;jpm2J/6gofCViBB2GSqove8yKV1Zk0E3th1x9H5sb9BH2VdS93iKcNPKSZKk0mDDcaHGjtY1lb/F&#10;0Sh4K3aPm/X3PrzbsG8O02O+HfJcqfu7sJqB8BT8f/jaftUK0qd0Cn9v4hOQi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13egyAAAAN0AAAAPAAAAAAAAAAAAAAAAAJgCAABk&#10;cnMvZG93bnJldi54bWxQSwUGAAAAAAQABAD1AAAAjQMAAAAA&#10;" fillcolor="#003e00" stroked="f"/>
                  <v:rect id="Rectangle 335" o:spid="_x0000_s2275" style="position:absolute;left:2895;top:1607;width:1156;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m9cQA&#10;AADdAAAADwAAAGRycy9kb3ducmV2LnhtbERPz2vCMBS+C/4P4Qm72XSyuVmN4mQDZSCs04O3Z/PW&#10;VpuXkmRa//vlIOz48f2eLTrTiAs5X1tW8JikIIgLq2suFey+P4avIHxA1thYJgU38rCY93szzLS9&#10;8hdd8lCKGMI+QwVVCG0mpS8qMugT2xJH7sc6gyFCV0rt8BrDTSNHaTqWBmuODRW2tKqoOOe/RsEp&#10;H72fu8mb3X5u3eZ42D+zXbVKPQy65RREoC78i+/utVYwfnqJ++O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ZvXEAAAA3QAAAA8AAAAAAAAAAAAAAAAAmAIAAGRycy9k&#10;b3ducmV2LnhtbFBLBQYAAAAABAAEAPUAAACJAwAAAAA=&#10;" fillcolor="#003b00" stroked="f"/>
                  <v:rect id="Rectangle 336" o:spid="_x0000_s2276" style="position:absolute;left:2895;top:1124;width:1153;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bCsccA&#10;AADdAAAADwAAAGRycy9kb3ducmV2LnhtbESPQWvCQBSE7wX/w/IKvZS6USSG6Cq2UhIPOTRWvD6y&#10;r0kw+zZkt5r++25B6HGYmW+Y9XY0nbjS4FrLCmbTCARxZXXLtYLP4/tLAsJ5ZI2dZVLwQw62m8nD&#10;GlNtb/xB19LXIkDYpaig8b5PpXRVQwbd1PbEwfuyg0Ef5FBLPeAtwE0n51EUS4Mth4UGe3prqLqU&#10;30aBSfZZdrgUeXUunuOIF1n/ejor9fQ47lYgPI3+P3xv51pBvFjO4O9NeAJy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WwrHHAAAA3QAAAA8AAAAAAAAAAAAAAAAAmAIAAGRy&#10;cy9kb3ducmV2LnhtbFBLBQYAAAAABAAEAPUAAACMAwAAAAA=&#10;" filled="f" strokeweight=".65pt"/>
                  <v:rect id="Rectangle 337" o:spid="_x0000_s2277" style="position:absolute;left:3172;top:1249;width:548;height:2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Z0sMA&#10;AADdAAAADwAAAGRycy9kb3ducmV2LnhtbESP3WoCMRSE7wXfIRyhd5p1KSpbo4ggWOmNax/gsDn7&#10;g8nJkqTu9u0boeDlMDPfMNv9aI14kA+dYwXLRQaCuHK640bB9+0034AIEVmjcUwKfinAfjedbLHQ&#10;buArPcrYiAThUKCCNsa+kDJULVkMC9cTJ6923mJM0jdSexwS3BqZZ9lKWuw4LbTY07Gl6l7+WAXy&#10;Vp6GTWl85i55/WU+z9eanFJvs/HwASLSGF/h//ZZK1i9r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ZZ0sMAAADdAAAADwAAAAAAAAAAAAAAAACYAgAAZHJzL2Rv&#10;d25yZXYueG1sUEsFBgAAAAAEAAQA9QAAAIgDAAAAAA==&#10;" filled="f" stroked="f">
                    <v:textbox style="mso-fit-shape-to-text:t" inset="0,0,0,0">
                      <w:txbxContent>
                        <w:p w:rsidR="0059726E" w:rsidRPr="005E524E" w:rsidRDefault="0059726E">
                          <w:pPr>
                            <w:rPr>
                              <w:rFonts w:asciiTheme="minorHAnsi" w:hAnsiTheme="minorHAnsi"/>
                              <w:b/>
                              <w:bCs/>
                              <w:lang w:val="ru-RU"/>
                            </w:rPr>
                          </w:pPr>
                          <w:r w:rsidRPr="005E524E">
                            <w:rPr>
                              <w:rFonts w:asciiTheme="minorHAnsi" w:hAnsiTheme="minorHAnsi"/>
                              <w:b/>
                              <w:bCs/>
                              <w:color w:val="FFFFFF"/>
                              <w:sz w:val="10"/>
                              <w:szCs w:val="10"/>
                              <w:lang w:val="ru-RU"/>
                            </w:rPr>
                            <w:t>Медиашлюз</w:t>
                          </w:r>
                        </w:p>
                      </w:txbxContent>
                    </v:textbox>
                  </v:rect>
                  <v:rect id="Rectangle 338" o:spid="_x0000_s2278" style="position:absolute;left:3730;top:1321;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8ScMA&#10;AADdAAAADwAAAGRycy9kb3ducmV2LnhtbESP3WoCMRSE7wu+QziCdzVbKyqrUUQQtPTG1Qc4bM7+&#10;0ORkSVJ3fXtTEHo5zMw3zGY3WCPu5EPrWMHHNANBXDrdcq3gdj2+r0CEiKzROCYFDwqw247eNphr&#10;1/OF7kWsRYJwyFFBE2OXSxnKhiyGqeuIk1c5bzEm6WupPfYJbo2cZdlCWmw5LTTY0aGh8qf4tQrk&#10;tTj2q8L4zH3Nqm9zPl0qckpNxsN+DSLSEP/Dr/ZJK1jMl5/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r8Sc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line id="Line 343" o:spid="_x0000_s2279" style="position:absolute;visibility:visible;mso-wrap-style:square" from="1812,2212" to="2902,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zsEsMAAADdAAAADwAAAGRycy9kb3ducmV2LnhtbERPTWsCMRC9C/6HMAUvotmKWFmNIkKh&#10;4Em3LXobNuNmbTJZNqmu/vrmUPD4eN/LdeesuFIbas8KXscZCOLS65orBZ/F+2gOIkRkjdYzKbhT&#10;gPWq31tirv2N93Q9xEqkEA45KjAxNrmUoTTkMIx9Q5y4s28dxgTbSuoWbyncWTnJspl0WHNqMNjQ&#10;1lD5c/h1Cgp72dDuZE2xPw4fX8X9kX0PL0oNXrrNAkSkLj7F/+4PrWA2fUtz05v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87BLDAAAA3QAAAA8AAAAAAAAAAAAA&#10;AAAAoQIAAGRycy9kb3ducmV2LnhtbFBLBQYAAAAABAAEAPkAAACRAwAAAAA=&#10;" strokeweight=".65pt"/>
                  <v:rect id="Rectangle 344" o:spid="_x0000_s2280" style="position:absolute;left:2908;top:1846;width:115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gW8UA&#10;AADdAAAADwAAAGRycy9kb3ducmV2LnhtbESPW2vCQBSE34X+h+UIfZG6aZE0ia5SCoKPXgr18ZA9&#10;JsHs2ZDdXPz3riD4OMzMN8xqM5pa9NS6yrKCz3kEgji3uuJCwd9p+5GAcB5ZY22ZFNzIwWb9Nllh&#10;pu3AB+qPvhABwi5DBaX3TSaly0sy6Oa2IQ7exbYGfZBtIXWLQ4CbWn5FUSwNVhwWSmzot6T8euyM&#10;giHZJ+6w3V+7/r9LzynNLud4ptT7dPxZgvA0+lf42d5pBfHiO4XHm/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x2BbxQAAAN0AAAAPAAAAAAAAAAAAAAAAAJgCAABkcnMv&#10;ZG93bnJldi54bWxQSwUGAAAAAAQABAD1AAAAigMAAAAA&#10;" fillcolor="#d00" stroked="f"/>
                  <v:rect id="Rectangle 345" o:spid="_x0000_s2281" style="position:absolute;left:2908;top:1881;width:1155;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ZjsMA&#10;AADdAAAADwAAAGRycy9kb3ducmV2LnhtbERPTWvCQBC9C/0PyxS86aahtZK6BlFKW28mob0O2WkS&#10;zM7G7GrS/nr3IHh8vO9VOppWXKh3jWUFT/MIBHFpdcOVgiJ/ny1BOI+ssbVMCv7IQbp+mKww0Xbg&#10;A10yX4kQwi5BBbX3XSKlK2sy6Oa2Iw7cr+0N+gD7SuoehxBuWhlH0UIabDg01NjRtqbymJ2NgtfT&#10;UOD3y8f+GH/lh5//HXZtjkpNH8fNGwhPo7+Lb+5PrWDxvAz7w5vwBO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VZjsMAAADdAAAADwAAAAAAAAAAAAAAAACYAgAAZHJzL2Rv&#10;d25yZXYueG1sUEsFBgAAAAAEAAQA9QAAAIgDAAAAAA==&#10;" fillcolor="#db0000" stroked="f"/>
                  <v:rect id="Rectangle 346" o:spid="_x0000_s2282" style="position:absolute;left:2908;top:1908;width:1155;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y8cA&#10;AADdAAAADwAAAGRycy9kb3ducmV2LnhtbESPXWvCMBSG7wf7D+EMdjM0dYwg1ShjKHOIzG/Y3aE5&#10;a4vNSddktv77RRh4+fJ+PLzjaWcrcabGl441DPoJCOLMmZJzDfvdvDcE4QOywcoxabiQh+nk/m6M&#10;qXEtb+i8DbmII+xT1FCEUKdS+qwgi77vauLofbvGYoiyyaVpsI3jtpLPSaKkxZIjocCa3grKTttf&#10;e4WsDurpa/mp1rP342m5Ue3H4kfrx4fudQQiUBdu4f/2wmhQL8MBXN/EJ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Po8vHAAAA3QAAAA8AAAAAAAAAAAAAAAAAmAIAAGRy&#10;cy9kb3ducmV2LnhtbFBLBQYAAAAABAAEAPUAAACMAwAAAAA=&#10;" fillcolor="#d90000" stroked="f"/>
                  <v:rect id="Rectangle 347" o:spid="_x0000_s2283" style="position:absolute;left:2908;top:1928;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CJ8cA&#10;AADdAAAADwAAAGRycy9kb3ducmV2LnhtbESPQWvCQBSE70L/w/KE3nRjWoJEV5FQQUoPbepBb8/s&#10;Mwlm38bsVqO/vlsQehxm5htmvuxNIy7Uudqygsk4AkFcWF1zqWD7vR5NQTiPrLGxTApu5GC5eBrM&#10;MdX2yl90yX0pAoRdigoq79tUSldUZNCNbUscvKPtDPogu1LqDq8BbhoZR1EiDdYcFipsKauoOOU/&#10;RsFnbA671cf2/hJl75ldv53bfJ8o9TzsVzMQnnr/H360N1pB8jqN4e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7AifHAAAA3QAAAA8AAAAAAAAAAAAAAAAAmAIAAGRy&#10;cy9kb3ducmV2LnhtbFBLBQYAAAAABAAEAPUAAACMAwAAAAA=&#10;" fillcolor="#d70000" stroked="f"/>
                  <v:rect id="Rectangle 348" o:spid="_x0000_s2284" style="position:absolute;left:2908;top:1945;width:1155;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AL8YA&#10;AADdAAAADwAAAGRycy9kb3ducmV2LnhtbESPQWvCQBSE74X+h+UVvJS6qUqw0U1oBVEQD7X1/sg+&#10;k9js27C7avTXd4VCj8PMfMPMi9604kzON5YVvA4TEMSl1Q1XCr6/li9TED4ga2wtk4IreSjyx4c5&#10;Ztpe+JPOu1CJCGGfoYI6hC6T0pc1GfRD2xFH72CdwRClq6R2eIlw08pRkqTSYMNxocaOFjWVP7uT&#10;UYBmu3H758PHbeLSzf4Y3m680koNnvr3GYhAffgP/7XXWkE6mY7h/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HAL8YAAADdAAAADwAAAAAAAAAAAAAAAACYAgAAZHJz&#10;L2Rvd25yZXYueG1sUEsFBgAAAAAEAAQA9QAAAIsDAAAAAA==&#10;" fillcolor="#d50000" stroked="f"/>
                  <v:rect id="Rectangle 349" o:spid="_x0000_s2285" style="position:absolute;left:2908;top:1960;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JoscA&#10;AADdAAAADwAAAGRycy9kb3ducmV2LnhtbESPQWvCQBSE70L/w/IK3urGNtgQXUNbqAgtglYQb8/s&#10;axKafRuym5j+e1cQPA4z8w2zyAZTi55aV1lWMJ1EIIhzqysuFOx/Pp8SEM4ja6wtk4J/cpAtH0YL&#10;TLU985b6nS9EgLBLUUHpfZNK6fKSDLqJbYiD92tbgz7ItpC6xXOAm1o+R9FMGqw4LJTY0EdJ+d+u&#10;MwqaY7eOq9dN9/XyfZjKw2nzvko6pcaPw9schKfB38O39lormMVJDNc34QnI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0iaLHAAAA3QAAAA8AAAAAAAAAAAAAAAAAmAIAAGRy&#10;cy9kb3ducmV2LnhtbFBLBQYAAAAABAAEAPUAAACMAwAAAAA=&#10;" fillcolor="#d30000" stroked="f"/>
                  <v:rect id="Rectangle 350" o:spid="_x0000_s2286" style="position:absolute;left:2908;top:1970;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icUA&#10;AADdAAAADwAAAGRycy9kb3ducmV2LnhtbESP3WoCMRSE74W+QzgF7zSr+LNujSIFQYRSuvYBDpvT&#10;zeLmZElSd317IxR6OczMN8x2P9hW3MiHxrGC2TQDQVw53XCt4PtynOQgQkTW2DomBXcKsN+9jLZY&#10;aNfzF93KWIsE4VCgAhNjV0gZKkMWw9R1xMn7cd5iTNLXUnvsE9y2cp5lK2mx4bRgsKN3Q9W1/LUK&#10;FmV+bD+H/mLOa182+eZDLtcbpcavw+ENRKQh/of/2ietYLXIl/B8k56A3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w6JxQAAAN0AAAAPAAAAAAAAAAAAAAAAAJgCAABkcnMv&#10;ZG93bnJldi54bWxQSwUGAAAAAAQABAD1AAAAigMAAAAA&#10;" fillcolor="#d10000" stroked="f"/>
                  <v:rect id="Rectangle 351" o:spid="_x0000_s2287" style="position:absolute;left:2908;top:1981;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22usIA&#10;AADdAAAADwAAAGRycy9kb3ducmV2LnhtbESP0YrCMBRE3xf2H8Jd8G1NVrSUahRZEF3wRe0HXJpr&#10;W2xuQhO1/v1GEHwcZuYMs1gNthM36kPrWMPPWIEgrpxpudZQnjbfOYgQkQ12jknDgwKslp8fCyyM&#10;u/OBbsdYiwThUKCGJkZfSBmqhiyGsfPEyTu73mJMsq+l6fGe4LaTE6UyabHltNCgp9+GqsvxajVc&#10;lck8uvPM/+325Xai8jiloPXoa1jPQUQa4jv8au+MhmyaZ/B8k56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nba6wgAAAN0AAAAPAAAAAAAAAAAAAAAAAJgCAABkcnMvZG93&#10;bnJldi54bWxQSwUGAAAAAAQABAD1AAAAhwMAAAAA&#10;" fillcolor="#cf0000" stroked="f"/>
                  <v:rect id="Rectangle 352" o:spid="_x0000_s2288" style="position:absolute;left:2908;top:1994;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nspMQA&#10;AADdAAAADwAAAGRycy9kb3ducmV2LnhtbESP3YrCMBSE7wXfIRzBm0XTFVGpRhFBWJRd8AevD82x&#10;rTYnJYla334jCF4OM/MNM1s0phJ3cr60rOC7n4AgzqwuOVdwPKx7ExA+IGusLJOCJ3lYzNutGaba&#10;PnhH933IRYSwT1FBEUKdSumzggz6vq2Jo3e2zmCI0uVSO3xEuKnkIElG0mDJcaHAmlYFZdf9zSjw&#10;z2x9udBy+PV7OF+3zuPf7bRRqttpllMQgZrwCb/bP1rBaDgZw+tNf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Z7KTEAAAA3QAAAA8AAAAAAAAAAAAAAAAAmAIAAGRycy9k&#10;b3ducmV2LnhtbFBLBQYAAAAABAAEAPUAAACJAwAAAAA=&#10;" fillcolor="#cd0000" stroked="f"/>
                  <v:rect id="Rectangle 353" o:spid="_x0000_s2289" style="position:absolute;left:2908;top:2002;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kiO8IA&#10;AADdAAAADwAAAGRycy9kb3ducmV2LnhtbERPz2vCMBS+C/sfwht401TR6jqjzIGwk2AV2fHRvLWZ&#10;zUtJMu3+e3MQPH58v1eb3rbiSj4Yxwom4wwEceW04VrB6bgbLUGEiKyxdUwK/inAZv0yWGGh3Y0P&#10;dC1jLVIIhwIVNDF2hZShashiGLuOOHE/zluMCfpaao+3FG5bOc2yXFo0nBoa7OizoepS/lkFITd7&#10;szXfs7d8PvldXMj359NCqeFr//EOIlIfn+KH+0sryGfLNDe9SU9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WSI7wgAAAN0AAAAPAAAAAAAAAAAAAAAAAJgCAABkcnMvZG93&#10;bnJldi54bWxQSwUGAAAAAAQABAD1AAAAhwMAAAAA&#10;" fillcolor="#cb0000" stroked="f"/>
                  <v:rect id="Rectangle 354" o:spid="_x0000_s2290" style="position:absolute;left:2908;top:2013;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L2sMA&#10;AADdAAAADwAAAGRycy9kb3ducmV2LnhtbESPQWvCQBSE7wX/w/KE3urGUoKJrhIKgd6KaXp/ZF+T&#10;aPZt2F01+feuIPQ4zMw3zO4wmUFcyfnesoL1KgFB3Fjdc6ug/infNiB8QNY4WCYFM3k47BcvO8y1&#10;vfGRrlVoRYSwz1FBF8KYS+mbjgz6lR2Jo/dnncEQpWuldniLcDPI9yRJpcGe40KHI3121Jyri1Hw&#10;W2Zca3OpS/N9mt1QpHNVpEq9LqdiCyLQFP7Dz/aXVpB+bDJ4vIlPQO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nL2sMAAADdAAAADwAAAAAAAAAAAAAAAACYAgAAZHJzL2Rv&#10;d25yZXYueG1sUEsFBgAAAAAEAAQA9QAAAIgDAAAAAA==&#10;" fillcolor="#c90000" stroked="f"/>
                  <v:rect id="Rectangle 355" o:spid="_x0000_s2291" style="position:absolute;left:2908;top:2020;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wx8EA&#10;AADdAAAADwAAAGRycy9kb3ducmV2LnhtbERPy4rCMBTdC/5DuIIb0VQRqR2jqCCOuPIBMrtLc6ct&#10;09yUJGr9+8lCcHk478WqNbV4kPOVZQXjUQKCOLe64kLB9bIbpiB8QNZYWyYFL/KwWnY7C8y0ffKJ&#10;HudQiBjCPkMFZQhNJqXPSzLoR7YhjtyvdQZDhK6Q2uEzhptaTpJkJg1WHBtKbGhbUv53vhsFej9N&#10;pUtvx3oy2FyuKf4EeT8o1e+16y8QgdrwEb/d31rBbDqP++Ob+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3cMfBAAAA3QAAAA8AAAAAAAAAAAAAAAAAmAIAAGRycy9kb3du&#10;cmV2LnhtbFBLBQYAAAAABAAEAPUAAACGAwAAAAA=&#10;" fillcolor="#c70000" stroked="f"/>
                  <v:rect id="Rectangle 356" o:spid="_x0000_s2292" style="position:absolute;left:2908;top:202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hFMQA&#10;AADdAAAADwAAAGRycy9kb3ducmV2LnhtbESPT2sCMRTE74LfITyht5pVylK3RhFR7KlQ//T82Dyz&#10;aTcv6ybq+u0bQfA4zMxvmOm8c7W4UBusZwWjYQaCuPTaslGw361f30GEiKyx9kwKbhRgPuv3plho&#10;f+VvumyjEQnCoUAFVYxNIWUoK3IYhr4hTt7Rtw5jkq2RusVrgrtajrMslw4tp4UKG1pWVP5tz06B&#10;PBj6/QrLfG2PJmxOK2t+5E2pl0G3+AARqYvP8KP9qRXkb5MR3N+kJ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eIRTEAAAA3QAAAA8AAAAAAAAAAAAAAAAAmAIAAGRycy9k&#10;b3ducmV2LnhtbFBLBQYAAAAABAAEAPUAAACJAwAAAAA=&#10;" fillcolor="#c50000" stroked="f"/>
                  <v:rect id="Rectangle 357" o:spid="_x0000_s2293" style="position:absolute;left:2908;top:2034;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S/ZMMA&#10;AADdAAAADwAAAGRycy9kb3ducmV2LnhtbESPQYvCMBSE78L+h/AWvMiaKlK0NsqyIHhZ0Cp7fjTP&#10;trR5KUnU+u/NguBxmJlvmHw7mE7cyPnGsoLZNAFBXFrdcKXgfNp9LUH4gKyxs0wKHuRhu/kY5Zhp&#10;e+cj3YpQiQhhn6GCOoQ+k9KXNRn0U9sTR+9incEQpaukdniPcNPJeZKk0mDDcaHGnn5qKtviahQY&#10;8/j9S8titjisXHGlpp3gKVFq/Dl8r0EEGsI7/GrvtYJ0sZrD/5v4BO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S/ZMMAAADdAAAADwAAAAAAAAAAAAAAAACYAgAAZHJzL2Rv&#10;d25yZXYueG1sUEsFBgAAAAAEAAQA9QAAAIgDAAAAAA==&#10;" fillcolor="#c30000" stroked="f"/>
                  <v:rect id="Rectangle 358" o:spid="_x0000_s2294" style="position:absolute;left:2908;top:204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4ziMUA&#10;AADdAAAADwAAAGRycy9kb3ducmV2LnhtbESPX2vCQBDE3wv9DscW+lYvtuKf6ClFEKQUilHyvOTW&#10;XDC3G3Knpt++Vyj0cZiZ3zCrzeBbdaM+NMIGxqMMFHEltuHawOm4e5mDChHZYitMBr4pwGb9+LDC&#10;3MqdD3QrYq0ShEOOBlyMXa51qBx5DCPpiJN3lt5jTLKvte3xnuC+1a9ZNtUeG04LDjvaOqouxdUb&#10;+LoU2l3b8mMyLu0nSinNbC/GPD8N70tQkYb4H/5r762B6WTxBr9v0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3jOIxQAAAN0AAAAPAAAAAAAAAAAAAAAAAJgCAABkcnMv&#10;ZG93bnJldi54bWxQSwUGAAAAAAQABAD1AAAAigMAAAAA&#10;" fillcolor="#c10000" stroked="f"/>
                  <v:rect id="Rectangle 359" o:spid="_x0000_s2295" style="position:absolute;left:2908;top:2049;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oz8UA&#10;AADdAAAADwAAAGRycy9kb3ducmV2LnhtbESPQWvCQBSE70L/w/IK3nRjG6RGN6EUWnLx0NjW6zP7&#10;moRk34bsNsZ/7xYEj8PMfMPsssl0YqTBNZYVrJYRCOLS6oYrBV+H98ULCOeRNXaWScGFHGTpw2yH&#10;ibZn/qSx8JUIEHYJKqi97xMpXVmTQbe0PXHwfu1g0Ac5VFIPeA5w08mnKFpLgw2HhRp7equpbIs/&#10;o6D90OPqJy5N0bR5bvD4fPres1Lzx+l1C8LT5O/hWzvXCtbxJob/N+EJ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WjPxQAAAN0AAAAPAAAAAAAAAAAAAAAAAJgCAABkcnMv&#10;ZG93bnJldi54bWxQSwUGAAAAAAQABAD1AAAAigMAAAAA&#10;" fillcolor="#bf0000" stroked="f"/>
                  <v:rect id="Rectangle 360" o:spid="_x0000_s2296" style="position:absolute;left:2908;top:2056;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xk28YA&#10;AADdAAAADwAAAGRycy9kb3ducmV2LnhtbESPQWvCQBSE74L/YXmCN90oVWx0FVsoxOJFre31mX0m&#10;wezbkF1j9Ne7hUKPw8x8wyxWrSlFQ7UrLCsYDSMQxKnVBWcKvg4fgxkI55E1lpZJwZ0crJbdzgJj&#10;bW+8o2bvMxEg7GJUkHtfxVK6NCeDbmgr4uCdbW3QB1lnUtd4C3BTynEUTaXBgsNCjhW955Re9lej&#10;YLZ5HOjnOH5rooe58/E7+TxtE6X6vXY9B+Gp9f/hv3aiFUxfXifw+yY8Abl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xk28YAAADdAAAADwAAAAAAAAAAAAAAAACYAgAAZHJz&#10;L2Rvd25yZXYueG1sUEsFBgAAAAAEAAQA9QAAAIsDAAAAAA==&#10;" fillcolor="#bd0000" stroked="f"/>
                  <v:rect id="Rectangle 361" o:spid="_x0000_s2297" style="position:absolute;left:2908;top:2062;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Wz8kA&#10;AADdAAAADwAAAGRycy9kb3ducmV2LnhtbESP3WoCMRSE7wt9h3AK3hTN2tpFV6NIpVUKpf6BXh42&#10;x83i5mTZpLp9+0Yo9HKYmW+Yyay1lbhQ40vHCvq9BARx7nTJhYL97q07BOEDssbKMSn4IQ+z6f3d&#10;BDPtrryhyzYUIkLYZ6jAhFBnUvrckEXfczVx9E6usRiibAqpG7xGuK3kU5Kk0mLJccFgTa+G8vP2&#10;2yo49L9ePtz6cXfy6+PzcjkcmffFp1Kdh3Y+BhGoDf/hv/ZKK0gHoxRub+ITk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AdWz8kAAADdAAAADwAAAAAAAAAAAAAAAACYAgAA&#10;ZHJzL2Rvd25yZXYueG1sUEsFBgAAAAAEAAQA9QAAAI4DAAAAAA==&#10;" fillcolor="#b00" stroked="f"/>
                  <v:rect id="Rectangle 362" o:spid="_x0000_s2298" style="position:absolute;left:2908;top:2071;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rIcQA&#10;AADdAAAADwAAAGRycy9kb3ducmV2LnhtbESPQYvCMBSE78L+h/AEb5oqi67VKCK4COLBuuL10bxt&#10;yzYv3Sa19d8bQfA4zMw3zHLdmVLcqHaFZQXjUQSCOLW64EzBz3k3/ALhPLLG0jIpuJOD9eqjt8RY&#10;25ZPdEt8JgKEXYwKcu+rWEqX5mTQjWxFHLxfWxv0QdaZ1DW2AW5KOYmiqTRYcFjIsaJtTulf0hgF&#10;32ZytdRejod0f6yS/w01JTZKDfrdZgHCU+ff4Vd7rxVMP+czeL4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zayHEAAAA3QAAAA8AAAAAAAAAAAAAAAAAmAIAAGRycy9k&#10;b3ducmV2LnhtbFBLBQYAAAAABAAEAPUAAACJAwAAAAA=&#10;" fillcolor="#b90000" stroked="f"/>
                  <v:rect id="Rectangle 363" o:spid="_x0000_s2299" style="position:absolute;left:2908;top:2075;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oMosMA&#10;AADdAAAADwAAAGRycy9kb3ducmV2LnhtbERPy2rCQBTdF/yH4QrdBJ1oa9ToKEVI6Up8odtL5poE&#10;M3dCZtS0X99ZFLo8nPdy3ZlaPKh1lWUFo2EMgji3uuJCwemYDWYgnEfWWFsmBd/kYL3qvSwx1fbJ&#10;e3ocfCFCCLsUFZTeN6mULi/JoBvahjhwV9sa9AG2hdQtPkO4qeU4jhNpsOLQUGJDm5Ly2+FuFHxm&#10;UTKaRnSZ/LyddzSutz6TkVKv/e5jAcJT5//Ff+4vrSB5n4e54U14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oMosMAAADdAAAADwAAAAAAAAAAAAAAAACYAgAAZHJzL2Rv&#10;d25yZXYueG1sUEsFBgAAAAAEAAQA9QAAAIgDAAAAAA==&#10;" fillcolor="#b70000" stroked="f"/>
                  <v:rect id="Rectangle 364" o:spid="_x0000_s2300" style="position:absolute;left:2908;top:208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vsUA&#10;AADdAAAADwAAAGRycy9kb3ducmV2LnhtbESPQWsCMRSE70L/Q3iFXkQTRayuRimFQm+lupfenpvn&#10;7mryst2kmv77piB4HGbmG2a9Tc6KC/Wh9axhMlYgiCtvWq41lPu30QJEiMgGrWfS8EsBtpuHwRoL&#10;46/8SZddrEWGcChQQxNjV0gZqoYchrHviLN39L3DmGVfS9PjNcOdlVOl5tJhy3mhwY5eG6rOux+n&#10;QalhmcLs62SO6QMP38+TaWmt1k+P6WUFIlKK9/Ct/W40zGfLJfy/y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xi+xQAAAN0AAAAPAAAAAAAAAAAAAAAAAJgCAABkcnMv&#10;ZG93bnJldi54bWxQSwUGAAAAAAQABAD1AAAAigMAAAAA&#10;" fillcolor="#b50000" stroked="f"/>
                  <v:rect id="Rectangle 365" o:spid="_x0000_s2301" style="position:absolute;left:2908;top:208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BX5MEA&#10;AADdAAAADwAAAGRycy9kb3ducmV2LnhtbERPz2vCMBS+C/sfwhvspokDu1mNMgTB08DqwOOjeTbF&#10;5qU00Wb//XIQdvz4fq+3yXXiQUNoPWuYzxQI4tqblhsN59N++gkiRGSDnWfS8EsBtpuXyRpL40c+&#10;0qOKjcghHErUYGPsSylDbclhmPmeOHNXPziMGQ6NNAOOOdx18l2pQjpsOTdY7Glnqb5Vd6fhe7xd&#10;xo9l0aqfdLKHM+3SfV5p/faavlYgIqX4L366D0ZDsVB5f36Tn4D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V+TBAAAA3QAAAA8AAAAAAAAAAAAAAAAAmAIAAGRycy9kb3du&#10;cmV2LnhtbFBLBQYAAAAABAAEAPUAAACGAwAAAAA=&#10;" fillcolor="#b30000" stroked="f"/>
                  <v:rect id="Rectangle 366" o:spid="_x0000_s2302" style="position:absolute;left:2908;top:2092;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boasUA&#10;AADdAAAADwAAAGRycy9kb3ducmV2LnhtbESP0WqDQBRE3wv5h+UG+lZXk1aCcRNCIBL6VNN+wI17&#10;oxL3rrhbNX/fLRT6OMzMGSbfz6YTIw2utawgiWIQxJXVLdcKvj5PLxsQziNr7CyTggc52O8WTzlm&#10;2k5c0njxtQgQdhkqaLzvMyld1ZBBF9meOHg3Oxj0QQ611ANOAW46uYrjVBpsOSw02NOxoep++TYK&#10;xlWavFdrnIr161T0MjlcT+WHUs/L+bAF4Wn2/+G/9lkrSN/iBH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uhqxQAAAN0AAAAPAAAAAAAAAAAAAAAAAJgCAABkcnMv&#10;ZG93bnJldi54bWxQSwUGAAAAAAQABAD1AAAAigMAAAAA&#10;" fillcolor="#b10000" stroked="f"/>
                  <v:rect id="Rectangle 367" o:spid="_x0000_s2303" style="position:absolute;left:2908;top:209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DA8UA&#10;AADdAAAADwAAAGRycy9kb3ducmV2LnhtbESPS2sCMRSF94X+h3AL7mqi0GkdjdKHQnFlpy5cXibX&#10;mcHJzTSJzvjvG6HQ5eE8Ps5iNdhWXMiHxrGGyViBIC6dabjSsP/ePL6ACBHZYOuYNFwpwGp5f7fA&#10;3Liev+hSxEqkEQ45aqhj7HIpQ1mTxTB2HXHyjs5bjEn6ShqPfRq3rZwqlUmLDSdCjR2911SeirNN&#10;3LfneFXVbnfwHwX1P7PtidaZ1qOH4XUOItIQ/8N/7U+jIXtSU7i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38MDxQAAAN0AAAAPAAAAAAAAAAAAAAAAAJgCAABkcnMv&#10;ZG93bnJldi54bWxQSwUGAAAAAAQABAD1AAAAigMAAAAA&#10;" fillcolor="#af0000" stroked="f"/>
                  <v:rect id="Rectangle 368" o:spid="_x0000_s2304" style="position:absolute;left:2908;top:210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INqsQA&#10;AADdAAAADwAAAGRycy9kb3ducmV2LnhtbESPQYvCMBSE78L+h/AWvGlaRZFqKiK76NVWWfb2aJ5t&#10;d5uX0kSt/94IgsdhZr5hVuveNOJKnastK4jHEQjiwuqaSwXH/Hu0AOE8ssbGMim4k4N1+jFYYaLt&#10;jQ90zXwpAoRdggoq79tESldUZNCNbUscvLPtDPogu1LqDm8Bbho5iaK5NFhzWKiwpW1FxX92MQrw&#10;b9dufzbZTseTr/3p0vz6PJ8pNfzsN0sQnnr/Dr/ae61gPoum8HwTn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CDarEAAAA3QAAAA8AAAAAAAAAAAAAAAAAmAIAAGRycy9k&#10;b3ducmV2LnhtbFBLBQYAAAAABAAEAPUAAACJAwAAAAA=&#10;" fillcolor="#ad0000" stroked="f"/>
                  <v:rect id="Rectangle 369" o:spid="_x0000_s2305" style="position:absolute;left:2908;top:2109;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6E48QA&#10;AADdAAAADwAAAGRycy9kb3ducmV2LnhtbESPT2sCMRTE7wW/Q3iCt5pY7CKrUUQolB5a/4HXR/Lc&#10;Xd28LEnU7bdvCoUeh5n5DbNY9a4Vdwqx8axhMlYgiI23DVcajoe35xmImJAttp5JwzdFWC0HTwss&#10;rX/wju77VIkM4ViihjqlrpQympocxrHviLN39sFhyjJU0gZ8ZLhr5YtShXTYcF6osaNNTea6vzkN&#10;l0+zQ3W6xRS2Zls0hfkIX0br0bBfz0Ek6tN/+K/9bjUUr2oKv2/yE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OhOPEAAAA3QAAAA8AAAAAAAAAAAAAAAAAmAIAAGRycy9k&#10;b3ducmV2LnhtbFBLBQYAAAAABAAEAPUAAACJAwAAAAA=&#10;" fillcolor="#ab0000" stroked="f"/>
                  <v:rect id="Rectangle 370" o:spid="_x0000_s2306" style="position:absolute;left:2908;top:2116;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IysEA&#10;AADdAAAADwAAAGRycy9kb3ducmV2LnhtbESPzarCMBSE94LvEI5wd5oq/lGNIoJXt7aC20NzbIrN&#10;SWlytfftjSC4HGbmG2a97WwtHtT6yrGC8SgBQVw4XXGp4JIfhksQPiBrrB2Tgn/ysN30e2tMtXvy&#10;mR5ZKEWEsE9RgQmhSaX0hSGLfuQa4ujdXGsxRNmWUrf4jHBby0mSzKXFiuOCwYb2hop79mcVNHVm&#10;q8XS7G56mv9ezweeUjgq9TPodisQgbrwDX/aJ61gPktm8H4Tn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3SMrBAAAA3QAAAA8AAAAAAAAAAAAAAAAAmAIAAGRycy9kb3du&#10;cmV2LnhtbFBLBQYAAAAABAAEAPUAAACGAwAAAAA=&#10;" fillcolor="#a90000" stroked="f"/>
                  <v:rect id="Rectangle 371" o:spid="_x0000_s2307" style="position:absolute;left:2908;top:2122;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7tc8YA&#10;AADdAAAADwAAAGRycy9kb3ducmV2LnhtbESPQWvCQBSE7wX/w/KE3uquRYNEVxFRKRQKtRE9PrLP&#10;JJp9m2a3Mf333UKhx2FmvmEWq97WoqPWV441jEcKBHHuTMWFhuxj9zQD4QOywdoxafgmD6vl4GGB&#10;qXF3fqfuEAoRIexT1FCG0KRS+rwki37kGuLoXVxrMUTZFtK0eI9wW8tnpRJpseK4UGJDm5Ly2+HL&#10;athPutNZZixfP/3kepy+qe36nGn9OOzXcxCB+vAf/mu/GA3JVCX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7tc8YAAADdAAAADwAAAAAAAAAAAAAAAACYAgAAZHJz&#10;L2Rvd25yZXYueG1sUEsFBgAAAAAEAAQA9QAAAIsDAAAAAA==&#10;" fillcolor="#a70000" stroked="f"/>
                  <v:rect id="Rectangle 372" o:spid="_x0000_s2308" style="position:absolute;left:2908;top:2126;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W3scA&#10;AADdAAAADwAAAGRycy9kb3ducmV2LnhtbESPT2vCQBTE74LfYXlCb7pRqErqGqIg2JYe/AOlt0f2&#10;NQlm34bsxk2/fbdQ8DjMzG+YTTaYRtypc7VlBfNZAoK4sLrmUsH1cpiuQTiPrLGxTAp+yEG2HY82&#10;mGob+ET3sy9FhLBLUUHlfZtK6YqKDLqZbYmj9207gz7KrpS6wxDhppGLJFlKgzXHhQpb2ldU3M69&#10;UdB81HjJd/2+PxxbH97fvsJneFXqaTLkLyA8Df4R/m8ftYLlc7KCvzfx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hVt7HAAAA3QAAAA8AAAAAAAAAAAAAAAAAmAIAAGRy&#10;cy9kb3ducmV2LnhtbFBLBQYAAAAABAAEAPUAAACMAwAAAAA=&#10;" fillcolor="#a50000" stroked="f"/>
                  <v:rect id="Rectangle 373" o:spid="_x0000_s2309" style="position:absolute;left:2908;top:2133;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SsMA&#10;AADdAAAADwAAAGRycy9kb3ducmV2LnhtbERPz2vCMBS+C/sfwhO8aVpBt1VjmWOClzF0Az0+mmdT&#10;bV5KEzX775fDwOPH93tZRtuKG/W+cawgn2QgiCunG64V/Hxvxi8gfEDW2DomBb/koVw9DZZYaHfn&#10;Hd32oRYphH2BCkwIXSGlrwxZ9BPXESfu5HqLIcG+lrrHewq3rZxm2VxabDg1GOzo3VB12V+tAn7O&#10;d+tZ1XwdP6fHeD58mPC6jkqNhvFtASJQDA/xv3urFcxnWZqb3q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RSsMAAADdAAAADwAAAAAAAAAAAAAAAACYAgAAZHJzL2Rv&#10;d25yZXYueG1sUEsFBgAAAAAEAAQA9QAAAIgDAAAAAA==&#10;" fillcolor="#a30000" stroked="f"/>
                  <v:rect id="Rectangle 374" o:spid="_x0000_s2310" style="position:absolute;left:2908;top:2137;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nCMYA&#10;AADdAAAADwAAAGRycy9kb3ducmV2LnhtbESPQWsCMRSE7wX/Q3iFXoomFlbd1SgiCD1Zugri7bF5&#10;7i7dvIRN1O2/bwqFHoeZ+YZZbQbbiTv1oXWsYTpRIIgrZ1quNZyO+/ECRIjIBjvHpOGbAmzWo6cV&#10;FsY9+JPuZaxFgnAoUEMToy+kDFVDFsPEeeLkXV1vMSbZ19L0+Ehw28k3pWbSYstpoUFPu4aqr/Jm&#10;NeSvH/Opzy6mPF/Oe3XMDpnPD1q/PA/bJYhIQ/wP/7XfjYZZpnL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KnCMYAAADdAAAADwAAAAAAAAAAAAAAAACYAgAAZHJz&#10;L2Rvd25yZXYueG1sUEsFBgAAAAAEAAQA9QAAAIsDAAAAAA==&#10;" fillcolor="#a10000" stroked="f"/>
                  <v:rect id="Rectangle 375" o:spid="_x0000_s2311" style="position:absolute;left:2908;top:2141;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18AA&#10;AADdAAAADwAAAGRycy9kb3ducmV2LnhtbERPTYvCMBC9C/6HMMLeNFVQpBqlCoIgu2gVz0MztsVm&#10;UppY23+/OQgeH+97ve1MJVpqXGlZwXQSgSDOrC45V3C7HsZLEM4ja6wsk4KeHGw3w8EaY23ffKE2&#10;9bkIIexiVFB4X8dSuqwgg25ia+LAPWxj0AfY5FI3+A7hppKzKFpIgyWHhgJr2heUPdOXUXA+df3v&#10;MUkuf/udk/Ie9VWblUr9jLpkBcJT57/ij/uoFSzm07A/vAlPQG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018AAAADdAAAADwAAAAAAAAAAAAAAAACYAgAAZHJzL2Rvd25y&#10;ZXYueG1sUEsFBgAAAAAEAAQA9QAAAIUDAAAAAA==&#10;" fillcolor="#9f0000" stroked="f"/>
                  <v:rect id="Rectangle 376" o:spid="_x0000_s2312" style="position:absolute;left:2908;top:214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iUp8YA&#10;AADdAAAADwAAAGRycy9kb3ducmV2LnhtbESPQWvCQBSE7wX/w/KE3uomQsWmboKIkl6K1Nb7M/ua&#10;BLNv1+xWU3+9WxB6HGbmG2ZRDKYTZ+p9a1lBOklAEFdWt1wr+PrcPM1B+ICssbNMCn7JQ5GPHhaY&#10;aXvhDzrvQi0ihH2GCpoQXCalrxoy6CfWEUfv2/YGQ5R9LXWPlwg3nZwmyUwabDkuNOho1VB13P0Y&#10;BaW7bvaHcn06SNe9T/dbXW5XL0o9joflK4hAQ/gP39tvWsHsOU3h701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iUp8YAAADdAAAADwAAAAAAAAAAAAAAAACYAgAAZHJz&#10;L2Rvd25yZXYueG1sUEsFBgAAAAAEAAQA9QAAAIsDAAAAAA==&#10;" fillcolor="#9d0000" stroked="f"/>
                  <v:rect id="Rectangle 377" o:spid="_x0000_s2313" style="position:absolute;left:2908;top:215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uLysQA&#10;AADdAAAADwAAAGRycy9kb3ducmV2LnhtbESPwWrDMBBE74H+g9hCb4nslIbgRDalpeBDLk39AYu1&#10;sV1LKyOpif33UaHQ4zAzb5hjNVsjruTD4FhBvslAELdOD9wpaL4+1nsQISJrNI5JwUIBqvJhdcRC&#10;uxt/0vUcO5EgHApU0Mc4FVKGtieLYeMm4uRdnLcYk/Sd1B5vCW6N3GbZTlocOC30ONFbT+14/rEK&#10;zL59x+XU5P5ixnH5rp9t3bFST4/z6wFEpDn+h//atVawe8m38PsmP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7i8rEAAAA3QAAAA8AAAAAAAAAAAAAAAAAmAIAAGRycy9k&#10;b3ducmV2LnhtbFBLBQYAAAAABAAEAPUAAACJAwAAAAA=&#10;" fillcolor="#9b0000" stroked="f"/>
                  <v:rect id="Rectangle 378" o:spid="_x0000_s2314" style="position:absolute;left:2908;top:2158;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WxcYA&#10;AADdAAAADwAAAGRycy9kb3ducmV2LnhtbESP0WrCQBRE34X+w3IF33ST2kZNXUWUtlIEUfsBl+x1&#10;kzZ7N2S3Gv++KxT6OMzMGWa+7GwtLtT6yrGCdJSAIC6crtgo+Dy9DqcgfEDWWDsmBTfysFw89OaY&#10;a3flA12OwYgIYZ+jgjKEJpfSFyVZ9CPXEEfv7FqLIcrWSN3iNcJtLR+TJJMWK44LJTa0Lqn4Pv5Y&#10;Bebr9r6ZBfO2e6LZRG/2WdpsP5Qa9LvVC4hAXfgP/7W3WkH2nI7h/i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9WxcYAAADdAAAADwAAAAAAAAAAAAAAAACYAgAAZHJz&#10;L2Rvd25yZXYueG1sUEsFBgAAAAAEAAQA9QAAAIsDAAAAAA==&#10;" fillcolor="#900" stroked="f"/>
                  <v:rect id="Rectangle 379" o:spid="_x0000_s2315" style="position:absolute;left:2908;top:2165;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48UA&#10;AADdAAAADwAAAGRycy9kb3ducmV2LnhtbESPT2sCMRTE74LfITzBm2YtVmRrFC2IXhTqn54fm9fd&#10;rZuXNYm69tM3guBxmJnfMJNZYypxJedLywoG/QQEcWZ1ybmCw37ZG4PwAVljZZkU3MnDbNpuTTDV&#10;9sZfdN2FXEQI+xQVFCHUqZQ+K8ig79uaOHo/1hkMUbpcaoe3CDeVfEuSkTRYclwosKbPgrLT7mIU&#10;yMZtvn+z40pWC7Tbv3Oyt/eTUt1OM/8AEagJr/CzvdYKRu+DITzexCc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8z7jxQAAAN0AAAAPAAAAAAAAAAAAAAAAAJgCAABkcnMv&#10;ZG93bnJldi54bWxQSwUGAAAAAAQABAD1AAAAigMAAAAA&#10;" fillcolor="#970000" stroked="f"/>
                  <v:rect id="Rectangle 380" o:spid="_x0000_s2316" style="position:absolute;left:2908;top:2167;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RS8QA&#10;AADdAAAADwAAAGRycy9kb3ducmV2LnhtbESPQWuDQBSE74H+h+UFegnNqmAIJhuRQqXXxCTnV/dF&#10;Je5bcbfR/vtuoZDjMDPfMPt8Nr140Og6ywridQSCuLa640bBufp424JwHlljb5kU/JCD/PCy2GOm&#10;7cRHepx8IwKEXYYKWu+HTEpXt2TQre1AHLybHQ36IMdG6hGnADe9TKJoIw12HBZaHOi9pfp++jYK&#10;5NelOlfJtD1Wq6RZzaZMi/Kq1OtyLnYgPM3+Gf5vf2oFmzRO4e9Ne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gEUvEAAAA3QAAAA8AAAAAAAAAAAAAAAAAmAIAAGRycy9k&#10;b3ducmV2LnhtbFBLBQYAAAAABAAEAPUAAACJAwAAAAA=&#10;" fillcolor="#950000" stroked="f"/>
                  <v:rect id="Rectangle 381" o:spid="_x0000_s2317" style="position:absolute;left:2908;top:2173;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bDf8YA&#10;AADdAAAADwAAAGRycy9kb3ducmV2LnhtbESPQWvCQBSE70L/w/IKvekmSkOJrpIqxRZESNT7a/Y1&#10;Cc2+jdlV03/fLQg9DjPzDbNYDaYVV+pdY1lBPIlAEJdWN1wpOB7exi8gnEfW2FomBT/kYLV8GC0w&#10;1fbGOV0LX4kAYZeigtr7LpXSlTUZdBPbEQfvy/YGfZB9JXWPtwA3rZxGUSINNhwWauxoXVP5XVyM&#10;gtc8+9yfongWfxhMsvw8c7vNVqmnxyGbg/A0+P/wvf2uFSTPcQJ/b8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bDf8YAAADdAAAADwAAAAAAAAAAAAAAAACYAgAAZHJz&#10;L2Rvd25yZXYueG1sUEsFBgAAAAAEAAQA9QAAAIsDAAAAAA==&#10;" fillcolor="#930000" stroked="f"/>
                  <v:rect id="Rectangle 382" o:spid="_x0000_s2318" style="position:absolute;left:2908;top:2180;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I6MYA&#10;AADdAAAADwAAAGRycy9kb3ducmV2LnhtbESPQWvCQBSE7wX/w/IEb3UTrbZEV0mLRW9Fq9TjI/tM&#10;grtvQ3ar6b93BaHHYWa+YebLzhpxodbXjhWkwwQEceF0zaWC/ffn8xsIH5A1Gsek4I88LBe9pzlm&#10;2l15S5ddKEWEsM9QQRVCk0npi4os+qFriKN3cq3FEGVbSt3iNcKtkaMkmUqLNceFChv6qKg4736t&#10;gvH6Z/WysSbvtqv3c50ezST/Oig16Hf5DESgLvyHH+2NVjCdpK9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FI6MYAAADdAAAADwAAAAAAAAAAAAAAAACYAgAAZHJz&#10;L2Rvd25yZXYueG1sUEsFBgAAAAAEAAQA9QAAAIsDAAAAAA==&#10;" fillcolor="#910000" stroked="f"/>
                  <v:rect id="Rectangle 383" o:spid="_x0000_s2319" style="position:absolute;left:2908;top:2184;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2e8IA&#10;AADdAAAADwAAAGRycy9kb3ducmV2LnhtbERPz2vCMBS+C/sfwhvsZlMHyuiMIoOBll5Wx86P5q2N&#10;Ni8lydrOv94cBjt+fL+3+9n2YiQfjGMFqywHQdw4bbhV8Hl+X76ACBFZY++YFPxSgP3uYbHFQruJ&#10;P2isYytSCIcCFXQxDoWUoenIYsjcQJy4b+ctxgR9K7XHKYXbXj7n+UZaNJwaOhzoraPmWv9YBb7W&#10;eDIll2M/fuXV8XKbztVFqafH+fAKItIc/8V/7qNWsFmv0tz0Jj0B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OnZ7wgAAAN0AAAAPAAAAAAAAAAAAAAAAAJgCAABkcnMvZG93&#10;bnJldi54bWxQSwUGAAAAAAQABAD1AAAAhwMAAAAA&#10;" fillcolor="#8f0000" stroked="f"/>
                  <v:rect id="_x0000_s2320" style="position:absolute;left:2908;top:2190;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QHScQA&#10;AADdAAAADwAAAGRycy9kb3ducmV2LnhtbESPzYvCMBTE74L/Q3jC3jSt4MfWpiLCgsf14+Lt2bxt&#10;q81LSaLW/34jLOxxmJnfMPm6N614kPONZQXpJAFBXFrdcKXgdPwaL0H4gKyxtUwKXuRhXQwHOWba&#10;PnlPj0OoRISwz1BBHUKXSenLmgz6ie2Io/djncEQpaukdviMcNPKaZLMpcGG40KNHW1rKm+Hu1Gw&#10;S1/dbHtZUDjra3/+Xjo08qLUx6jfrEAE6sN/+K+90wrms/QT3m/iE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0nEAAAA3QAAAA8AAAAAAAAAAAAAAAAAmAIAAGRycy9k&#10;b3ducmV2LnhtbFBLBQYAAAAABAAEAPUAAACJAwAAAAA=&#10;" fillcolor="#8d0000" stroked="f"/>
                  <v:rect id="_x0000_s2321" style="position:absolute;left:2908;top:2197;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IcMA&#10;AADdAAAADwAAAGRycy9kb3ducmV2LnhtbERPPW/CMBDdK/EfrEPq1jhQNa3SOAghgcLWUgbGa3xN&#10;AvE5sg2k/Pp6qMT49L6LxWh6cSHnO8sKZkkKgri2uuNGwf5r/fQGwgdkjb1lUvBLHhbl5KHAXNsr&#10;f9JlFxoRQ9jnqKANYcil9HVLBn1iB+LI/VhnMEToGqkdXmO46eU8TTNpsOPY0OJAq5bq0+5sFHCV&#10;4e3oXqvt1q6/nzeHj6q+LZV6nI7LdxCBxnAX/7srrSB7mcf98U18Ar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hIcMAAADdAAAADwAAAAAAAAAAAAAAAACYAgAAZHJzL2Rv&#10;d25yZXYueG1sUEsFBgAAAAAEAAQA9QAAAIgDAAAAAA==&#10;" fillcolor="#8b0000" stroked="f"/>
                  <v:rect id="_x0000_s2322" style="position:absolute;left:2908;top:2201;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CfY8gA&#10;AADdAAAADwAAAGRycy9kb3ducmV2LnhtbESPQWvCQBSE74X+h+UVeil1kxSlRleRgqWXHEz04O2Z&#10;fSah2bchuybpv+8WCh6HmfmGWW8n04qBetdYVhDPIhDEpdUNVwqOxf71HYTzyBpby6TghxxsN48P&#10;a0y1HflAQ+4rESDsUlRQe9+lUrqyJoNuZjvi4F1tb9AH2VdS9zgGuGllEkULabDhsFBjRx81ld/5&#10;zSg4XHDXLD+Pxdxm59Pw1maXlyJT6vlp2q1AeJr8Pfzf/tIKFvMkhr834Qn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0J9jyAAAAN0AAAAPAAAAAAAAAAAAAAAAAJgCAABk&#10;cnMvZG93bnJldi54bWxQSwUGAAAAAAQABAD1AAAAjQMAAAAA&#10;" fillcolor="#890000" stroked="f"/>
                  <v:rect id="Rectangle 387" o:spid="_x0000_s2323" style="position:absolute;left:2908;top:220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tiMcA&#10;AADdAAAADwAAAGRycy9kb3ducmV2LnhtbESP3WoCMRSE7wt9h3AKvavZrtTKahQRBEFo6x96ebo5&#10;brbdnCxJ1PXtm0Khl8PMfMOMp51txIV8qB0reO5lIIhLp2uuFOy2i6chiBCRNTaOScGNAkwn93dj&#10;LLS78poum1iJBOFQoAITY1tIGUpDFkPPtcTJOzlvMSbpK6k9XhPcNjLPsoG0WHNaMNjS3FD5vTlb&#10;BfXh82vfP5iV/pCrt/fTzR9n51elHh+62QhEpC7+h//aS61g8JLn8PsmPQE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CbYjHAAAA3QAAAA8AAAAAAAAAAAAAAAAAmAIAAGRy&#10;cy9kb3ducmV2LnhtbFBLBQYAAAAABAAEAPUAAACMAwAAAAA=&#10;" fillcolor="#870000" stroked="f"/>
                  <v:rect id="Rectangle 388" o:spid="_x0000_s2324" style="position:absolute;left:2908;top:2212;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f5pcUA&#10;AADdAAAADwAAAGRycy9kb3ducmV2LnhtbESP3YrCMBSE7wXfIRzBuzVV8YdqFF1QZPfC3wc4NMe2&#10;tDkpTba2b79ZWPBymJlvmPW2NaVoqHa5ZQXjUQSCOLE651TB4374WIJwHlljaZkUdORgu+n31hhr&#10;++IrNTefigBhF6OCzPsqltIlGRl0I1sRB+9pa4M+yDqVusZXgJtSTqJoLg3mHBYyrOgzo6S4/RgF&#10;i+543D/GhfveLS73ovs6T2XRKDUctLsVCE+tf4f/2yetYD6bTOHvTX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lxQAAAN0AAAAPAAAAAAAAAAAAAAAAAJgCAABkcnMv&#10;ZG93bnJldi54bWxQSwUGAAAAAAQABAD1AAAAigMAAAAA&#10;" fillcolor="#850000" stroked="f"/>
                  <v:rect id="Rectangle 389" o:spid="_x0000_s2325" style="position:absolute;left:2908;top:2216;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wRcUA&#10;AADdAAAADwAAAGRycy9kb3ducmV2LnhtbESPQWsCMRSE74X+h/AK3mq2oiKrUUqLIEgPa1vw+Lp5&#10;bhaTlyWJ7vrvG6HQ4zAz3zCrzeCsuFKIrWcFL+MCBHHtdcuNgq/P7fMCREzIGq1nUnCjCJv148MK&#10;S+17ruh6SI3IEI4lKjApdaWUsTbkMI59R5y9kw8OU5ahkTpgn+HOyklRzKXDlvOCwY7eDNXnw8Up&#10;OFeXRdUciyN/vNeD2X8H29sfpUZPw+sSRKIh/Yf/2jutYD6bTOH+Jj8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PBFxQAAAN0AAAAPAAAAAAAAAAAAAAAAAJgCAABkcnMv&#10;ZG93bnJldi54bWxQSwUGAAAAAAQABAD1AAAAigMAAAAA&#10;" fillcolor="#830000" stroked="f"/>
                  <v:rect id="Rectangle 390" o:spid="_x0000_s2326" style="position:absolute;left:2908;top:2225;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PxP8MA&#10;AADdAAAADwAAAGRycy9kb3ducmV2LnhtbESPwWrDMBBE74X8g9hAb40cQ9zgRAkhUOixjUPOi7SR&#10;TayVsVRb/fuqUOhxmJk3zP6YXC8mGkPnWcF6VYAg1t50bBVcm7eXLYgQkQ32nknBNwU4HhZPe6yN&#10;n/mTpku0IkM41KigjXGopQy6JYdh5Qfi7N396DBmOVppRpwz3PWyLIpKOuw4L7Q40Lkl/bh8OQVp&#10;atK2b/TrTT+qj4bK2Z6uVqnnZTrtQERK8T/81343CqpNuYHfN/kJ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PxP8MAAADdAAAADwAAAAAAAAAAAAAAAACYAgAAZHJzL2Rv&#10;d25yZXYueG1sUEsFBgAAAAAEAAQA9QAAAIgDAAAAAA==&#10;" fillcolor="#810000" stroked="f"/>
                  <v:rect id="Rectangle 391" o:spid="_x0000_s2327" style="position:absolute;left:2908;top:2233;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PB8QA&#10;AADdAAAADwAAAGRycy9kb3ducmV2LnhtbESPQWsCMRSE74L/IbxCb5qtrYuuRhGpUOihVMXzc/Pc&#10;BDcv203U9d+bQqHHYWa+YebLztXiSm2wnhW8DDMQxKXXlisF+91mMAERIrLG2jMpuFOA5aLfm2Oh&#10;/Y2/6bqNlUgQDgUqMDE2hZShNOQwDH1DnLyTbx3GJNtK6hZvCe5qOcqyXDq0nBYMNrQ2VJ63F6fg&#10;/D5+a6yppq/ZEb8OztpP/Fkr9fzUrWYgInXxP/zX/tAK8vEoh9836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jwfEAAAA3QAAAA8AAAAAAAAAAAAAAAAAmAIAAGRycy9k&#10;b3ducmV2LnhtbFBLBQYAAAAABAAEAPUAAACJAwAAAAA=&#10;" fillcolor="#7f0000" stroked="f"/>
                  <v:rect id="Rectangle 392" o:spid="_x0000_s2328" style="position:absolute;left:2908;top:223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6MUA&#10;AADdAAAADwAAAGRycy9kb3ducmV2LnhtbESP3WoCMRSE7wu+QziCdzVxQSurUUSw9aK0+PMAh+S4&#10;u7g5WTZZd337plDo5TAz3zDr7eBq8aA2VJ41zKYKBLHxtuJCw/VyeF2CCBHZYu2ZNDwpwHYzellj&#10;bn3PJ3qcYyEShEOOGsoYm1zKYEpyGKa+IU7ezbcOY5JtIW2LfYK7WmZKLaTDitNCiQ3tSzL3c+c0&#10;uA+TXdWw/y561b2bU/fVf9ad1pPxsFuBiDTE//Bf+2g1LObZG/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z5noxQAAAN0AAAAPAAAAAAAAAAAAAAAAAJgCAABkcnMv&#10;ZG93bnJldi54bWxQSwUGAAAAAAQABAD1AAAAigMAAAAA&#10;" fillcolor="#7d0000" stroked="f"/>
                  <v:rect id="Rectangle 393" o:spid="_x0000_s2329" style="position:absolute;left:2908;top:2244;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8P28MA&#10;AADdAAAADwAAAGRycy9kb3ducmV2LnhtbERPS2vCQBC+F/oflhF6qxst9RFdpS2UiuDBx8XbkB2T&#10;YHY23V1N+u87h0KPH997ue5do+4UYu3ZwGiYgSIuvK25NHA6fj7PQMWEbLHxTAZ+KMJ69fiwxNz6&#10;jvd0P6RSSQjHHA1UKbW51rGoyGEc+pZYuIsPDpPAUGobsJNw1+hxlk20w5qlocKWPioqroebk973&#10;l/P3V3fboi6mYXPdpe1Uz415GvRvC1CJ+vQv/nNvrIHJ61jmyht5An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8P28MAAADdAAAADwAAAAAAAAAAAAAAAACYAgAAZHJzL2Rv&#10;d25yZXYueG1sUEsFBgAAAAAEAAQA9QAAAIgDAAAAAA==&#10;" fillcolor="#7b0000" stroked="f"/>
                  <v:rect id="Rectangle 394" o:spid="_x0000_s2330" style="position:absolute;left:2908;top:2252;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j48gA&#10;AADdAAAADwAAAGRycy9kb3ducmV2LnhtbESPQWvCQBSE7wX/w/IEL6VuGmhqo6tIQWlrL9rq+Zl9&#10;JiHZtzG7xvjvu4VCj8PMfMPMFr2pRUetKy0reBxHIIgzq0vOFXx/rR4mIJxH1lhbJgU3crCYD+5m&#10;mGp75S11O5+LAGGXooLC+yaV0mUFGXRj2xAH72Rbgz7INpe6xWuAm1rGUZRIgyWHhQIbei0oq3YX&#10;o6D6PN6fD9nzxx6T6naIz916835SajTsl1MQnnr/H/5rv2kFyVP8Ar9vwhO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9mPjyAAAAN0AAAAPAAAAAAAAAAAAAAAAAJgCAABk&#10;cnMvZG93bnJldi54bWxQSwUGAAAAAAQABAD1AAAAjQMAAAAA&#10;" fillcolor="#790000" stroked="f"/>
                  <v:rect id="Rectangle 395" o:spid="_x0000_s2331" style="position:absolute;left:2908;top:2257;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5MDsMA&#10;AADdAAAADwAAAGRycy9kb3ducmV2LnhtbERPy2rCQBTdF/yH4Qrd1YmGaIyOIoVCFzVg7Ka7S+bm&#10;0WbuhMxo0r93FoUuD+e9P06mE3caXGtZwXIRgSAurW65VvB5fXtJQTiPrLGzTAp+ycHxMHvaY6bt&#10;yBe6F74WIYRdhgoa7/tMSlc2ZNAtbE8cuMoOBn2AQy31gGMIN51cRdFaGmw5NDTY02tD5U9xMwrO&#10;X0m8rNDEabL5LovtB+U53pR6nk+nHQhPk/8X/7nftYJ1Eof94U14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5MDsMAAADdAAAADwAAAAAAAAAAAAAAAACYAgAAZHJzL2Rv&#10;d25yZXYueG1sUEsFBgAAAAAEAAQA9QAAAIgDAAAAAA==&#10;" fillcolor="#700" stroked="f"/>
                  <v:rect id="Rectangle 396" o:spid="_x0000_s2332" style="position:absolute;left:2908;top:2265;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CMUA&#10;AADdAAAADwAAAGRycy9kb3ducmV2LnhtbESPQWvCQBSE74X+h+UVequbKIpEV1kCojdpKoi3Z/aZ&#10;BLNvQ3bV9N93BaHHYWa+YZbrwbbiTr1vHCtIRwkI4tKZhisFh5/N1xyED8gGW8ek4Jc8rFfvb0vM&#10;jHvwN92LUIkIYZ+hgjqELpPSlzVZ9CPXEUfv4nqLIcq+kqbHR4TbVo6TZCYtNhwXauwor6m8Fjer&#10;4HgpJvOu2k61PqX5ee/1Pt9ppT4/Br0AEWgI/+FXe2cUzKaTFJ5v4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6AIxQAAAN0AAAAPAAAAAAAAAAAAAAAAAJgCAABkcnMv&#10;ZG93bnJldi54bWxQSwUGAAAAAAQABAD1AAAAigMAAAAA&#10;" fillcolor="#750000" stroked="f"/>
                  <v:rect id="Rectangle 397" o:spid="_x0000_s2333" style="position:absolute;left:2908;top:2274;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A8cA&#10;AADdAAAADwAAAGRycy9kb3ducmV2LnhtbESPQWvCQBSE70L/w/IK3nRjirakrlIqRfEQMC20x0f2&#10;NUmbfRuza4z+elcQPA4z8w0zX/amFh21rrKsYDKOQBDnVldcKPj6/Bi9gHAeWWNtmRScyMFy8TCY&#10;Y6LtkXfUZb4QAcIuQQWl900ipctLMujGtiEO3q9tDfog20LqFo8BbmoZR9FMGqw4LJTY0HtJ+X92&#10;MAr+0q76+db7zKzP8cRvd6l+XqVKDR/7t1cQnnp/D9/aG61gNn2K4fomPA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yzwPHAAAA3QAAAA8AAAAAAAAAAAAAAAAAmAIAAGRy&#10;cy9kb3ducmV2LnhtbFBLBQYAAAAABAAEAPUAAACMAwAAAAA=&#10;" fillcolor="#730000" stroked="f"/>
                  <v:rect id="Rectangle 398" o:spid="_x0000_s2334" style="position:absolute;left:2908;top:2282;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RSKccA&#10;AADdAAAADwAAAGRycy9kb3ducmV2LnhtbESPQWvCQBSE7wX/w/IEL0U3ag0SXUVahELpoRrQ4zP7&#10;TILZt2F3jem/7xYKPQ4z8w2z3vamER05X1tWMJ0kIIgLq2suFeTH/XgJwgdkjY1lUvBNHrabwdMa&#10;M20f/EXdIZQiQthnqKAKoc2k9EVFBv3EtsTRu1pnMETpSqkdPiLcNHKWJKk0WHNcqLCl14qK2+Fu&#10;FHwWy750bvq2OJ/yk29fPp5Nd1FqNOx3KxCB+vAf/mu/awXpYj6H3zfx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0UinHAAAA3QAAAA8AAAAAAAAAAAAAAAAAmAIAAGRy&#10;cy9kb3ducmV2LnhtbFBLBQYAAAAABAAEAPUAAACMAwAAAAA=&#10;" fillcolor="#710000" stroked="f"/>
                  <v:rect id="Rectangle 399" o:spid="_x0000_s2335" style="position:absolute;left:2908;top:2293;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MMMA&#10;AADdAAAADwAAAGRycy9kb3ducmV2LnhtbESPQWvCQBSE70L/w/IKvelGW0VSN6JCSq+Nen9kn0lI&#10;9m26uybpv+8WCh6HmfmG2e0n04mBnG8sK1guEhDEpdUNVwou53y+BeEDssbOMin4IQ/77Gm2w1Tb&#10;kb9oKEIlIoR9igrqEPpUSl/WZNAvbE8cvZt1BkOUrpLa4RjhppOrJNlIgw3HhRp7OtVUtsXdKOjy&#10;4TreVsuDOx7Pthg/vluTo1Ivz9PhHUSgKTzC/+1PrWCzfn2DvzfxCc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MMMAAADdAAAADwAAAAAAAAAAAAAAAACYAgAAZHJzL2Rv&#10;d25yZXYueG1sUEsFBgAAAAAEAAQA9QAAAIgDAAAAAA==&#10;" fillcolor="#6f0000" stroked="f"/>
                  <v:rect id="Rectangle 400" o:spid="_x0000_s2336" style="position:absolute;left:2908;top:2302;width:1155;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dotMYA&#10;AADdAAAADwAAAGRycy9kb3ducmV2LnhtbESPQWvCQBSE70L/w/IKXqRuWjFqdJVWLNiDoGnA6yP7&#10;moRm34bsmqT/vlsQehxmvhlmsxtMLTpqXWVZwfM0AkGcW11xoSD7fH9agnAeWWNtmRT8kIPd9mG0&#10;wUTbni/Upb4QoYRdggpK75tESpeXZNBNbUMcvC/bGvRBtoXULfah3NTyJYpiabDisFBiQ/uS8u/0&#10;ZhTEC52dLyt/oI9DFE/ehuupObNS48fhdQ3C0+D/w3f6qAM3n83h7014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dotMYAAADdAAAADwAAAAAAAAAAAAAAAACYAgAAZHJz&#10;L2Rvd25yZXYueG1sUEsFBgAAAAAEAAQA9QAAAIsDAAAAAA==&#10;" fillcolor="#6d0000" stroked="f"/>
                  <v:rect id="Rectangle 401" o:spid="_x0000_s2337" style="position:absolute;left:2908;top:2314;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fycgA&#10;AADdAAAADwAAAGRycy9kb3ducmV2LnhtbESPT2sCMRTE74LfITyhF9FsW1xkNYqIpd5K/XPw9tw8&#10;N6ubl+0m1W0/fSMUPA4z8xtmOm9tJa7U+NKxgudhAoI4d7rkQsFu+zYYg/ABWWPlmBT8kIf5rNuZ&#10;YqbdjT/pugmFiBD2GSowIdSZlD43ZNEPXU0cvZNrLIYom0LqBm8Rbiv5kiSptFhyXDBY09JQftl8&#10;WwXLwyl8HJ35Wq37u1X6vjiP9u5Xqadeu5iACNSGR/i/vdYK0tFrCvc38Qn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KZ/JyAAAAN0AAAAPAAAAAAAAAAAAAAAAAJgCAABk&#10;cnMvZG93bnJldi54bWxQSwUGAAAAAAQABAD1AAAAjQMAAAAA&#10;" fillcolor="#6b0000" stroked="f"/>
                  <v:rect id="Rectangle 402" o:spid="_x0000_s2338" style="position:absolute;left:2908;top:2327;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xSS8YA&#10;AADdAAAADwAAAGRycy9kb3ducmV2LnhtbESPQWvCQBSE70L/w/IK3ppNFW1NXaUoipdKGz20t0f2&#10;mYTuvg3ZNcZ/7xYKHoeZ+YaZL3trREetrx0reE5SEMSF0zWXCo6HzdMrCB+QNRrHpOBKHpaLh8Ec&#10;M+0u/EVdHkoRIewzVFCF0GRS+qIiiz5xDXH0Tq61GKJsS6lbvES4NXKUplNpsea4UGFDq4qK3/xs&#10;Fbh8+/OJsjbmI93PusPJhTV9KzV87N/fQATqwz38395pBdPJ+AX+3s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xSS8YAAADdAAAADwAAAAAAAAAAAAAAAACYAgAAZHJz&#10;L2Rvd25yZXYueG1sUEsFBgAAAAAEAAQA9QAAAIsDAAAAAA==&#10;" fillcolor="#690000" stroked="f"/>
                  <v:rect id="Rectangle 403" o:spid="_x0000_s2339" style="position:absolute;left:2908;top:2344;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5C2cEA&#10;AADdAAAADwAAAGRycy9kb3ducmV2LnhtbERPTYvCMBC9C/sfwgjeNLWLZalGkQXBy7JYpXsdmrEN&#10;NpPSRK3++s1B8Ph436vNYFtxo94bxwrmswQEceW04VrB6bibfoHwAVlj65gUPMjDZv0xWmGu3Z0P&#10;dCtCLWII+xwVNCF0uZS+asiin7mOOHJn11sMEfa11D3eY7htZZokmbRoODY02NF3Q9WluFoFJit3&#10;WzbPuS/T4viDf+lT/1qlJuNhuwQRaAhv8cu91wqyxWecG9/EJ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OQtnBAAAA3QAAAA8AAAAAAAAAAAAAAAAAmAIAAGRycy9kb3du&#10;cmV2LnhtbFBLBQYAAAAABAAEAPUAAACGAwAAAAA=&#10;" fillcolor="#600" stroked="f"/>
                  <v:rect id="Rectangle 404" o:spid="_x0000_s2340" style="position:absolute;left:2908;top:1849;width:1153;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46scA&#10;AADdAAAADwAAAGRycy9kb3ducmV2LnhtbESPT2vCQBTE74V+h+UJXopuajVodJXWIrEHD/7D6yP7&#10;TILZtyG7avz2bqHQ4zAzv2Fmi9ZU4kaNKy0reO9HIIgzq0vOFRz2q94YhPPIGivLpOBBDhbz15cZ&#10;JtreeUu3nc9FgLBLUEHhfZ1I6bKCDLq+rYmDd7aNQR9kk0vd4D3ATSUHURRLgyWHhQJrWhaUXXZX&#10;o8CMv9P057JZZ6fNWxzxMK2/jielup32cwrCU+v/w3/ttVYQjz4m8PsmPAE5f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reOrHAAAA3QAAAA8AAAAAAAAAAAAAAAAAmAIAAGRy&#10;cy9kb3ducmV2LnhtbFBLBQYAAAAABAAEAPUAAACMAwAAAAA=&#10;" filled="f" strokeweight=".65pt"/>
                  <v:rect id="Rectangle 407" o:spid="_x0000_s2341" style="position:absolute;left:3768;top:2037;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c8sMA&#10;AADdAAAADwAAAGRycy9kb3ducmV2LnhtbESP3WoCMRSE7wXfIRyhd5p1UZGtUUQQtPTGtQ9w2Jz9&#10;weRkSVJ3+/ZNoeDlMDPfMLvDaI14kg+dYwXLRQaCuHK640bB1/0834IIEVmjcUwKfijAYT+d7LDQ&#10;buAbPcvYiAThUKCCNsa+kDJULVkMC9cTJ6923mJM0jdSexwS3BqZZ9lGWuw4LbTY06ml6lF+WwXy&#10;Xp6HbWl85j7y+tNcL7eanFJvs/H4DiLSGF/h//ZFK9isV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uc8s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line id="Line 408" o:spid="_x0000_s2342" style="position:absolute;flip:y;visibility:visible;mso-wrap-style:square" from="1768,2885" to="2965,2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DJWMUAAADdAAAADwAAAGRycy9kb3ducmV2LnhtbESPT4vCMBTE74LfITxhb2vqnxXpGkUX&#10;hPVYFZe9PZq3TbV5KU3W1m9vBMHjMDO/YRarzlbiSo0vHSsYDRMQxLnTJRcKjoft+xyED8gaK8ek&#10;4EYeVst+b4Gpdi1ndN2HQkQI+xQVmBDqVEqfG7Loh64mjt6fayyGKJtC6gbbCLeVHCfJTFosOS4Y&#10;rOnLUH7Z/1sF0/VuZH9+7VxvDLY7V52yc3ZS6m3QrT9BBOrCK/xsf2sFs4/pBB5v4hO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DJWMUAAADdAAAADwAAAAAAAAAA&#10;AAAAAAChAgAAZHJzL2Rvd25yZXYueG1sUEsFBgAAAAAEAAQA+QAAAJMDAAAAAA==&#10;" strokeweight=".65pt"/>
                  <v:rect id="Rectangle 409" o:spid="_x0000_s2343" style="position:absolute;left:2908;top:2575;width:1155;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mBYcUA&#10;AADdAAAADwAAAGRycy9kb3ducmV2LnhtbESPQWvCQBSE74L/YXmF3nRTtbFEN0GEQKGXGj14fGRf&#10;k2D27ZJdTfrvu4VCj8PMfMPsi8n04kGD7ywreFkmIIhrqztuFFzO5eINhA/IGnvLpOCbPBT5fLbH&#10;TNuRT/SoQiMihH2GCtoQXCalr1sy6JfWEUfvyw4GQ5RDI/WAY4SbXq6SJJUGO44LLTo6tlTfqrtR&#10;4I7jGctPXV5PxqZrt/6ou2qr1PPTdNiBCDSF//Bf+10rSF83G/h9E5+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YFhxQAAAN0AAAAPAAAAAAAAAAAAAAAAAJgCAABkcnMv&#10;ZG93bnJldi54bWxQSwUGAAAAAAQABAD1AAAAigMAAAAA&#10;" fillcolor="blue" stroked="f"/>
                  <v:rect id="Rectangle 410" o:spid="_x0000_s2344" style="position:absolute;left:2908;top:2603;width:1155;height: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dEO8cA&#10;AADdAAAADwAAAGRycy9kb3ducmV2LnhtbESPQWvCQBSE70L/w/IKXqRuKo2V1FVKq6B40njI8Zl9&#10;TYLZtyG7iem/7xYEj8PMfMMs14OpRU+tqywreJ1GIIhzqysuFJzT7csChPPIGmvLpOCXHKxXT6Ml&#10;Jtre+Ej9yRciQNglqKD0vkmkdHlJBt3UNsTB+7GtQR9kW0jd4i3ATS1nUTSXBisOCyU29FVSfj11&#10;RkF2uHTbftKl34fNNd3F+02WvZ+VGj8Pnx8gPA3+Eb63d1rBPH6L4f9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3RDvHAAAA3QAAAA8AAAAAAAAAAAAAAAAAmAIAAGRy&#10;cy9kb3ducmV2LnhtbFBLBQYAAAAABAAEAPUAAACMAwAAAAA=&#10;" fillcolor="#0000fd" stroked="f"/>
                  <v:rect id="Rectangle 411" o:spid="_x0000_s2345" style="position:absolute;left:2908;top:2629;width:1155;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8qs8UA&#10;AADdAAAADwAAAGRycy9kb3ducmV2LnhtbESPUWvCMBSF3wf+h3CFvc1U2YJWo0jZQHEvuv2AS3Nt&#10;is1NaWLt9uvNQNjj4ZzzHc5qM7hG9NSF2rOG6SQDQVx6U3Ol4fvr42UOIkRkg41n0vBDATbr0dMK&#10;c+NvfKT+FCuRIBxy1GBjbHMpQ2nJYZj4ljh5Z985jEl2lTQd3hLcNXKWZUo6rDktWGypsFReTlen&#10;oTwW/a4YDi1ZVbxvF79B7WefWj+Ph+0SRKQh/ocf7Z3RoN5eFfy9SU9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qzxQAAAN0AAAAPAAAAAAAAAAAAAAAAAJgCAABkcnMv&#10;ZG93bnJldi54bWxQSwUGAAAAAAQABAD1AAAAigMAAAAA&#10;" fillcolor="#0000fb" stroked="f"/>
                  <v:rect id="Rectangle 412" o:spid="_x0000_s2346" style="position:absolute;left:2908;top:2648;width:1155;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5RMYA&#10;AADdAAAADwAAAGRycy9kb3ducmV2LnhtbESPQWvCQBSE70L/w/KE3nRjbTWmriK2Qj1ptXh+ZF+T&#10;pdm3aXY18d+7hYLHYWa+YebLzlbiQo03jhWMhgkI4txpw4WCr+NmkILwAVlj5ZgUXMnDcvHQm2Om&#10;XcufdDmEQkQI+wwVlCHUmZQ+L8miH7qaOHrfrrEYomwKqRtsI9xW8ilJJtKi4bhQYk3rkvKfw9kq&#10;2E6PPn0/7arxPrz9plfTmtl5pdRjv1u9ggjUhXv4v/2hFUxenqfw9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5RMYAAADdAAAADwAAAAAAAAAAAAAAAACYAgAAZHJz&#10;L2Rvd25yZXYueG1sUEsFBgAAAAAEAAQA9QAAAIsDAAAAAA==&#10;" fillcolor="#0000f9" stroked="f"/>
                  <v:rect id="Rectangle 413" o:spid="_x0000_s2347" style="position:absolute;left:2908;top:2665;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IY8IA&#10;AADdAAAADwAAAGRycy9kb3ducmV2LnhtbERPz2vCMBS+D/wfwhN2m6miRapRVBDcSabbwdsjebbV&#10;5qUksXb//XIQdvz4fi/XvW1ERz7UjhWMRxkIYu1MzaWC7/P+Yw4iRGSDjWNS8EsB1qvB2xIL4578&#10;Rd0pliKFcChQQRVjW0gZdEUWw8i1xIm7Om8xJuhLaTw+U7ht5CTLcmmx5tRQYUu7ivT99LAK7nje&#10;TmY/fqrn11vTfV5y3R5Rqfdhv1mAiNTHf/HLfTAK8tk0zU1v0hO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xEhjwgAAAN0AAAAPAAAAAAAAAAAAAAAAAJgCAABkcnMvZG93&#10;bnJldi54bWxQSwUGAAAAAAQABAD1AAAAhwMAAAAA&#10;" fillcolor="#0000f7" stroked="f"/>
                  <v:rect id="Rectangle 414" o:spid="_x0000_s2348" style="position:absolute;left:2908;top:2676;width:1155;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mJsUA&#10;AADdAAAADwAAAGRycy9kb3ducmV2LnhtbESPQWvCQBSE74X+h+UVvNWNRVONrlJEQbCXqhdvj+wz&#10;G8y+jdk1xn/vCkKPw8x8w8wWna1ES40vHSsY9BMQxLnTJRcKDvv15xiED8gaK8ek4E4eFvP3txlm&#10;2t34j9pdKESEsM9QgQmhzqT0uSGLvu9q4uidXGMxRNkUUjd4i3Bbya8kSaXFkuOCwZqWhvLz7moV&#10;tGc7Lo7t79aU2K0mowumyfdFqd5H9zMFEagL/+FXe6MVpKPhBJ5v4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62YmxQAAAN0AAAAPAAAAAAAAAAAAAAAAAJgCAABkcnMv&#10;ZG93bnJldi54bWxQSwUGAAAAAAQABAD1AAAAigMAAAAA&#10;" fillcolor="#0000f5" stroked="f"/>
                  <v:rect id="Rectangle 415" o:spid="_x0000_s2349" style="position:absolute;left:2908;top:2688;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KemcIA&#10;AADdAAAADwAAAGRycy9kb3ducmV2LnhtbERPy4rCMBTdD/gP4QqzG1PHB1KNIsKAzM52GHB3aa5p&#10;sbkJTbSd+XqzEFweznuzG2wr7tSFxrGC6SQDQVw53bBR8FN+faxAhIissXVMCv4owG47ettgrl3P&#10;J7oX0YgUwiFHBXWMPpcyVDVZDBPniRN3cZ3FmGBnpO6wT+G2lZ9ZtpQWG04NNXo61FRdi5tVUM7O&#10;7lR+336d/y/ay8H23syNUu/jYb8GEWmIL/HTfdQKlotF2p/epCc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cp6ZwgAAAN0AAAAPAAAAAAAAAAAAAAAAAJgCAABkcnMvZG93&#10;bnJldi54bWxQSwUGAAAAAAQABAD1AAAAhwMAAAAA&#10;" fillcolor="#0000f3" stroked="f"/>
                  <v:rect id="Rectangle 416" o:spid="_x0000_s2350" style="position:absolute;left:2908;top:2699;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SecUA&#10;AADdAAAADwAAAGRycy9kb3ducmV2LnhtbESP3WrCQBCF74W+wzKF3ukmFqVE11CK/bkQpNEHGLNj&#10;Et2dDdltTPv0XUHw8nB+Ps4yH6wRPXW+cawgnSQgiEunG64U7Hfv4xcQPiBrNI5JwS95yFcPoyVm&#10;2l34m/oiVCKOsM9QQR1Cm0npy5os+olriaN3dJ3FEGVXSd3hJY5bI6dJMpcWG46EGlt6q6k8Fz82&#10;crEw633zMZjt33O1xU9/6E8bpZ4eh9cFiEBDuIdv7S+tYD6bpXB9E5+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VJ5xQAAAN0AAAAPAAAAAAAAAAAAAAAAAJgCAABkcnMv&#10;ZG93bnJldi54bWxQSwUGAAAAAAQABAD1AAAAigMAAAAA&#10;" fillcolor="#0000f1" stroked="f"/>
                  <v:rect id="Rectangle 417" o:spid="_x0000_s2351" style="position:absolute;left:2908;top:2708;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BxmMcA&#10;AADdAAAADwAAAGRycy9kb3ducmV2LnhtbESPW2vCQBSE3wv+h+UIvpS60dQL0VVKQepDqZcKvh6y&#10;x00wezZk1xj/fbdQ6OMwM98wy3VnK9FS40vHCkbDBARx7nTJRsHpe/MyB+EDssbKMSl4kIf1qve0&#10;xEy7Ox+oPQYjIoR9hgqKEOpMSp8XZNEPXU0cvYtrLIYoGyN1g/cIt5UcJ8lUWiw5LhRY03tB+fV4&#10;swqeX7U58N7c2s/HF51n6Ue626ZKDfrd2wJEoC78h//aW61gOpmM4fdNf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QcZjHAAAA3QAAAA8AAAAAAAAAAAAAAAAAmAIAAGRy&#10;cy9kb3ducmV2LnhtbFBLBQYAAAAABAAEAPUAAACMAwAAAAA=&#10;" fillcolor="#0000ef" stroked="f"/>
                  <v:rect id="Rectangle 418" o:spid="_x0000_s2352" style="position:absolute;left:2908;top:2718;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t9RscA&#10;AADdAAAADwAAAGRycy9kb3ducmV2LnhtbESPW2vCQBSE3wv9D8sp9K1u2qJIdA2mFyjogzcQ3w7Z&#10;YzaYPRuyq6b+elcQfBxm5htmnHW2FidqfeVYwXsvAUFcOF1xqWCz/n0bgvABWWPtmBT8k4ds8vw0&#10;xlS7My/ptAqliBD2KSowITSplL4wZNH3XEMcvb1rLYYo21LqFs8Rbmv5kSQDabHiuGCwoS9DxWF1&#10;tAqO+UVvdgu7/b7ks4XeF+annC+Ven3ppiMQgbrwCN/bf1rBoN//hNub+ATk5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rfUbHAAAA3QAAAA8AAAAAAAAAAAAAAAAAmAIAAGRy&#10;cy9kb3ducmV2LnhtbFBLBQYAAAAABAAEAPUAAACMAwAAAAA=&#10;" fillcolor="#0000ed" stroked="f"/>
                  <v:rect id="Rectangle 419" o:spid="_x0000_s2353" style="position:absolute;left:2908;top:2727;width:115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0PqcQA&#10;AADdAAAADwAAAGRycy9kb3ducmV2LnhtbESP0YrCMBRE3wX/IVxh3zS1WJFqFBEUF/bB1X7Apbm2&#10;xeamJFHbv98sLOzjMDNnmM2uN614kfONZQXzWQKCuLS64UpBcTtOVyB8QNbYWiYFA3nYbcejDeba&#10;vvmbXtdQiQhhn6OCOoQul9KXNRn0M9sRR+9uncEQpaukdviOcNPKNEmW0mDDcaHGjg41lY/r0yhI&#10;T8XXZeGGpyn6e3dKD5+XocqU+pj0+zWIQH34D/+1z1rBMssW8PsmP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ND6nEAAAA3QAAAA8AAAAAAAAAAAAAAAAAmAIAAGRycy9k&#10;b3ducmV2LnhtbFBLBQYAAAAABAAEAPUAAACJAwAAAAA=&#10;" fillcolor="#0000eb" stroked="f"/>
                  <v:rect id="Rectangle 420" o:spid="_x0000_s2354" style="position:absolute;left:2908;top:2735;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m6Q8YA&#10;AADdAAAADwAAAGRycy9kb3ducmV2LnhtbESP3WrCQBSE74W+w3IK3ohuFBIldRURCi1EqD94fcie&#10;ZoPZsyG7mvTtuwWhl8PMfMOst4NtxIM6XztWMJ8lIIhLp2uuFFzO79MVCB+QNTaOScEPedhuXkZr&#10;zLXr+UiPU6hEhLDPUYEJoc2l9KUhi37mWuLofbvOYoiyq6TusI9w28hFkmTSYs1xwWBLe0Pl7XS3&#10;Cvrs8zy/lkNxWN6u6VdhCprcC6XGr8PuDUSgIfyHn+0PrSBL0xT+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m6Q8YAAADdAAAADwAAAAAAAAAAAAAAAACYAgAAZHJz&#10;L2Rvd25yZXYueG1sUEsFBgAAAAAEAAQA9QAAAIsDAAAAAA==&#10;" fillcolor="#0000e9" stroked="f"/>
                  <v:rect id="Rectangle 421" o:spid="_x0000_s2355" style="position:absolute;left:2908;top:274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AlA8YA&#10;AADdAAAADwAAAGRycy9kb3ducmV2LnhtbESPQWuDQBSE74X8h+UFeqtrGpRisglSG0ihBGoLuT7c&#10;F5W4b8Xdqvn33UIhx2FmvmG2+9l0YqTBtZYVrKIYBHFldcu1gu+vw9MLCOeRNXaWScGNHOx3i4ct&#10;ZtpO/Elj6WsRIOwyVNB432dSuqohgy6yPXHwLnYw6IMcaqkHnALcdPI5jlNpsOWw0GBPrw1V1/LH&#10;KLDnWz2v4wt+vB/Hongby/zUl0o9Lud8A8LT7O/h//ZRK0iTJIW/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AlA8YAAADdAAAADwAAAAAAAAAAAAAAAACYAgAAZHJz&#10;L2Rvd25yZXYueG1sUEsFBgAAAAAEAAQA9QAAAIsDAAAAAA==&#10;" fillcolor="#0000e7" stroked="f"/>
                  <v:rect id="Rectangle 422" o:spid="_x0000_s2356" style="position:absolute;left:2908;top:2748;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yQsUA&#10;AADdAAAADwAAAGRycy9kb3ducmV2LnhtbESPwWrDMBBE74H+g9hCb7HcQJLiWgmlpZBrUoPJbbG2&#10;lmtrZSzFdvv1UaCQ4zA7b3by/Ww7MdLgG8cKnpMUBHHldMO1guLrc/kCwgdkjZ1jUvBLHva7h0WO&#10;mXYTH2k8hVpECPsMFZgQ+kxKXxmy6BPXE0fv2w0WQ5RDLfWAU4TbTq7SdCMtNhwbDPb0bqhqTxcb&#10;39CXQ7GS57L8af00TsWHbY9/Sj09zm+vIALN4X78nz5oBZv1egu3NREBcnc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3JCxQAAAN0AAAAPAAAAAAAAAAAAAAAAAJgCAABkcnMv&#10;ZG93bnJldi54bWxQSwUGAAAAAAQABAD1AAAAigMAAAAA&#10;" fillcolor="#0000e5" stroked="f"/>
                  <v:rect id="Rectangle 423" o:spid="_x0000_s2357" style="position:absolute;left:2908;top:2757;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26r8EA&#10;AADdAAAADwAAAGRycy9kb3ducmV2LnhtbERPTWsCMRC9F/ofwhS8aXYLimyNIoWlHrxUxV6HzXSz&#10;dDNZNlON/npzKPT4eN+rTfK9utAYu8AGylkBirgJtuPWwOlYT5egoiBb7AOTgRtF2Kyfn1ZY2XDl&#10;T7ocpFU5hGOFBpzIUGkdG0ce4ywMxJn7DqNHyXBstR3xmsN9r1+LYqE9dpwbHA707qj5Ofx6A+Ja&#10;GW6pONf3+mu/LbFOu4/SmMlL2r6BEkryL/5z76yBxXye5+Y3+Qno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9uq/BAAAA3QAAAA8AAAAAAAAAAAAAAAAAmAIAAGRycy9kb3du&#10;cmV2LnhtbFBLBQYAAAAABAAEAPUAAACGAwAAAAA=&#10;" fillcolor="#0000e3" stroked="f"/>
                  <v:rect id="Rectangle 424" o:spid="_x0000_s2358" style="position:absolute;left:2908;top:2761;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TrsYA&#10;AADdAAAADwAAAGRycy9kb3ducmV2LnhtbESP0WrCQBRE3wv+w3KFvummgrZNXUUFoWBpMfoBl+xN&#10;NjR7N2bXJPbruwWhj8PMnGGW68HWoqPWV44VPE0TEMS50xWXCs6n/eQFhA/IGmvHpOBGHtar0cMS&#10;U+16PlKXhVJECPsUFZgQmlRKnxuy6KeuIY5e4VqLIcq2lLrFPsJtLWdJspAWK44LBhvaGcq/s6tV&#10;8JmdixI/tqboTs3X9udySI79s1KP42HzBiLQEP7D9/a7VrCYz1/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ATrsYAAADdAAAADwAAAAAAAAAAAAAAAACYAgAAZHJz&#10;L2Rvd25yZXYueG1sUEsFBgAAAAAEAAQA9QAAAIsDAAAAAA==&#10;" fillcolor="#0000e1" stroked="f"/>
                  <v:rect id="Rectangle 425" o:spid="_x0000_s2359" style="position:absolute;left:2908;top:277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0aK8UA&#10;AADdAAAADwAAAGRycy9kb3ducmV2LnhtbESPwWrCQBCG74LvsIzQm24qNCnRTRBtoSCUmvbQ45Ad&#10;k9DsbMiumr69cyj0OPzzfzPftpxcr640hs6zgcdVAoq49rbjxsDX5+vyGVSIyBZ7z2TglwKUxXy2&#10;xdz6G5/oWsVGCYRDjgbaGIdc61C35DCs/EAs2dmPDqOMY6PtiDeBu16vkyTVDjuWCy0OtG+p/qku&#10;TiiZ/a47v7/gy0e1O9CQZcf3zJiHxbTbgIo0xf/lv/abNZA+pfK/2IgJ6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RorxQAAAN0AAAAPAAAAAAAAAAAAAAAAAJgCAABkcnMv&#10;ZG93bnJldi54bWxQSwUGAAAAAAQABAD1AAAAigMAAAAA&#10;" fillcolor="#0000df" stroked="f"/>
                </v:group>
                <v:group id="Group 627" o:spid="_x0000_s2360" style="position:absolute;left:4255;top:3124;width:42355;height:24841" coordorigin="686,492" coordsize="6670,3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iLR8UAAADdAAAADwAAAGRycy9kb3ducmV2LnhtbESPQYvCMBSE7wv+h/CE&#10;va1pFYtUo4i4sgcRVgXx9miebbF5KU22rf/eCMIeh5n5hlmselOJlhpXWlYQjyIQxJnVJecKzqfv&#10;rxkI55E1VpZJwYMcrJaDjwWm2nb8S+3R5yJA2KWooPC+TqV0WUEG3cjWxMG72cagD7LJpW6wC3BT&#10;yXEUJdJgyWGhwJo2BWX3459RsOuwW0/ibbu/3zaP62l6uOxjUupz2K/nIDz1/j/8bv9oBck0i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oi0fFAAAA3QAA&#10;AA8AAAAAAAAAAAAAAAAAqgIAAGRycy9kb3ducmV2LnhtbFBLBQYAAAAABAAEAPoAAACcAwAAAAA=&#10;">
                  <v:rect id="Rectangle 427" o:spid="_x0000_s2361" style="position:absolute;left:2908;top:277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DrsMA&#10;AADdAAAADwAAAGRycy9kb3ducmV2LnhtbESPQWvCQBSE7wX/w/IEL6KbWhokuoooll6rHjw+s88k&#10;mH0bdl81/vtuodDjMDPfMMt171p1pxAbzwZepxko4tLbhisDp+N+MgcVBdli65kMPCnCejV4WWJh&#10;/YO/6H6QSiUIxwIN1CJdoXUsa3IYp74jTt7VB4eSZKi0DfhIcNfqWZbl2mHDaaHGjrY1lbfDtzMg&#10;4aM6b5tL+Tbejak9o7UuijGjYb9ZgBLq5T/81/60BvL3fAa/b9IT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DrsMAAADdAAAADwAAAAAAAAAAAAAAAACYAgAAZHJzL2Rv&#10;d25yZXYueG1sUEsFBgAAAAAEAAQA9QAAAIgDAAAAAA==&#10;" fillcolor="#00d" stroked="f"/>
                  <v:rect id="Rectangle 428" o:spid="_x0000_s2362" style="position:absolute;left:2908;top:2780;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NOsMA&#10;AADdAAAADwAAAGRycy9kb3ducmV2LnhtbESPX2vCMBTF3wW/Q7jC3jRVWZmdaRHFsYeBrIrPl+au&#10;6dbclCar3bdfBgMfD+fPj7MtRtuKgXrfOFawXCQgiCunG64VXM7H+RMIH5A1to5JwQ95KPLpZIuZ&#10;djd+p6EMtYgj7DNUYELoMil9ZciiX7iOOHofrrcYouxrqXu8xXHbylWSpNJiw5FgsKO9oeqr/LYK&#10;Nm5ITvuXK1MEH43Gw/pNfyr1MBt3zyACjeEe/m+/agXpY7qGvzfxCc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8NOsMAAADdAAAADwAAAAAAAAAAAAAAAACYAgAAZHJzL2Rv&#10;d25yZXYueG1sUEsFBgAAAAAEAAQA9QAAAIgDAAAAAA==&#10;" fillcolor="#0000db" stroked="f"/>
                  <v:rect id="Rectangle 429" o:spid="_x0000_s2363" style="position:absolute;left:2908;top:2789;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nCMcYA&#10;AADdAAAADwAAAGRycy9kb3ducmV2LnhtbESPzWrDMBCE74W+g9hCb43c0pjGiRKa/oRCDiWxH2Cx&#10;NraJtDKW4qhvHwUCPQ4z8w2zWEVrxEiD7xwreJ5kIIhrpztuFFTl99MbCB+QNRrHpOCPPKyW93cL&#10;LLQ7847GfWhEgrAvUEEbQl9I6euWLPqJ64mTd3CDxZDk0Eg94DnBrZEvWZZLix2nhRZ7+mipPu5P&#10;VkHZl/ErbqrfsTp9rjfmqNdmO1Pq8SG+z0EEiuE/fGv/aAX5NH+F65v0BO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nCMcYAAADdAAAADwAAAAAAAAAAAAAAAACYAgAAZHJz&#10;L2Rvd25yZXYueG1sUEsFBgAAAAAEAAQA9QAAAIsDAAAAAA==&#10;" fillcolor="#0000d9" stroked="f"/>
                  <v:rect id="Rectangle 430" o:spid="_x0000_s2364" style="position:absolute;left:2908;top:2793;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FqhsQA&#10;AADdAAAADwAAAGRycy9kb3ducmV2LnhtbESPQWvCQBSE7wX/w/IEb3WjYliiq4ggBHso2uL5kX0m&#10;wezbmF1N+u+7hYLHYWa+YdbbwTbiSZ2vHWuYTRMQxIUzNZcavr8O7wqED8gGG8ek4Yc8bDejtzVm&#10;xvV8ouc5lCJC2GeooQqhzaT0RUUW/dS1xNG7us5iiLIrpemwj3DbyHmSpNJizXGhwpb2FRW388Nq&#10;qHMlh53qL3f1cVELzo+zz/yu9WQ87FYgAg3hFf5v50ZDukyX8Pc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aobEAAAA3QAAAA8AAAAAAAAAAAAAAAAAmAIAAGRycy9k&#10;b3ducmV2LnhtbFBLBQYAAAAABAAEAPUAAACJAwAAAAA=&#10;" fillcolor="#0000d7" stroked="f"/>
                  <v:rect id="Rectangle 431" o:spid="_x0000_s2365" style="position:absolute;left:2908;top:2797;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Xv8MA&#10;AADdAAAADwAAAGRycy9kb3ducmV2LnhtbESP3YrCMBSE7wXfIRzBO00VrFqNIoro1bL+PMChObbF&#10;5qQ0sa1vb4SFvRxm5htmve1MKRqqXWFZwWQcgSBOrS44U3C/HUcLEM4jaywtk4I3Odhu+r01Jtq2&#10;fKHm6jMRIOwSVJB7XyVSujQng25sK+LgPWxt0AdZZ1LX2Aa4KeU0imJpsOCwkGNF+5zS5/VlFJjy&#10;53l/n6a/50Nrml015+XcnZQaDrrdCoSnzv+H/9pnrSCexTF834QnID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pXv8MAAADdAAAADwAAAAAAAAAAAAAAAACYAgAAZHJzL2Rv&#10;d25yZXYueG1sUEsFBgAAAAAEAAQA9QAAAIgDAAAAAA==&#10;" fillcolor="#0000d5" stroked="f"/>
                  <v:rect id="Rectangle 432" o:spid="_x0000_s2366" style="position:absolute;left:2908;top:280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YycUA&#10;AADdAAAADwAAAGRycy9kb3ducmV2LnhtbESP3UoDMRSE74W+QziCdzZrwbVdm5bSoogX0h8f4LA5&#10;zS5NTpbNcbu+vREEL4eZ+YZZrsfg1UB9aiMbeJgWoIjraFt2Bj5PL/dzUEmQLfrIZOCbEqxXk5sl&#10;VjZe+UDDUZzKEE4VGmhEukrrVDcUME1jR5y9c+wDSpa907bHa4YHr2dFUeqALeeFBjvaNlRfjl/B&#10;wGG3G4bXd39KNBMSv927xYcz5u523DyDEhrlP/zXfrMGysfyCX7f5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UxjJxQAAAN0AAAAPAAAAAAAAAAAAAAAAAJgCAABkcnMv&#10;ZG93bnJldi54bWxQSwUGAAAAAAQABAD1AAAAigMAAAAA&#10;" fillcolor="#0000d3" stroked="f"/>
                  <v:rect id="Rectangle 433" o:spid="_x0000_s2367" style="position:absolute;left:2908;top:280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IMsAA&#10;AADdAAAADwAAAGRycy9kb3ducmV2LnhtbERPTUsDMRC9C/0PYQRvNmvFbVmblqUgeLUK7XHYTDeL&#10;m8mSybbx35uD4PHxvrf77Ed1pShDYANPywoUcRfswL2Br8+3xw0oScgWx8Bk4IcE9rvF3RYbG278&#10;Qddj6lUJYWnQgEtparSWzpFHWYaJuHCXED2mAmOvbcRbCfejXlVVrT0OXBocTnRw1H0fZ28gt66v&#10;D2Kfz5fYnrKkebOW2ZiH+9y+gkqU07/4z/1uDdQvdZlb3pQno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dQIMsAAAADdAAAADwAAAAAAAAAAAAAAAACYAgAAZHJzL2Rvd25y&#10;ZXYueG1sUEsFBgAAAAAEAAQA9QAAAIUDAAAAAA==&#10;" fillcolor="#0000d1" stroked="f"/>
                  <v:rect id="Rectangle 434" o:spid="_x0000_s2368" style="position:absolute;left:2908;top:2812;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QcYA&#10;AADdAAAADwAAAGRycy9kb3ducmV2LnhtbESPUUvDMBSF3wX/Q7jCXsSlDle0LhsyNjeGCKv7AZfm&#10;tik2NyWJXf33y0Dw8XDO+Q5nsRptJwbyoXWs4HGagSCunG65UXD62j48gwgRWWPnmBT8UoDV8vZm&#10;gYV2Zz7SUMZGJAiHAhWYGPtCylAZshimridOXu28xZikb6T2eE5w28lZluXSYstpwWBPa0PVd/lj&#10;FTwd/MnocTccN/fv+FnvtuVH3Sk1uRvfXkFEGuN/+K+91wryef4C1zfpCc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DQcYAAADdAAAADwAAAAAAAAAAAAAAAACYAgAAZHJz&#10;L2Rvd25yZXYueG1sUEsFBgAAAAAEAAQA9QAAAIsDAAAAAA==&#10;" fillcolor="#0000cf" stroked="f"/>
                  <v:rect id="Rectangle 435" o:spid="_x0000_s2369" style="position:absolute;left:2908;top:2821;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Qf88IA&#10;AADdAAAADwAAAGRycy9kb3ducmV2LnhtbERP22rCQBB9L/Qflin4UnRTQSupq0jxBmrB6AcM2WmS&#10;NjsbsqPGv3cfCn08nPt03rlaXakNlWcDb4MEFHHubcWFgfNp1Z+ACoJssfZMBu4UYD57fppiav2N&#10;j3TNpFAxhEOKBkqRJtU65CU5DAPfEEfu27cOJcK20LbFWwx3tR4myVg7rDg2lNjQZ0n5b3ZxBgRX&#10;tMATLV9396+D+M0+W//kxvReusUHKKFO/sV/7q01MB69x/3xTXwCe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B/zwgAAAN0AAAAPAAAAAAAAAAAAAAAAAJgCAABkcnMvZG93&#10;bnJldi54bWxQSwUGAAAAAAQABAD1AAAAhwMAAAAA&#10;" fillcolor="#0000cd" stroked="f"/>
                  <v:rect id="Rectangle 436" o:spid="_x0000_s2370" style="position:absolute;left:2908;top:2823;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i3cYA&#10;AADdAAAADwAAAGRycy9kb3ducmV2LnhtbESPQWvCQBSE74X+h+UVeqsbC7UaXSUUClIQqSZ4fWSf&#10;SXD3bchuNO2vdwXB4zAz3zCL1WCNOFPnG8cKxqMEBHHpdMOVgnz//TYF4QOyRuOYFPyRh9Xy+WmB&#10;qXYX/qXzLlQiQtinqKAOoU2l9GVNFv3ItcTRO7rOYoiyq6Tu8BLh1sj3JJlIiw3HhRpb+qqpPO16&#10;q2BbmPWei749/hidh//t5uCymVKvL0M2BxFoCI/wvb3WCiYfn2O4vY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ki3cYAAADdAAAADwAAAAAAAAAAAAAAAACYAgAAZHJz&#10;L2Rvd25yZXYueG1sUEsFBgAAAAAEAAQA9QAAAIsDAAAAAA==&#10;" fillcolor="#0000cb" stroked="f"/>
                  <v:rect id="Rectangle 437" o:spid="_x0000_s2371" style="position:absolute;left:2908;top:2829;width:115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gSIMUA&#10;AADdAAAADwAAAGRycy9kb3ducmV2LnhtbESPT2vCQBTE7wW/w/IEb3Wj2KSNriIRafHmH+j1kX1N&#10;gtm3Mbua2E/fLQgeh5n5DbNY9aYWN2pdZVnBZByBIM6trrhQcDpuX99BOI+ssbZMCu7kYLUcvCww&#10;1bbjPd0OvhABwi5FBaX3TSqly0sy6Ma2IQ7ej20N+iDbQuoWuwA3tZxGUSwNVhwWSmwoKyk/H65G&#10;QV5n38xJ9xnj72WdbZKP3XHmlRoN+/UchKfeP8OP9pdWEL8lU/h/E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BIgxQAAAN0AAAAPAAAAAAAAAAAAAAAAAJgCAABkcnMv&#10;ZG93bnJldi54bWxQSwUGAAAAAAQABAD1AAAAigMAAAAA&#10;" fillcolor="#0000c9" stroked="f"/>
                  <v:rect id="Rectangle 438" o:spid="_x0000_s2372" style="position:absolute;left:2908;top:283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36McA&#10;AADdAAAADwAAAGRycy9kb3ducmV2LnhtbESPwW7CMBBE70j8g7WVuBWnoNIqYBAitNDeSjlwXOwl&#10;iYjXUeyStF+PkSpxHM3MG81s0dlKXKjxpWMFT8MEBLF2puRcwf777fEVhA/IBivHpOCXPCzm/d4M&#10;U+Na/qLLLuQiQtinqKAIoU6l9Logi37oauLonVxjMUTZ5NI02Ea4reQoSSbSYslxocCaVgXp8+7H&#10;KtB/H5/H9UZn71los/Gq3Z6SzUGpwUO3nIII1IV7+L+9NQomzy9juL2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Vt+jHAAAA3QAAAA8AAAAAAAAAAAAAAAAAmAIAAGRy&#10;cy9kb3ducmV2LnhtbFBLBQYAAAAABAAEAPUAAACMAwAAAAA=&#10;" fillcolor="#0000c7" stroked="f"/>
                  <v:rect id="Rectangle 439" o:spid="_x0000_s2373" style="position:absolute;left:2908;top:283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h2j8YA&#10;AADdAAAADwAAAGRycy9kb3ducmV2LnhtbESPQWvCQBSE7wX/w/IKXqRuGkxaUlexgtKDHoyl50f2&#10;mYRm34bdNcZ/3y0Uehxm5htmuR5NJwZyvrWs4HmegCCurG65VvB53j29gvABWWNnmRTcycN6NXlY&#10;YqHtjU80lKEWEcK+QAVNCH0hpa8aMujntieO3sU6gyFKV0vt8BbhppNpkuTSYMtxocGetg1V3+XV&#10;KDgPx+zr4C75e7mvyussTVuTGaWmj+PmDUSgMfyH/9ofWkGevSz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h2j8YAAADdAAAADwAAAAAAAAAAAAAAAACYAgAAZHJz&#10;L2Rvd25yZXYueG1sUEsFBgAAAAAEAAQA9QAAAIsDAAAAAA==&#10;" fillcolor="#0000c5" stroked="f"/>
                  <v:rect id="Rectangle 440" o:spid="_x0000_s2374" style="position:absolute;left:2908;top:2842;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EXsUA&#10;AADdAAAADwAAAGRycy9kb3ducmV2LnhtbESPQWvCQBSE74L/YXmFXkQ3FbQSXUUKpYooaMXzI/tM&#10;lmbfhuzGpP/eFQSPw8x8wyxWnS3FjWpvHCv4GCUgiDOnDecKzr/fwxkIH5A1lo5JwT95WC37vQWm&#10;2rV8pNsp5CJC2KeooAihSqX0WUEW/chVxNG7utpiiLLOpa6xjXBbynGSTKVFw3GhwIq+Csr+To1V&#10;MPgx203bDA5uvGsMmmzfVJeg1Ptbt56DCNSFV/jZ3mgF08nnB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4RexQAAAN0AAAAPAAAAAAAAAAAAAAAAAJgCAABkcnMv&#10;ZG93bnJldi54bWxQSwUGAAAAAAQABAD1AAAAigMAAAAA&#10;" fillcolor="#0000c3" stroked="f"/>
                  <v:rect id="Rectangle 441" o:spid="_x0000_s2375" style="position:absolute;left:2908;top:2847;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mbQMcA&#10;AADdAAAADwAAAGRycy9kb3ducmV2LnhtbESPzWrDMBCE74W8g9hAL6WRbYjTuFFMMAQaSg/5u2+t&#10;je3EWhlLjd23rwqFHofZ+WZnlY+mFXfqXWNZQTyLQBCXVjdcKTgdt88vIJxH1thaJgXf5CBfTx5W&#10;mGk78J7uB1+JAGGXoYLa+y6T0pU1GXQz2xEH72J7gz7IvpK6xyHATSuTKEqlwYZDQ40dFTWVt8OX&#10;CW+8f8a7p938gtf0oxrGZXFKzo1Sj9Nx8wrC0+j/j//Sb1pBOl+k8LsmIE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Jm0DHAAAA3QAAAA8AAAAAAAAAAAAAAAAAmAIAAGRy&#10;cy9kb3ducmV2LnhtbFBLBQYAAAAABAAEAPUAAACMAwAAAAA=&#10;" fillcolor="#0000c1" stroked="f"/>
                  <v:rect id="Rectangle 442" o:spid="_x0000_s2376" style="position:absolute;left:2908;top:2853;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88cA&#10;AADdAAAADwAAAGRycy9kb3ducmV2LnhtbESPQWvCQBSE74L/YXlCb7oxpYmkriKCtociNfbQ42v2&#10;mUSzb0N2a9J/3y0IPQ4z8w2zXA+mETfqXG1ZwXwWgSAurK65VPBx2k0XIJxH1thYJgU/5GC9Go+W&#10;mGnb85FuuS9FgLDLUEHlfZtJ6YqKDLqZbYmDd7adQR9kV0rdYR/gppFxFCXSYM1hocKWthUV1/zb&#10;KIhf0rc23r9fT8mj1l/JYfNZXnqlHibD5hmEp8H/h+/tV60geUpT+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wXvPHAAAA3QAAAA8AAAAAAAAAAAAAAAAAmAIAAGRy&#10;cy9kb3ducmV2LnhtbFBLBQYAAAAABAAEAPUAAACMAwAAAAA=&#10;" fillcolor="#0000bf" stroked="f"/>
                  <v:rect id="Rectangle 443" o:spid="_x0000_s2377" style="position:absolute;left:2908;top:2857;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AZf8IA&#10;AADdAAAADwAAAGRycy9kb3ducmV2LnhtbERPz2vCMBS+C/4P4Q28yEwn6EZnKk4UPOzguvX+aN7a&#10;rs1LSWJb//vlMNjx4/u920+mEwM531hW8LRKQBCXVjdcKfj6PD++gPABWWNnmRTcycM+m892mGo7&#10;8gcNeahEDGGfooI6hD6V0pc1GfQr2xNH7ts6gyFCV0ntcIzhppPrJNlKgw3Hhhp7OtZUtvnNKLiO&#10;a76+Fa378STf9amkohmWSi0epsMriEBT+Bf/uS9awXbzHOfGN/EJ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Bl/wgAAAN0AAAAPAAAAAAAAAAAAAAAAAJgCAABkcnMvZG93&#10;bnJldi54bWxQSwUGAAAAAAQABAD1AAAAhwMAAAAA&#10;" fillcolor="#0000bd" stroked="f"/>
                  <v:rect id="Rectangle 444" o:spid="_x0000_s2378" style="position:absolute;left:2908;top:2862;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H6YsYA&#10;AADdAAAADwAAAGRycy9kb3ducmV2LnhtbESPQWvCQBSE7wX/w/IK3uqmgmkbXUUEoRdrtb14e2Rf&#10;k9js23T3qem/d4VCj8PMfMPMFr1r1ZlCbDwbeBxloIhLbxuuDHx+rB+eQUVBtth6JgO/FGExH9zN&#10;sLD+wjs676VSCcKxQAO1SFdoHcuaHMaR74iT9+WDQ0kyVNoGvCS4a/U4y3LtsOG0UGNHq5rK7/3J&#10;GfgJh03wb+txLvZ9K8e+ccftypjhfb+cghLq5T/81361BvLJ0wvc3qQn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H6YsYAAADdAAAADwAAAAAAAAAAAAAAAACYAgAAZHJz&#10;L2Rvd25yZXYueG1sUEsFBgAAAAAEAAQA9QAAAIsDAAAAAA==&#10;" fillcolor="#00b" stroked="f"/>
                  <v:rect id="Rectangle 445" o:spid="_x0000_s2379" style="position:absolute;left:2908;top:286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2ihsIA&#10;AADdAAAADwAAAGRycy9kb3ducmV2LnhtbERPy4rCMBTdC/5DuII7TR2wSMcogyCMgoupD3B3Se60&#10;ZZqb0kTb/r1ZDLg8nPd629taPKn1lWMFi3kCglg7U3Gh4HLez1YgfEA2WDsmBQN52G7GozVmxnX8&#10;Q888FCKGsM9QQRlCk0npdUkW/dw1xJH7da3FEGFbSNNiF8NtLT+SJJUWK44NJTa0K0n/5Q+r4EBd&#10;WnR6cR8utjq6k85v1+Wg1HTSf32CCNSHt/jf/W0UpMtV3B/fxCc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KGwgAAAN0AAAAPAAAAAAAAAAAAAAAAAJgCAABkcnMvZG93&#10;bnJldi54bWxQSwUGAAAAAAQABAD1AAAAhwMAAAAA&#10;" fillcolor="#0000b9" stroked="f"/>
                  <v:rect id="Rectangle 446" o:spid="_x0000_s2380" style="position:absolute;left:2908;top:2870;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ovsQA&#10;AADdAAAADwAAAGRycy9kb3ducmV2LnhtbESPQWvCQBSE74L/YXlCb7pJwcWmriKFSsFTotDrI/ua&#10;BLNv091V47/vFgSPw8x8w6y3o+3FlXzoHGvIFxkI4tqZjhsNp+PnfAUiRGSDvWPScKcA2810ssbC&#10;uBuXdK1iIxKEQ4Ea2hiHQspQt2QxLNxAnLwf5y3GJH0jjcdbgttevmaZkhY7TgstDvTRUn2uLlZD&#10;6RVWh1Ll/dvyOO7d4feefyutX2bj7h1EpDE+w4/2l9Gglqsc/t+k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hqL7EAAAA3QAAAA8AAAAAAAAAAAAAAAAAmAIAAGRycy9k&#10;b3ducmV2LnhtbFBLBQYAAAAABAAEAPUAAACJAwAAAAA=&#10;" fillcolor="#0000b7" stroked="f"/>
                  <v:rect id="Rectangle 447" o:spid="_x0000_s2381" style="position:absolute;left:2908;top:2874;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VmPcUA&#10;AADdAAAADwAAAGRycy9kb3ducmV2LnhtbESPQWsCMRSE7wX/Q3iF3mq2iiKrUYpYsJe2asDrY/NM&#10;QjcvyybV7b9vCoUeh5n5hllthtCKK/XJR1bwNK5AEDfReLYK9OnlcQEiZWSDbWRS8E0JNuvR3Qpr&#10;E298oOsxW1EgnGpU4HLuailT4yhgGseOuHiX2AfMRfZWmh5vBR5aOamquQzouSw47GjrqPk8fgUF&#10;Xu8qvX9/Hex09mb9Vk+1+zgr9XA/PC9BZBryf/ivvTcK5rPFBH7fl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WY9xQAAAN0AAAAPAAAAAAAAAAAAAAAAAJgCAABkcnMv&#10;ZG93bnJldi54bWxQSwUGAAAAAAQABAD1AAAAigMAAAAA&#10;" fillcolor="#0000b5" stroked="f"/>
                  <v:rect id="Rectangle 448" o:spid="_x0000_s2382" style="position:absolute;left:2908;top:2879;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wz8cA&#10;AADdAAAADwAAAGRycy9kb3ducmV2LnhtbESPXWvCMBSG7wX/QziD3Wm6D0U6o8iGbE4Q5srY5aE5&#10;ttXmJDTR1v16Iwi7fHk/Ht7pvDO1OFHjK8sKHoYJCOLc6ooLBdn3cjAB4QOyxtoyKTiTh/ms35ti&#10;qm3LX3TahkLEEfYpKihDcKmUPi/JoB9aRxy9nW0MhiibQuoG2zhuavmYJGNpsOJIKNHRa0n5YXs0&#10;kTt6+938rP9Wz8Vytc8+392uzZxS93fd4gVEoC78h2/tD61gPJo8wfVNfA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w8M/HAAAA3QAAAA8AAAAAAAAAAAAAAAAAmAIAAGRy&#10;cy9kb3ducmV2LnhtbFBLBQYAAAAABAAEAPUAAACMAwAAAAA=&#10;" fillcolor="#0000b3" stroked="f"/>
                  <v:rect id="Rectangle 449" o:spid="_x0000_s2383" style="position:absolute;left:2908;top:2885;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NUMYA&#10;AADdAAAADwAAAGRycy9kb3ducmV2LnhtbESP0WoCMRRE3wv9h3AFX0rNKq0sq1GsxdKHWqj6AZfk&#10;ml3c3CxJuq5/3xQKfRxm5gyzXA+uFT2F2HhWMJ0UIIi1Nw1bBafj7rEEEROywdYzKbhRhPXq/m6J&#10;lfFX/qL+kKzIEI4VKqhT6iopo67JYZz4jjh7Zx8cpiyDlSbgNcNdK2dFMZcOG84LNXa0rUlfDt9O&#10;QbD968fGDhI/d7e3/Uup9+ZBKzUeDZsFiERD+g//td+Ngvlz+QS/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eNUMYAAADdAAAADwAAAAAAAAAAAAAAAACYAgAAZHJz&#10;L2Rvd25yZXYueG1sUEsFBgAAAAAEAAQA9QAAAIsDAAAAAA==&#10;" fillcolor="#0000b1" stroked="f"/>
                  <v:rect id="Rectangle 450" o:spid="_x0000_s2384" style="position:absolute;left:2908;top:2889;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bU8QA&#10;AADdAAAADwAAAGRycy9kb3ducmV2LnhtbESP3WoCMRCF74W+Q5iCd5q1VpGtUcQiFgTFnwcYNtPN&#10;4s5k2UTdvn0jFHp5OHO+M2e+7LhWd2pD5cXAaJiBIim8raQ0cDlvBjNQIaJYrL2QgR8KsFy89OaY&#10;W/+QI91PsVQJIiFHAy7GJtc6FI4Yw9A3JMn79i1jTLIttW3xkeBc67csm2rGSlKDw4bWjorr6cbp&#10;jQPz3u13/FlQNZLj9vZ+HZMx/ddu9QEqUhf/j//SX9bAdDKbwHNNQoB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Om1PEAAAA3QAAAA8AAAAAAAAAAAAAAAAAmAIAAGRycy9k&#10;b3ducmV2LnhtbFBLBQYAAAAABAAEAPUAAACJAwAAAAA=&#10;" fillcolor="#0000af" stroked="f"/>
                  <v:rect id="Rectangle 451" o:spid="_x0000_s2385" style="position:absolute;left:2908;top:2894;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Bl8YA&#10;AADdAAAADwAAAGRycy9kb3ducmV2LnhtbESPQWvCQBSE7wX/w/IEL1I3FYw2uooUFItetEU8PrLP&#10;JJp9G7Krpv56VxB6HGbmG2Yya0wprlS7wrKCj14Egji1uuBMwe/P4n0EwnlkjaVlUvBHDmbT1tsE&#10;E21vvKXrzmciQNglqCD3vkqkdGlOBl3PVsTBO9raoA+yzqSu8RbgppT9KIqlwYLDQo4VfeWUnncX&#10;o6BL8cbc94dyuT5thkWzH8j157dSnXYzH4Pw1Pj/8Ku90griwSiG55vwBO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cBl8YAAADdAAAADwAAAAAAAAAAAAAAAACYAgAAZHJz&#10;L2Rvd25yZXYueG1sUEsFBgAAAAAEAAQA9QAAAIsDAAAAAA==&#10;" fillcolor="#0000ad" stroked="f"/>
                  <v:rect id="Rectangle 452" o:spid="_x0000_s2386" style="position:absolute;left:2908;top:2898;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37MYA&#10;AADdAAAADwAAAGRycy9kb3ducmV2LnhtbESPT2vCQBTE7wW/w/KE3pqN0qqkrqJC/xxEiBF6fWSf&#10;2WD2bchuk/TbdwsFj8PMb4ZZb0fbiJ46XztWMEtSEMSl0zVXCi7F29MKhA/IGhvHpOCHPGw3k4c1&#10;ZtoNnFN/DpWIJewzVGBCaDMpfWnIok9cSxy9q+sshii7SuoOh1huGzlP04W0WHNcMNjSwVB5O39b&#10;BdXHV0RM/n7C58PJ72fFcXcslHqcjrtXEIHGcA//059aweJltYS/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m37MYAAADdAAAADwAAAAAAAAAAAAAAAACYAgAAZHJz&#10;L2Rvd25yZXYueG1sUEsFBgAAAAAEAAQA9QAAAIsDAAAAAA==&#10;" fillcolor="#0000ab" stroked="f"/>
                  <v:rect id="Rectangle 453" o:spid="_x0000_s2387" style="position:absolute;left:2908;top:2902;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7NPsEA&#10;AADdAAAADwAAAGRycy9kb3ducmV2LnhtbERPTWvCQBC9F/wPywi9lLpRqEjqKlXQ9lTUCF6H7HQT&#10;zM6G7GjSf989FDw+3vdyPfhG3amLdWAD00kGirgMtmZn4FzsXhegoiBbbAKTgV+KsF6NnpaY29Dz&#10;ke4ncSqFcMzRQCXS5lrHsiKPcRJa4sT9hM6jJNg5bTvsU7hv9CzL5tpjzamhwpa2FZXX080bcHz4&#10;LjZ9cZXsc3oh93KRfcvGPI+Hj3dQQoM8xP/uL2tg/rZIc9Ob9A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uzT7BAAAA3QAAAA8AAAAAAAAAAAAAAAAAmAIAAGRycy9kb3du&#10;cmV2LnhtbFBLBQYAAAAABAAEAPUAAACGAwAAAAA=&#10;" fillcolor="#0000a9" stroked="f"/>
                  <v:rect id="Rectangle 454" o:spid="_x0000_s2388" style="position:absolute;left:2908;top:2906;width:1155;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FWsQA&#10;AADdAAAADwAAAGRycy9kb3ducmV2LnhtbESPUYvCMBCE3w/8D2EFX0TTExRbjSIHgqAg5x34ujRr&#10;W2w2pUlr9dcbQfBxmJ1vdpbrzpSipdoVlhV8jyMQxKnVBWcK/v+2ozkI55E1lpZJwZ0crFe9ryUm&#10;2t74l9qTz0SAsEtQQe59lUjp0pwMurGtiIN3sbVBH2SdSV3jLcBNKSdRNJMGCw4NOVb0k1N6PTUm&#10;vNEeokO3PcfDuHmUftgcudi3Sg363WYBwlPnP8fv9E4rmE3nMbzWBAT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BVrEAAAA3QAAAA8AAAAAAAAAAAAAAAAAmAIAAGRycy9k&#10;b3ducmV2LnhtbFBLBQYAAAAABAAEAPUAAACJAwAAAAA=&#10;" fillcolor="#0000a7" stroked="f"/>
                  <v:rect id="Rectangle 455" o:spid="_x0000_s2389" style="position:absolute;left:2908;top:2911;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0xMIA&#10;AADdAAAADwAAAGRycy9kb3ducmV2LnhtbERPTWsCMRC9F/ofwgi91axuFV2NUgRL8SBoi+Bt3Iyb&#10;xc1kSVJd/31zEDw+3vd82dlGXMmH2rGCQT8DQVw6XXOl4Pdn/T4BESKyxsYxKbhTgOXi9WWOhXY3&#10;3tF1HyuRQjgUqMDE2BZShtKQxdB3LXHizs5bjAn6SmqPtxRuGznMsrG0WHNqMNjSylB52f9ZBUf0&#10;J3n8OOSHDW1dvr7v8q9olHrrdZ8zEJG6+BQ/3N9awXg0TfvTm/Q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fTEwgAAAN0AAAAPAAAAAAAAAAAAAAAAAJgCAABkcnMvZG93&#10;bnJldi54bWxQSwUGAAAAAAQABAD1AAAAhwMAAAAA&#10;" fillcolor="#0000a5" stroked="f"/>
                  <v:rect id="Rectangle 456" o:spid="_x0000_s2390" style="position:absolute;left:2908;top:2917;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yYcUA&#10;AADdAAAADwAAAGRycy9kb3ducmV2LnhtbESPQWvCQBSE74L/YXmCN91E2qDRNYTSkoBetMXzI/ua&#10;hGbfhuyq8d93hUKPw8x8w+yy0XTiRoNrLSuIlxEI4srqlmsFX58fizUI55E1dpZJwYMcZPvpZIep&#10;tnc+0e3saxEg7FJU0Hjfp1K6qiGDbml74uB928GgD3KopR7wHuCmk6soSqTBlsNCgz29NVT9nK9G&#10;wWp9ORxdiS5/p2udJy9VcSmOSs1nY74F4Wn0/+G/dqkVJK+bGJ5vwhO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JhxQAAAN0AAAAPAAAAAAAAAAAAAAAAAJgCAABkcnMv&#10;ZG93bnJldi54bWxQSwUGAAAAAAQABAD1AAAAigMAAAAA&#10;" fillcolor="#0000a3" stroked="f"/>
                  <v:rect id="Rectangle 457" o:spid="_x0000_s2391" style="position:absolute;left:2908;top:2924;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ltScgA&#10;AADdAAAADwAAAGRycy9kb3ducmV2LnhtbESPW2vCQBSE34X+h+UU+qYbbb2lriItLb6IeEXfDtnT&#10;JJg9G7JrTPvrXaHg4zAz3zCTWWMKUVPlcssKup0IBHFidc6pgt32qz0C4TyyxsIyKfglB7PpU2uC&#10;sbZXXlO98akIEHYxKsi8L2MpXZKRQdexJXHwfmxl0AdZpVJXeA1wU8heFA2kwZzDQoYlfWSUnDcX&#10;o2B/+u4e+svL3/b0Wq+Ww+PbZ7JaKPXy3MzfQXhq/CP8315oBYP+uAf3N+EJyO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SW1JyAAAAN0AAAAPAAAAAAAAAAAAAAAAAJgCAABk&#10;cnMvZG93bnJldi54bWxQSwUGAAAAAAQABAD1AAAAjQMAAAAA&#10;" fillcolor="#0000a1" stroked="f"/>
                  <v:rect id="Rectangle 458" o:spid="_x0000_s2392" style="position:absolute;left:2908;top:2926;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JCmcUA&#10;AADdAAAADwAAAGRycy9kb3ducmV2LnhtbESPwWrDMBBE74X8g9hCbo3shobUiWxCoSSHXqrk0ONi&#10;bWxTa2Uk1XHy9VGh0OMwM2+YbTXZXozkQ+dYQb7IQBDXznTcKDgd35/WIEJENtg7JgVXClCVs4ct&#10;FsZd+JNGHRuRIBwKVNDGOBRShroli2HhBuLknZ23GJP0jTQeLwlue/mcZStpseO00OJAby3V3/rH&#10;Khhirj0um15/aDnt+fblb/VBqfnjtNuAiDTF//Bf+2AUrF5el/D7Jj0BW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kKZxQAAAN0AAAAPAAAAAAAAAAAAAAAAAJgCAABkcnMv&#10;ZG93bnJldi54bWxQSwUGAAAAAAQABAD1AAAAigMAAAAA&#10;" fillcolor="#00009f" stroked="f"/>
                  <v:rect id="Rectangle 459" o:spid="_x0000_s2393" style="position:absolute;left:2908;top:2930;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768YA&#10;AADdAAAADwAAAGRycy9kb3ducmV2LnhtbESP3WrCQBSE7wu+w3IK3tWNoqmmrqLSghUJ1J/7Q/aY&#10;BLNnQ3aN8e3dQqGXw8x8w8yXnalES40rLSsYDiIQxJnVJecKTsevtykI55E1VpZJwYMcLBe9lzkm&#10;2t75h9qDz0WAsEtQQeF9nUjpsoIMuoGtiYN3sY1BH2STS93gPcBNJUdRFEuDJYeFAmvaFJRdDzej&#10;oEw/z8N9+n7aUba5td/x9bKmSKn+a7f6AOGp8//hv/ZWK4gnszH8vg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y768YAAADdAAAADwAAAAAAAAAAAAAAAACYAgAAZHJz&#10;L2Rvd25yZXYueG1sUEsFBgAAAAAEAAQA9QAAAIsDAAAAAA==&#10;" fillcolor="#00009d" stroked="f"/>
                  <v:rect id="Rectangle 460" o:spid="_x0000_s2394" style="position:absolute;left:2908;top:2936;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7h8YA&#10;AADdAAAADwAAAGRycy9kb3ducmV2LnhtbESPQWvCQBCF74X+h2UKvRTdWFBrmo3YFkHBi9aDx0l2&#10;kg3NzobsVuO/d4VCj48373vzsuVgW3Gm3jeOFUzGCQji0umGawXH7/XoDYQPyBpbx6TgSh6W+eND&#10;hql2F97T+RBqESHsU1RgQuhSKX1pyKIfu444epXrLYYo+1rqHi8Rblv5miQzabHh2GCwo09D5c/h&#10;18Y3ilXXTrz52hX1ibemIj3/eFHq+WlYvYMINIT/47/0RiuYTRdTuK+JCJ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y7h8YAAADdAAAADwAAAAAAAAAAAAAAAACYAgAAZHJz&#10;L2Rvd25yZXYueG1sUEsFBgAAAAAEAAQA9QAAAIsDAAAAAA==&#10;" fillcolor="#00009b" stroked="f"/>
                  <v:rect id="Rectangle 461" o:spid="_x0000_s2395" style="position:absolute;left:2908;top:2943;width:115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zQ3MYA&#10;AADdAAAADwAAAGRycy9kb3ducmV2LnhtbESPT2sCMRTE74V+h/AK3mq2gmu7GkX8Dx6KVtHjY/Pc&#10;XZq8LJuo22/fCIUeh5n5DTOatNaIGzW+cqzgrZuAIM6drrhQcPhavr6D8AFZo3FMCn7Iw2T8/DTC&#10;TLs77+i2D4WIEPYZKihDqDMpfV6SRd91NXH0Lq6xGKJsCqkbvEe4NbKXJKm0WHFcKLGmWUn59/5q&#10;Faznq8HpuLiYwWq7W/rzp3HntVGq89JOhyACteE//NfeaAVp/yOFx5v4BOT4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zQ3MYAAADdAAAADwAAAAAAAAAAAAAAAACYAgAAZHJz&#10;L2Rvd25yZXYueG1sUEsFBgAAAAAEAAQA9QAAAIsDAAAAAA==&#10;" fillcolor="#009" stroked="f"/>
                  <v:rect id="Rectangle 462" o:spid="_x0000_s2396" style="position:absolute;left:2908;top:2947;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FsUA&#10;AADdAAAADwAAAGRycy9kb3ducmV2LnhtbESP0WrCQBRE34X+w3ILfTObtppq6ioqSEremvYDrtlr&#10;Epq9G7JrEv++Wyj4OMzMGWazm0wrBupdY1nBcxSDIC6tbrhS8P11mq9AOI+ssbVMCm7kYLd9mG0w&#10;1XbkTxoKX4kAYZeigtr7LpXSlTUZdJHtiIN3sb1BH2RfSd3jGOCmlS9xnEiDDYeFGjs61lT+FFej&#10;gLLhnFWvy9zv14uRDy4xK8qVenqc9u8gPE3+Hv5vf2gFyXL9Bn9vwhO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7GoWxQAAAN0AAAAPAAAAAAAAAAAAAAAAAJgCAABkcnMv&#10;ZG93bnJldi54bWxQSwUGAAAAAAQABAD1AAAAigMAAAAA&#10;" fillcolor="#000097" stroked="f"/>
                  <v:rect id="Rectangle 463" o:spid="_x0000_s2397" style="position:absolute;left:2908;top:2953;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KL3MIA&#10;AADdAAAADwAAAGRycy9kb3ducmV2LnhtbERPy2oCMRTdC/5DuII7zSj46NQoIhZ0UXyVri+T62Rw&#10;cjMkqY79+mZRcHk478WqtbW4kw+VYwWjYQaCuHC64lLB1+VjMAcRIrLG2jEpeFKA1bLbWWCu3YNP&#10;dD/HUqQQDjkqMDE2uZShMGQxDF1DnLir8xZjgr6U2uMjhdtajrNsKi1WnBoMNrQxVNzOP1ZBI/cb&#10;U/nv0RGPbLaz+eHzd3dVqt9r1+8gIrXxJf5377SC6eQtzU1v0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8ovcwgAAAN0AAAAPAAAAAAAAAAAAAAAAAJgCAABkcnMvZG93&#10;bnJldi54bWxQSwUGAAAAAAQABAD1AAAAhwMAAAAA&#10;" fillcolor="#000095" stroked="f"/>
                  <v:rect id="Rectangle 464" o:spid="_x0000_s2398" style="position:absolute;left:2908;top:2960;width:115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oZMYA&#10;AADdAAAADwAAAGRycy9kb3ducmV2LnhtbESPQWvCQBSE74X+h+UJ3urGaq2JrlJEwVutFYq3R/Yl&#10;G8y+TbOrRn99t1DocZiZb5j5srO1uFDrK8cKhoMEBHHudMWlgsPn5mkKwgdkjbVjUnAjD8vF48Mc&#10;M+2u/EGXfShFhLDPUIEJocmk9Lkhi37gGuLoFa61GKJsS6lbvEa4reVzkkykxYrjgsGGVoby0/5s&#10;FZz9fff1iuPj+rsII4O7g32v10r1e93bDESgLvyH/9pbrWDykqbw+yY+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boZMYAAADdAAAADwAAAAAAAAAAAAAAAACYAgAAZHJz&#10;L2Rvd25yZXYueG1sUEsFBgAAAAAEAAQA9QAAAIsDAAAAAA==&#10;" fillcolor="#000093" stroked="f"/>
                  <v:rect id="Rectangle 465" o:spid="_x0000_s2399" style="position:absolute;left:2908;top:2962;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1ar8A&#10;AADdAAAADwAAAGRycy9kb3ducmV2LnhtbERPzYrCMBC+C/sOYRa8abIKRbpGkcUFvSitPsDQzDbF&#10;ZlKarK1vbw6Cx4/vf70dXSvu1IfGs4avuQJBXHnTcK3hevmdrUCEiGyw9UwaHhRgu/mYrDE3fuCC&#10;7mWsRQrhkKMGG2OXSxkqSw7D3HfEifvzvcOYYF9L0+OQwl0rF0pl0mHDqcFiRz+Wqlv57zRcuuE4&#10;tvtTsT83ammLkhZnIq2nn+PuG0SkMb7FL/fBaMgylfanN+kJ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T3VqvwAAAN0AAAAPAAAAAAAAAAAAAAAAAJgCAABkcnMvZG93bnJl&#10;di54bWxQSwUGAAAAAAQABAD1AAAAhAMAAAAA&#10;" fillcolor="#000091" stroked="f"/>
                  <v:rect id="Rectangle 466" o:spid="_x0000_s2400" style="position:absolute;left:2908;top:2968;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BnLsYA&#10;AADdAAAADwAAAGRycy9kb3ducmV2LnhtbESPQWvCQBSE70L/w/IK3nRjC8FGV5FAIZeI1UJ7fGSf&#10;m9Ds2zS7jdFf3y0UPA4z8w2z3o62FQP1vnGsYDFPQBBXTjdsFLyfXmdLED4ga2wdk4IredhuHiZr&#10;zLS78BsNx2BEhLDPUEEdQpdJ6auaLPq564ijd3a9xRBlb6Tu8RLhtpVPSZJKiw3HhRo7ymuqvo4/&#10;VsH34fpR+t3L/vkzz31hBk18K5WaPo67FYhAY7iH/9uFVpCmyQL+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BnLsYAAADdAAAADwAAAAAAAAAAAAAAAACYAgAAZHJz&#10;L2Rvd25yZXYueG1sUEsFBgAAAAAEAAQA9QAAAIsDAAAAAA==&#10;" fillcolor="#00008f" stroked="f"/>
                  <v:rect id="Rectangle 467" o:spid="_x0000_s2401" style="position:absolute;left:2908;top:2975;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lh9McA&#10;AADdAAAADwAAAGRycy9kb3ducmV2LnhtbESPQWvCQBSE7wX/w/IEb3VjkBBS11ACSg+i1Baht2f2&#10;maRm36bZ1aT/vlso9DjMzDfMKh9NK+7Uu8aygsU8AkFcWt1wpeD9bfOYgnAeWWNrmRR8k4N8PXlY&#10;YabtwK90P/pKBAi7DBXU3neZlK6syaCb2444eBfbG/RB9pXUPQ4BbloZR1EiDTYcFmrsqKipvB5v&#10;RsHXUJhTuj+ky/Ez2Z0+eBuXZ6PUbDo+P4HwNPr/8F/7RStIkiiG3zfh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pYfTHAAAA3QAAAA8AAAAAAAAAAAAAAAAAmAIAAGRy&#10;cy9kb3ducmV2LnhtbFBLBQYAAAAABAAEAPUAAACMAwAAAAA=&#10;" fillcolor="#00008d" stroked="f"/>
                  <v:rect id="Rectangle 468" o:spid="_x0000_s2402" style="position:absolute;left:2908;top:2981;width:1155;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fqMQA&#10;AADdAAAADwAAAGRycy9kb3ducmV2LnhtbESPQWsCMRSE70L/Q3iF3jSxhSCrURahKPZkWgreHpvn&#10;7uLmZdlE3f77piD0OMzMN8xqM/pO3GiIbWAD85kCQVwF13Jt4OvzfboAEROywy4wGfihCJv102SF&#10;hQt3PtLNplpkCMcCDTQp9YWUsWrIY5yFnjh75zB4TFkOtXQD3jPcd/JVKS09tpwXGuxp21B1sVdv&#10;4KysPWn9sfvWJW+vh9Iuxp015uV5LJcgEo3pP/xo750BrdUb/L3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SX6jEAAAA3QAAAA8AAAAAAAAAAAAAAAAAmAIAAGRycy9k&#10;b3ducmV2LnhtbFBLBQYAAAAABAAEAPUAAACJAwAAAAA=&#10;" fillcolor="#00008b" stroked="f"/>
                  <v:rect id="Rectangle 469" o:spid="_x0000_s2403" style="position:absolute;left:2908;top:2988;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Xh38UA&#10;AADdAAAADwAAAGRycy9kb3ducmV2LnhtbESPS2vCQBSF90L/w3AL7sykUoKkjtIWU8SdD9oubzO3&#10;SWjmTjozxvjvHUFweTiPjzNfDqYVPTnfWFbwlKQgiEurG64UHPbFZAbCB2SNrWVScCYPy8XDaI65&#10;tifeUr8LlYgj7HNUUIfQ5VL6siaDPrEdcfR+rTMYonSV1A5Pcdy0cpqmmTTYcCTU2NF7TeXf7mgi&#10;5Ptfm68ZrX6mH7boN5/urVg5pcaPw+sLiEBDuIdv7bVWkGXpM1zfxCc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eHfxQAAAN0AAAAPAAAAAAAAAAAAAAAAAJgCAABkcnMv&#10;ZG93bnJldi54bWxQSwUGAAAAAAQABAD1AAAAigMAAAAA&#10;" fillcolor="#000089" stroked="f"/>
                  <v:rect id="Rectangle 470" o:spid="_x0000_s2404" style="position:absolute;left:2908;top:2994;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118YA&#10;AADdAAAADwAAAGRycy9kb3ducmV2LnhtbESP0WoCMRRE3wv+Q7gF3zTR0m27NYpIFStCqd0PuGxu&#10;N1s3N8sm6vbvTUHo4zAzZ5jZoneNOFMXas8aJmMFgrj0puZKQ/G1Hj2DCBHZYOOZNPxSgMV8cDfD&#10;3PgLf9L5ECuRIBxy1GBjbHMpQ2nJYRj7ljh5375zGJPsKmk6vCS4a+RUqUw6rDktWGxpZak8Hk5O&#10;g9wvPyZPdn16e9mE+FAU7c9OvWs9vO+XryAi9fE/fGtvjYYsU4/w9y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L118YAAADdAAAADwAAAAAAAAAAAAAAAACYAgAAZHJz&#10;L2Rvd25yZXYueG1sUEsFBgAAAAAEAAQA9QAAAIsDAAAAAA==&#10;" fillcolor="#000087" stroked="f"/>
                  <v:rect id="Rectangle 471" o:spid="_x0000_s2405" style="position:absolute;left:2908;top:3000;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P8cUA&#10;AADdAAAADwAAAGRycy9kb3ducmV2LnhtbESPzYrCQBCE74LvMLTgTSd6yEp0FI0riId1/XmAJtMm&#10;0UxPyMxq3KffEYQ9FlX1FTVbtKYSd2pcaVnBaBiBIM6sLjlXcD5tBhMQziNrrCyTgic5WMy7nRkm&#10;2j74QPejz0WAsEtQQeF9nUjpsoIMuqGtiYN3sY1BH2STS93gI8BNJcdRFEuDJYeFAmtKC8puxx+j&#10;QK7Lww0/v/x+a66rj+/ftNW7VKl+r11OQXhq/X/43d5qBXEcxfB6E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g/xxQAAAN0AAAAPAAAAAAAAAAAAAAAAAJgCAABkcnMv&#10;ZG93bnJldi54bWxQSwUGAAAAAAQABAD1AAAAigMAAAAA&#10;" fillcolor="#000085" stroked="f"/>
                  <v:rect id="Rectangle 472" o:spid="_x0000_s2406" style="position:absolute;left:2908;top:3009;width:1155;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vrK8gA&#10;AADdAAAADwAAAGRycy9kb3ducmV2LnhtbESPzU7DMBCE70h9B2sr9UYdUEmrULdC5UcU1EN/HmCJ&#10;lyTUXofYNO7b40pIHEcz841mvozWiBN1vnGs4GacgSAunW64UnDYP1/PQPiArNE4JgVn8rBcDK7m&#10;WGjX85ZOu1CJBGFfoII6hLaQ0pc1WfRj1xIn79N1FkOSXSV1h32CWyNvsyyXFhtOCzW2tKqpPO5+&#10;rIL+a23iXTTH9uP8+PTyNslXm/dvpUbD+HAPIlAM/+G/9qtWkOfZFC5v0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e+sryAAAAN0AAAAPAAAAAAAAAAAAAAAAAJgCAABk&#10;cnMvZG93bnJldi54bWxQSwUGAAAAAAQABAD1AAAAjQMAAAAA&#10;" fillcolor="#000083" stroked="f"/>
                  <v:rect id="Rectangle 473" o:spid="_x0000_s2407" style="position:absolute;left:2908;top:3015;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U2sMA&#10;AADdAAAADwAAAGRycy9kb3ducmV2LnhtbERPz2vCMBS+D/wfwhO8rakFy+iMsopjG+xiVXZ9NG9N&#10;afNSmli7/345DHb8+H5v97PtxUSjbx0rWCcpCOLa6ZYbBZfz6+MTCB+QNfaOScEPedjvFg9bLLS7&#10;84mmKjQihrAvUIEJYSik9LUhiz5xA3Hkvt1oMUQ4NlKPeI/htpdZmubSYsuxweBAB0N1V92sgo+u&#10;e1sfb3lZavm5uZ7cZLIvqdRqOb88gwg0h3/xn/tdK8jzNM6N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pU2sMAAADdAAAADwAAAAAAAAAAAAAAAACYAgAAZHJzL2Rv&#10;d25yZXYueG1sUEsFBgAAAAAEAAQA9QAAAIgDAAAAAA==&#10;" fillcolor="#000081" stroked="f"/>
                  <v:rect id="Rectangle 474" o:spid="_x0000_s2408" style="position:absolute;left:2908;top:3026;width:115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Rj8QA&#10;AADdAAAADwAAAGRycy9kb3ducmV2LnhtbESPQWvCQBSE7wX/w/KE3upGkaCpq5SA4qEWjILX1+wz&#10;Cc2+Dburxn/vFgSPw8x8wyxWvWnFlZxvLCsYjxIQxKXVDVcKjof1xwyED8gaW8uk4E4eVsvB2wIz&#10;bW+8p2sRKhEh7DNUUIfQZVL6siaDfmQ74uidrTMYonSV1A5vEW5aOUmSVBpsOC7U2FFeU/lXXIyC&#10;6ofu+Wn3a79dOOabfNrozblQ6n3Yf32CCNSHV/jZ3moFaZrM4f9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UEY/EAAAA3QAAAA8AAAAAAAAAAAAAAAAAmAIAAGRycy9k&#10;b3ducmV2LnhtbFBLBQYAAAAABAAEAPUAAACJAwAAAAA=&#10;" fillcolor="#00007f" stroked="f"/>
                  <v:rect id="Rectangle 475" o:spid="_x0000_s2409" style="position:absolute;left:2908;top:3035;width:11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3MqsMA&#10;AADdAAAADwAAAGRycy9kb3ducmV2LnhtbERPTYvCMBC9C/6HMIIX0bQe6lKNsi4sehKrq+BtaGbb&#10;7jaT0kSt/94cBI+P971YdaYWN2pdZVlBPIlAEOdWV1wo+Dl+jz9AOI+ssbZMCh7kYLXs9xaYanvn&#10;jG4HX4gQwi5FBaX3TSqly0sy6Ca2IQ7cr20N+gDbQuoW7yHc1HIaRYk0WHFoKLGhr5Ly/8PVKKhG&#10;jz/cZ5cZntbrTRGfsp09Z0oNB93nHISnzr/FL/dWK0iSOOwPb8IT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3MqsMAAADdAAAADwAAAAAAAAAAAAAAAACYAgAAZHJzL2Rv&#10;d25yZXYueG1sUEsFBgAAAAAEAAQA9QAAAIgDAAAAAA==&#10;" fillcolor="#00007d" stroked="f"/>
                  <v:rect id="Rectangle 476" o:spid="_x0000_s2410" style="position:absolute;left:2908;top:3045;width:1155;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pOccA&#10;AADdAAAADwAAAGRycy9kb3ducmV2LnhtbESPQWvCQBSE74L/YXmFXkrdpIeg0VWqIC29VK0evD2y&#10;r0lo9m3IPjX117uFgsdhZr5hZoveNepMXag9G0hHCSjiwtuaSwP7r/XzGFQQZIuNZzLwSwEW8+Fg&#10;hrn1F97SeSelihAOORqoRNpc61BU5DCMfEscvW/fOZQou1LbDi8R7hr9kiSZdlhzXKiwpVVFxc/u&#10;5AxI6a/Hz6f0+LHvN2/FYSm6Pk2MeXzoX6eghHq5h//b79ZAlqUp/L2JT0D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ZaTnHAAAA3QAAAA8AAAAAAAAAAAAAAAAAmAIAAGRy&#10;cy9kb3ducmV2LnhtbFBLBQYAAAAABAAEAPUAAACMAwAAAAA=&#10;" fillcolor="#00007b" stroked="f"/>
                  <v:rect id="Rectangle 477" o:spid="_x0000_s2411" style="position:absolute;left:2908;top:3058;width:1155;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cUA&#10;AADdAAAADwAAAGRycy9kb3ducmV2LnhtbESPQWvCQBSE74X+h+UVeqsbpaQlukotWOJFrC2eH9ln&#10;Nph9G7LPmP77bkHocZiZb5jFavStGqiPTWAD00kGirgKtuHawPfX5ukVVBRki21gMvBDEVbL+7sF&#10;FjZc+ZOGg9QqQTgWaMCJdIXWsXLkMU5CR5y8U+g9SpJ9rW2P1wT3rZ5lWa49NpwWHHb07qg6Hy7e&#10;gJTbYV0f9+VLcLv9sH223fpDjHl8GN/moIRG+Q/f2qU1kOfTGfy9S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9b5xQAAAN0AAAAPAAAAAAAAAAAAAAAAAJgCAABkcnMv&#10;ZG93bnJldi54bWxQSwUGAAAAAAQABAD1AAAAigMAAAAA&#10;" fillcolor="#000079" stroked="f"/>
                  <v:rect id="Rectangle 478" o:spid="_x0000_s2412" style="position:absolute;left:2908;top:3073;width:115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ejo8UA&#10;AADdAAAADwAAAGRycy9kb3ducmV2LnhtbESPQWvCQBSE74L/YXmCN91YcSvRVbRQ8CSatrTHR/aZ&#10;BLNvQ3ar0V/fLQgeh5n5hlmuO1uLC7W+cqxhMk5AEOfOVFxo+Px4H81B+IBssHZMGm7kYb3q95aY&#10;GnflI12yUIgIYZ+ihjKEJpXS5yVZ9GPXEEfv5FqLIcq2kKbFa4TbWr4kiZIWK44LJTb0VlJ+zn6t&#10;hvuPz9VeZbOsmZ93r18HPGy/ldbDQbdZgAjUhWf40d4ZDUpNpv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6OjxQAAAN0AAAAPAAAAAAAAAAAAAAAAAJgCAABkcnMv&#10;ZG93bnJldi54bWxQSwUGAAAAAAQABAD1AAAAigMAAAAA&#10;" fillcolor="#000076" stroked="f"/>
                  <v:rect id="Rectangle 479" o:spid="_x0000_s2413" style="position:absolute;left:2908;top:2575;width:1155;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qaMcA&#10;AADdAAAADwAAAGRycy9kb3ducmV2LnhtbESPQWvCQBSE7wX/w/KEXkqziUiQ6CrVIrEHD2ol10f2&#10;NQnJvg3Zrab/vlsoeBxm5htmtRlNJ240uMaygiSKQRCXVjdcKfi87F8XIJxH1thZJgU/5GCznjyt&#10;MNP2zie6nX0lAoRdhgpq7/tMSlfWZNBFticO3pcdDPogh0rqAe8Bbjo5i+NUGmw4LNTY066msj1/&#10;GwVm8Z7nH+3xUBbHlzTmed5vr4VSz9PxbQnC0+gf4f/2QStI02QOf2/C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66mjHAAAA3QAAAA8AAAAAAAAAAAAAAAAAmAIAAGRy&#10;cy9kb3ducmV2LnhtbFBLBQYAAAAABAAEAPUAAACMAwAAAAA=&#10;" filled="f" strokeweight=".65pt"/>
                  <v:rect id="Rectangle 480" o:spid="_x0000_s2414" style="position:absolute;left:3036;top:2618;width:793;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4xK8YA&#10;AADdAAAADwAAAGRycy9kb3ducmV2LnhtbESPQWvCQBSE70L/w/IKXkrdKBhsdJVSEDwIYvTQ3h7Z&#10;ZzaafRuyq0n7612h4HGYmW+Yxaq3tbhR6yvHCsajBARx4XTFpYLjYf0+A+EDssbaMSn4JQ+r5ctg&#10;gZl2He/plodSRAj7DBWYEJpMSl8YsuhHriGO3sm1FkOUbSl1i12E21pOkiSVFiuOCwYb+jJUXPKr&#10;VbDefVfEf3L/9jHr3LmY/ORm2yg1fO0/5yAC9eEZ/m9vtII0HU/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4xK8YAAADdAAAADwAAAAAAAAAAAAAAAACYAgAAZHJz&#10;L2Rvd25yZXYueG1sUEsFBgAAAAAEAAQA9QAAAIsDAAAAAA==&#10;" filled="f" stroked="f">
                    <v:textbox style="mso-fit-shape-to-text:t" inset="0,0,0,0">
                      <w:txbxContent>
                        <w:p w:rsidR="0059726E" w:rsidRPr="005E524E" w:rsidRDefault="0059726E" w:rsidP="005E524E">
                          <w:pPr>
                            <w:spacing w:before="0"/>
                            <w:jc w:val="center"/>
                            <w:rPr>
                              <w:b/>
                              <w:color w:val="FFFFFF" w:themeColor="background1"/>
                              <w:sz w:val="10"/>
                              <w:szCs w:val="10"/>
                            </w:rPr>
                          </w:pPr>
                          <w:r w:rsidRPr="005E524E">
                            <w:rPr>
                              <w:b/>
                              <w:noProof/>
                              <w:color w:val="FFFFFF" w:themeColor="background1"/>
                              <w:sz w:val="10"/>
                              <w:szCs w:val="10"/>
                              <w:lang w:val="ru-RU" w:eastAsia="ko-KR"/>
                            </w:rPr>
                            <w:t>Пограничный</w:t>
                          </w:r>
                          <w:r w:rsidRPr="005E524E">
                            <w:rPr>
                              <w:b/>
                              <w:noProof/>
                              <w:color w:val="FFFFFF" w:themeColor="background1"/>
                              <w:sz w:val="10"/>
                              <w:szCs w:val="10"/>
                              <w:lang w:val="ru-RU" w:eastAsia="ko-KR"/>
                            </w:rPr>
                            <w:br/>
                            <w:t>контроллер</w:t>
                          </w:r>
                          <w:r w:rsidRPr="005E524E">
                            <w:rPr>
                              <w:b/>
                              <w:noProof/>
                              <w:color w:val="FFFFFF" w:themeColor="background1"/>
                              <w:sz w:val="10"/>
                              <w:szCs w:val="10"/>
                              <w:lang w:val="ru-RU" w:eastAsia="ko-KR"/>
                            </w:rPr>
                            <w:br/>
                            <w:t>сеансов</w:t>
                          </w:r>
                        </w:p>
                      </w:txbxContent>
                    </v:textbox>
                  </v:rect>
                  <v:rect id="Rectangle 481" o:spid="_x0000_s2415" style="position:absolute;left:3723;top:2704;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kMIA&#10;AADdAAAADwAAAGRycy9kb3ducmV2LnhtbESPzYoCMRCE74LvEFrYm2b0MMhoFBEElb047gM0k54f&#10;TDpDEp3x7c3Cwh6LqvqK2u5Ha8SLfOgcK1guMhDEldMdNwp+7qf5GkSIyBqNY1LwpgD73XSyxUK7&#10;gW/0KmMjEoRDgQraGPtCylC1ZDEsXE+cvNp5izFJ30jtcUhwa+Qqy3JpseO00GJPx5aqR/m0CuS9&#10;PA3r0vjMXVf1t7mcbzU5pb5m42EDItIY/8N/7bNWkOfL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tSQwgAAAN0AAAAPAAAAAAAAAAAAAAAAAJgCAABkcnMvZG93&#10;bnJldi54bWxQSwUGAAAAAAQABAD1AAAAhwM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rect id="Rectangle 483" o:spid="_x0000_s2416" style="position:absolute;left:3616;top:2843;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Xleb4A&#10;AADdAAAADwAAAGRycy9kb3ducmV2LnhtbERPy4rCMBTdC/5DuMLsNNVFkWoUEQQVN9b5gEtz+8Dk&#10;piTR1r83i4FZHs57ux+tEW/yoXOsYLnIQBBXTnfcKPh9nOZrECEiazSOScGHAux308kWC+0GvtO7&#10;jI1IIRwKVNDG2BdShqoli2HheuLE1c5bjAn6RmqPQwq3Rq6yLJcWO04NLfZ0bKl6li+rQD7K07Au&#10;jc/cdVXfzOV8r8kp9TMbDxsQkcb4L/5zn7WCPF+muelNegJy9w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Ul5Xm+AAAA3QAAAA8AAAAAAAAAAAAAAAAAmAIAAGRycy9kb3ducmV2&#10;LnhtbFBLBQYAAAAABAAEAPUAAACDAw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rect id="Rectangle 486" o:spid="_x0000_s2417" style="position:absolute;left:2617;top:2689;width:26;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OGWcIA&#10;AADdAAAADwAAAGRycy9kb3ducmV2LnhtbESP3YrCMBSE7wXfIZwF7zS1F0WqUZYFQRdvrD7AoTn9&#10;YZOTkkRb336zsODlMDPfMLvDZI14kg+9YwXrVQaCuHa651bB/XZcbkCEiKzROCYFLwpw2M9nOyy1&#10;G/lKzyq2IkE4lKigi3EopQx1RxbDyg3EyWuctxiT9K3UHscEt0bmWVZIiz2nhQ4H+uqo/qkeVoG8&#10;VcdxUxmfue+8uZjz6dqQU2rxMX1uQUSa4jv83z5pBUWRr+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c4ZZwgAAAN0AAAAPAAAAAAAAAAAAAAAAAJgCAABkcnMvZG93&#10;bnJldi54bWxQSwUGAAAAAAQABAD1AAAAhwMAAAAA&#10;" filled="f" stroked="f">
                    <v:textbox style="mso-fit-shape-to-text:t" inset="0,0,0,0">
                      <w:txbxContent>
                        <w:p w:rsidR="0059726E" w:rsidRDefault="0059726E">
                          <w:r>
                            <w:rPr>
                              <w:rFonts w:ascii="Times New Roman" w:hAnsi="Times New Roman"/>
                              <w:color w:val="000000"/>
                              <w:sz w:val="10"/>
                              <w:szCs w:val="10"/>
                              <w:lang w:val="en-US"/>
                            </w:rPr>
                            <w:t xml:space="preserve"> </w:t>
                          </w:r>
                        </w:p>
                      </w:txbxContent>
                    </v:textbox>
                  </v:rect>
                  <v:rect id="_x0000_s2418" style="position:absolute;left:2583;top:2667;width:285;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tj4sYA&#10;AADdAAAADwAAAGRycy9kb3ducmV2LnhtbESPQWvCQBSE70L/w/IKXkQ3zSHY6CqlIHgQxNhDe3tk&#10;n9nY7NuQXU3sr+8KgsdhZr5hluvBNuJKna8dK3ibJSCIS6drrhR8HTfTOQgfkDU2jknBjTysVy+j&#10;Jeba9XygaxEqESHsc1RgQmhzKX1pyKKfuZY4eifXWQxRdpXUHfYRbhuZJkkmLdYcFwy29Gmo/C0u&#10;VsFm/10T/8nD5H3eu3OZ/hRm1yo1fh0+FiACDeEZfrS3WkGWpSnc38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tj4sYAAADdAAAADwAAAAAAAAAAAAAAAACYAgAAZHJz&#10;L2Rvd25yZXYueG1sUEsFBgAAAAAEAAQA9QAAAIsDAAAAAA==&#10;" filled="f" stroked="f">
                    <v:textbox style="mso-fit-shape-to-text:t" inset="0,0,0,0">
                      <w:txbxContent>
                        <w:p w:rsidR="0059726E" w:rsidRPr="001F3265" w:rsidRDefault="0059726E" w:rsidP="001F3265">
                          <w:pPr>
                            <w:jc w:val="center"/>
                            <w:rPr>
                              <w:rFonts w:ascii="Times New Roman" w:hAnsi="Times New Roman"/>
                              <w:color w:val="000000"/>
                              <w:sz w:val="10"/>
                              <w:szCs w:val="10"/>
                              <w:lang w:val="en-US"/>
                            </w:rPr>
                          </w:pPr>
                          <w:r>
                            <w:rPr>
                              <w:rFonts w:ascii="Times New Roman" w:hAnsi="Times New Roman"/>
                              <w:color w:val="000000"/>
                              <w:sz w:val="10"/>
                              <w:szCs w:val="10"/>
                              <w:lang w:val="ru-RU"/>
                            </w:rPr>
                            <w:t>Линия</w:t>
                          </w:r>
                          <w:r>
                            <w:rPr>
                              <w:rFonts w:ascii="Times New Roman" w:hAnsi="Times New Roman"/>
                              <w:color w:val="000000"/>
                              <w:sz w:val="10"/>
                              <w:szCs w:val="10"/>
                              <w:lang w:val="en-US"/>
                            </w:rPr>
                            <w:t>IP</w:t>
                          </w:r>
                        </w:p>
                      </w:txbxContent>
                    </v:textbox>
                  </v:rect>
                  <v:line id="Line 491" o:spid="_x0000_s2419" style="position:absolute;visibility:visible;mso-wrap-style:square" from="4057,1306" to="5396,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mku8YAAADdAAAADwAAAGRycy9kb3ducmV2LnhtbESPQWvCQBSE70L/w/IKXqRumkMq0VXa&#10;Qqk3iXqwt0f2mQ3Nvg3ZrVn99W6h0OMwM98wq020nbjQ4FvHCp7nGQji2umWGwXHw8fTAoQPyBo7&#10;x6TgSh4264fJCkvtRq7osg+NSBD2JSowIfSllL42ZNHPXU+cvLMbLIYkh0bqAccEt53Ms6yQFltO&#10;CwZ7ejdUf+9/rAIfZ7l7W+BYHePXS3XbnT7NbavU9DG+LkEEiuE//NfeagVFkRfw+yY9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JpLvGAAAA3QAAAA8AAAAAAAAA&#10;AAAAAAAAoQIAAGRycy9kb3ducmV2LnhtbFBLBQYAAAAABAAEAPkAAACUAwAAAAA=&#10;" strokecolor="#339" strokeweight="2pt"/>
                  <v:line id="Line 492" o:spid="_x0000_s2420" style="position:absolute;flip:x;visibility:visible;mso-wrap-style:square" from="4023,2404" to="5417,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C8icQAAADdAAAADwAAAGRycy9kb3ducmV2LnhtbESP3YrCMBSE74V9h3AEb2RNV7GVahQR&#10;BK/83Qc4Nsem2JyUJmr37TfCwl4OM/MNs1h1thZPan3lWMHXKAFBXDhdcang+7L9nIHwAVlj7ZgU&#10;/JCH1fKjt8Bcuxef6HkOpYgQ9jkqMCE0uZS+MGTRj1xDHL2bay2GKNtS6hZfEW5rOU6SVFqsOC4Y&#10;bGhjqLifH1bBNJscTJVt1sVttje7o30MrykpNeh36zmIQF34D/+1d1pBmo4zeL+JT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cLyJxAAAAN0AAAAPAAAAAAAAAAAA&#10;AAAAAKECAABkcnMvZG93bnJldi54bWxQSwUGAAAAAAQABAD5AAAAkgMAAAAA&#10;" strokecolor="#339" strokeweight="2pt"/>
                  <v:line id="Line 493" o:spid="_x0000_s2421" style="position:absolute;visibility:visible;mso-wrap-style:square" from="1812,3526" to="2914,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ut7sMAAADdAAAADwAAAGRycy9kb3ducmV2LnhtbERPz2vCMBS+D/wfwhO8iKbzUEY1igjC&#10;wJN2E709mremLnkpTdTqX28Ogx0/vt+LVe+suFEXGs8K3qcZCOLK64ZrBV/ldvIBIkRkjdYzKXhQ&#10;gNVy8LbAQvs77+l2iLVIIRwKVGBibAspQ2XIYZj6ljhxP75zGBPsaqk7vKdwZ+Usy3LpsOHUYLCl&#10;jaHq93B1Ckp7WdPubE25P42f3+XjmR3HF6VGw349BxGpj//iP/enVpDnszQ3vUlP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Lre7DAAAA3QAAAA8AAAAAAAAAAAAA&#10;AAAAoQIAAGRycy9kb3ducmV2LnhtbFBLBQYAAAAABAAEAPkAAACRAwAAAAA=&#10;" strokeweight=".65pt"/>
                  <v:line id="Line 494" o:spid="_x0000_s2422" style="position:absolute;visibility:visible;mso-wrap-style:square" from="1842,4178" to="2868,4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IdcYAAADdAAAADwAAAGRycy9kb3ducmV2LnhtbESPQWsCMRSE7wX/Q3hCL6LZeljqahQp&#10;FAo96VbR22Pz3KwmL8sm1dVf3xQKPQ4z8w2zWPXOiit1ofGs4GWSgSCuvG64VvBVvo9fQYSIrNF6&#10;JgV3CrBaDp4WWGh/4w1dt7EWCcKhQAUmxraQMlSGHIaJb4mTd/Kdw5hkV0vd4S3BnZXTLMulw4bT&#10;gsGW3gxVl+23U1Da85o+j9aUm8PosSvvj2w/Oiv1POzXcxCR+vgf/mt/aAV5Pp3B75v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HCHXGAAAA3QAAAA8AAAAAAAAA&#10;AAAAAAAAoQIAAGRycy9kb3ducmV2LnhtbFBLBQYAAAAABAAEAPkAAACUAwAAAAA=&#10;" strokeweight=".65pt"/>
                  <v:rect id="Rectangle 506" o:spid="_x0000_s2423" style="position:absolute;left:1085;top:1225;width:214;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xj+cIA&#10;AADdAAAADwAAAGRycy9kb3ducmV2LnhtbESP3YrCMBSE7wXfIRzBO00VKVKNsgiCu3hj9QEOzekP&#10;m5yUJNru22+Ehb0cZuYbZn8crREv8qFzrGC1zEAQV0533Ch43M+LLYgQkTUax6TghwIcD9PJHgvt&#10;Br7Rq4yNSBAOBSpoY+wLKUPVksWwdD1x8mrnLcYkfSO1xyHBrZHrLMulxY7TQos9nVqqvsunVSDv&#10;5XnYlsZn7mtdX83n5VaTU2o+Gz92ICKN8T/8175oBXm+WcH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rGP5wgAAAN0AAAAPAAAAAAAAAAAAAAAAAJgCAABkcnMvZG93&#10;bnJldi54bWxQSwUGAAAAAAQABAD1AAAAhwMAAAAA&#10;" filled="f" stroked="f">
                    <v:textbox style="mso-fit-shape-to-text:t" inset="0,0,0,0">
                      <w:txbxContent>
                        <w:p w:rsidR="0059726E" w:rsidRDefault="0059726E">
                          <w:r>
                            <w:rPr>
                              <w:rFonts w:ascii="Times New Roman" w:hAnsi="Times New Roman"/>
                              <w:color w:val="FFFFFF"/>
                              <w:sz w:val="16"/>
                              <w:szCs w:val="16"/>
                              <w:lang w:val="en-US"/>
                            </w:rPr>
                            <w:t>TD</w:t>
                          </w:r>
                        </w:p>
                      </w:txbxContent>
                    </v:textbox>
                  </v:rect>
                  <v:rect id="Rectangle 507" o:spid="_x0000_s2424" style="position:absolute;left:1085;top:1409;width:143;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79jsMA&#10;AADdAAAADwAAAGRycy9kb3ducmV2LnhtbESPzWrDMBCE74G+g9hCb7FcU0xwo4QQCCSllzh5gMVa&#10;/1BpZSQ1dt6+KgRyHGbmG2a9na0RN/JhcKzgPctBEDdOD9wpuF4OyxWIEJE1Gsek4E4BtpuXxRor&#10;7SY+062OnUgQDhUq6GMcKylD05PFkLmROHmt8xZjkr6T2uOU4NbIIs9LaXHgtNDjSPuemp/61yqQ&#10;l/owrWrjc/dVtN/mdDy35JR6e513nyAizfEZfrSPWkFZfh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79jsMAAADdAAAADwAAAAAAAAAAAAAAAACYAgAAZHJzL2Rv&#10;d25yZXYueG1sUEsFBgAAAAAEAAQA9QAAAIgDAAAAAA==&#10;" filled="f" stroked="f">
                    <v:textbox style="mso-fit-shape-to-text:t" inset="0,0,0,0">
                      <w:txbxContent>
                        <w:p w:rsidR="0059726E" w:rsidRDefault="0059726E">
                          <w:r>
                            <w:rPr>
                              <w:rFonts w:ascii="Times New Roman" w:hAnsi="Times New Roman"/>
                              <w:color w:val="FFFFFF"/>
                              <w:sz w:val="16"/>
                              <w:szCs w:val="16"/>
                              <w:lang w:val="en-US"/>
                            </w:rPr>
                            <w:t>M</w:t>
                          </w:r>
                        </w:p>
                      </w:txbxContent>
                    </v:textbox>
                  </v:rect>
                  <v:rect id="Rectangle 508" o:spid="_x0000_s2425" style="position:absolute;left:1227;top:1360;width:53;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JYFcMA&#10;AADdAAAADwAAAGRycy9kb3ducmV2LnhtbESP3WoCMRSE7wu+QziCdzWrlU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JYFc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lang w:val="en-US"/>
                            </w:rPr>
                            <w:t xml:space="preserve"> </w:t>
                          </w:r>
                        </w:p>
                      </w:txbxContent>
                    </v:textbox>
                  </v:rect>
                  <v:rect id="Rectangle 509" o:spid="_x0000_s2426" style="position:absolute;left:707;top:1389;width:694;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AYcIA&#10;AADdAAAADwAAAGRycy9kb3ducmV2LnhtbESP3YrCMBSE7wXfIRzBO01XpEg1yrIguLI3Vh/g0Jz+&#10;sMlJSbK2vr1ZELwcZuYbZncYrRF38qFzrOBjmYEgrpzuuFFwux4XGxAhIms0jknBgwIc9tPJDgvt&#10;Br7QvYyNSBAOBSpoY+wLKUPVksWwdD1x8mrnLcYkfSO1xyHBrZGrLMulxY7TQos9fbVU/ZZ/VoG8&#10;lsdhUxqfufOq/jHfp0tNTqn5bPzcgog0xnf41T5pBXm+Xs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28BhwgAAAN0AAAAPAAAAAAAAAAAAAAAAAJgCAABkcnMvZG93&#10;bnJldi54bWxQSwUGAAAAAAQABAD1AAAAhwMAAAAA&#10;" filled="f" stroked="f">
                    <v:textbox style="mso-fit-shape-to-text:t" inset="0,0,0,0">
                      <w:txbxContent>
                        <w:p w:rsidR="0059726E" w:rsidRDefault="0059726E">
                          <w:r>
                            <w:rPr>
                              <w:rFonts w:ascii="Times New Roman" w:hAnsi="Times New Roman"/>
                              <w:color w:val="FFFFFF"/>
                              <w:sz w:val="16"/>
                              <w:szCs w:val="16"/>
                              <w:lang w:val="en-US"/>
                            </w:rPr>
                            <w:t>INTERCO</w:t>
                          </w:r>
                        </w:p>
                      </w:txbxContent>
                    </v:textbox>
                  </v:rect>
                  <v:rect id="Rectangle 510" o:spid="_x0000_s2427" style="position:absolute;left:1392;top:1389;width:329;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l+sMA&#10;AADdAAAADwAAAGRycy9kb3ducmV2LnhtbESP3WoCMRSE7wu+QziCdzWr1EVWoxRBsNIbVx/gsDn7&#10;Q5OTJUnd7dsboeDlMDPfMNv9aI24kw+dYwWLeQaCuHK640bB7Xp8X4MIEVmjcUwK/ijAfjd522Kh&#10;3cAXupexEQnCoUAFbYx9IWWoWrIY5q4nTl7tvMWYpG+k9jgkuDVymWW5tNhxWmixp0NL1U/5axXI&#10;a3kc1qXxmTsv62/zdbrU5JSaTcfPDYhIY3yF/9snrSDPP1b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dl+sMAAADdAAAADwAAAAAAAAAAAAAAAACYAgAAZHJzL2Rv&#10;d25yZXYueG1sUEsFBgAAAAAEAAQA9QAAAIgDAAAAAA==&#10;" filled="f" stroked="f">
                    <v:textbox style="mso-fit-shape-to-text:t" inset="0,0,0,0">
                      <w:txbxContent>
                        <w:p w:rsidR="0059726E" w:rsidRDefault="0059726E">
                          <w:r>
                            <w:rPr>
                              <w:rFonts w:ascii="Times New Roman" w:hAnsi="Times New Roman"/>
                              <w:color w:val="FFFFFF"/>
                              <w:sz w:val="16"/>
                              <w:szCs w:val="16"/>
                              <w:lang w:val="en-US"/>
                            </w:rPr>
                            <w:t>NNE</w:t>
                          </w:r>
                        </w:p>
                      </w:txbxContent>
                    </v:textbox>
                  </v:rect>
                  <v:rect id="Rectangle 511" o:spid="_x0000_s2428" style="position:absolute;left:707;top:1575;width:205;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7jcIA&#10;AADdAAAADwAAAGRycy9kb3ducmV2LnhtbESP3YrCMBSE7xd8h3AE79ZUkSLVKMuCoMveWH2AQ3P6&#10;g8lJSaKtb79ZELwcZuYbZrsfrREP8qFzrGAxz0AQV0533Ci4Xg6faxAhIms0jknBkwLsd5OPLRba&#10;DXymRxkbkSAcClTQxtgXUoaqJYth7nri5NXOW4xJ+kZqj0OCWyOXWZZLix2nhRZ7+m6pupV3q0Be&#10;ysOwLo3P3M+y/jWn47kmp9RsOn5tQEQa4zv8ah+1gjxf5f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fuNwgAAAN0AAAAPAAAAAAAAAAAAAAAAAJgCAABkcnMvZG93&#10;bnJldi54bWxQSwUGAAAAAAQABAD1AAAAhwMAAAAA&#10;" filled="f" stroked="f">
                    <v:textbox style="mso-fit-shape-to-text:t" inset="0,0,0,0">
                      <w:txbxContent>
                        <w:p w:rsidR="0059726E" w:rsidRDefault="0059726E">
                          <w:r>
                            <w:rPr>
                              <w:rFonts w:ascii="Times New Roman" w:hAnsi="Times New Roman"/>
                              <w:color w:val="FFFFFF"/>
                              <w:sz w:val="16"/>
                              <w:szCs w:val="16"/>
                              <w:lang w:val="en-US"/>
                            </w:rPr>
                            <w:t>CT</w:t>
                          </w:r>
                        </w:p>
                      </w:txbxContent>
                    </v:textbox>
                  </v:rect>
                  <v:rect id="Rectangle 512" o:spid="_x0000_s2429" style="position:absolute;left:908;top:1575;width:41;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leFsMA&#10;AADdAAAADwAAAGRycy9kb3ducmV2LnhtbESP3WoCMRSE7wu+QziCdzWrlFVWoxRBsNIbVx/gsDn7&#10;Q5OTJUnd7dsboeDlMDPfMNv9aI24kw+dYwWLeQaCuHK640bB7Xp8X4MIEVmjcUwK/ijAfjd522Kh&#10;3cAXupexEQnCoUAFbYx9IWWoWrIY5q4nTl7tvMWYpG+k9jgkuDVymWW5tNhxWmixp0NL1U/5axXI&#10;a3kc1qXxmTsv62/zdbrU5JSaTcfPDYhIY3yF/9snrSDPP1b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leFsMAAADdAAAADwAAAAAAAAAAAAAAAACYAgAAZHJzL2Rv&#10;d25yZXYueG1sUEsFBgAAAAAEAAQA9QAAAIgDAAAAAA==&#10;" filled="f" stroked="f">
                    <v:textbox style="mso-fit-shape-to-text:t" inset="0,0,0,0">
                      <w:txbxContent>
                        <w:p w:rsidR="0059726E" w:rsidRDefault="0059726E">
                          <w:r>
                            <w:rPr>
                              <w:rFonts w:ascii="Times New Roman" w:hAnsi="Times New Roman"/>
                              <w:color w:val="FFFFFF"/>
                              <w:sz w:val="16"/>
                              <w:szCs w:val="16"/>
                              <w:lang w:val="en-US"/>
                            </w:rPr>
                            <w:t xml:space="preserve"> </w:t>
                          </w:r>
                        </w:p>
                      </w:txbxContent>
                    </v:textbox>
                  </v:rect>
                  <v:rect id="Rectangle 513" o:spid="_x0000_s2430" style="position:absolute;left:809;top:1759;width:880;height:3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KZL8A&#10;AADdAAAADwAAAGRycy9kb3ducmV2LnhtbERPy4rCMBTdC/5DuMLsbDoiRapRhgFBZTZWP+DS3D6Y&#10;5KYk0da/N4uBWR7Oe3eYrBFP8qF3rOAzy0EQ10733Cq4347LDYgQkTUax6TgRQEO+/lsh6V2I1/p&#10;WcVWpBAOJSroYhxKKUPdkcWQuYE4cY3zFmOCvpXa45jCrZGrPC+kxZ5TQ4cDfXdU/1YPq0DequO4&#10;qYzP3WXV/Jjz6dqQU+pjMX1tQUSa4r/4z33SCopin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lspkvwAAAN0AAAAPAAAAAAAAAAAAAAAAAJgCAABkcnMvZG93bnJl&#10;di54bWxQSwUGAAAAAAQABAD1AAAAhAMAAAAA&#10;" filled="f" stroked="f">
                    <v:textbox style="mso-fit-shape-to-text:t" inset="0,0,0,0">
                      <w:txbxContent>
                        <w:p w:rsidR="0059726E" w:rsidRDefault="0059726E">
                          <w:r>
                            <w:rPr>
                              <w:rFonts w:ascii="Times New Roman" w:hAnsi="Times New Roman"/>
                              <w:color w:val="FFFFFF"/>
                              <w:sz w:val="16"/>
                              <w:szCs w:val="16"/>
                              <w:lang w:val="en-US"/>
                            </w:rPr>
                            <w:t>EXCHANGE</w:t>
                          </w:r>
                        </w:p>
                      </w:txbxContent>
                    </v:textbox>
                  </v:rect>
                  <v:rect id="Rectangle 514" o:spid="_x0000_s2431" style="position:absolute;left:1679;top:1710;width:53;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v/8MA&#10;AADdAAAADwAAAGRycy9kb3ducmV2LnhtbESP3WoCMRSE7wXfIRzBO81WZLFboxRB0NIb1z7AYXP2&#10;hyYnSxLd9e0bQejlMDPfMNv9aI24kw+dYwVvywwEceV0x42Cn+txsQERIrJG45gUPCjAfjedbLHQ&#10;buAL3cvYiAThUKCCNsa+kDJULVkMS9cTJ6923mJM0jdSexwS3Bq5yrJcWuw4LbTY06Gl6re8WQXy&#10;Wh6HTWl85r5W9bc5ny41OaXms/HzA0SkMf6HX+2TVpDn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pv/8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lang w:val="en-US"/>
                            </w:rPr>
                            <w:t xml:space="preserve"> </w:t>
                          </w:r>
                        </w:p>
                      </w:txbxContent>
                    </v:textbox>
                  </v:rect>
                  <v:rect id="Rectangle 515" o:spid="_x0000_s2432" style="position:absolute;left:686;top:492;width:1156;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B8MA&#10;AADdAAAADwAAAGRycy9kb3ducmV2LnhtbERPz2vCMBS+C/sfwhvsIjPdwDKqUXQw5kHE6US8PZtn&#10;W2xeShJr/e/NQfD48f0eTztTi5acrywr+BgkIIhzqysuFPxvf96/QPiArLG2TApu5GE6eemNMdP2&#10;yn/UbkIhYgj7DBWUITSZlD4vyaAf2IY4cifrDIYIXSG1w2sMN7X8TJJUGqw4NpTY0HdJ+XlzMQrm&#10;q92yMfP2/Nvn/XrLlTsdjk6pt9duNgIRqAtP8cO90ArSdBj3xzfxCcjJ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bB8MAAADdAAAADwAAAAAAAAAAAAAAAACYAgAAZHJzL2Rv&#10;d25yZXYueG1sUEsFBgAAAAAEAAQA9QAAAIgDAAAAAA==&#10;" fillcolor="olive" stroked="f"/>
                  <v:rect id="Rectangle 516" o:spid="_x0000_s2433" style="position:absolute;left:686;top:885;width:1156;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r90ccA&#10;AADdAAAADwAAAGRycy9kb3ducmV2LnhtbESPX0vDQBDE34V+h2MLvtlLFaPEXov4B32qGEurb0tu&#10;zQWzeyF3pqmf3hMKPg4z8xtmsRq5VQP1ofFiYD7LQJFU3jZSG9i8PZ5dgwoRxWLrhQwcKMBqOTlZ&#10;YGH9Xl5pKGOtEkRCgQZcjF2hdagcMYaZ70iS9+l7xphkX2vb4z7BudXnWZZrxkbSgsOO7hxVX+U3&#10;G7g6hPfd02btHu7bgfnnY3vxUrIxp9Px9gZUpDH+h4/tZ2sgzy/n8PcmPQG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a/dHHAAAA3QAAAA8AAAAAAAAAAAAAAAAAmAIAAGRy&#10;cy9kb3ducmV2LnhtbFBLBQYAAAAABAAEAPUAAACMAwAAAAA=&#10;" fillcolor="#7e7e00" stroked="f"/>
                  <v:rect id="Rectangle 517" o:spid="_x0000_s2434" style="position:absolute;left:686;top:1143;width:1156;height: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EKrMUA&#10;AADdAAAADwAAAGRycy9kb3ducmV2LnhtbESP0WrCQBRE3wv+w3KFvulG0URSVxG1UCyUavsBl+xt&#10;Npi9G7JrTP16tyD0cZiZM8xy3dtadNT6yrGCyTgBQVw4XXGp4PvrdbQA4QOyxtoxKfglD+vV4GmJ&#10;uXZXPlJ3CqWIEPY5KjAhNLmUvjBk0Y9dQxy9H9daDFG2pdQtXiPc1nKaJKm0WHFcMNjQ1lBxPl2s&#10;gtvhM8Nstv+oO29kkZW35P2wU+p52G9eQATqw3/40X7TCtJ0PoW/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QqsxQAAAN0AAAAPAAAAAAAAAAAAAAAAAJgCAABkcnMv&#10;ZG93bnJldi54bWxQSwUGAAAAAAQABAD1AAAAigMAAAAA&#10;" fillcolor="#7c7c00" stroked="f"/>
                  <v:rect id="Rectangle 518" o:spid="_x0000_s2435" style="position:absolute;left:686;top:1357;width:1156;height: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L8cA&#10;AADdAAAADwAAAGRycy9kb3ducmV2LnhtbESPW2vCQBSE34X+h+UU+qYbLw0SXcUKgvogXoL4eMge&#10;k9Ds2Zjdavrvu0LBx2FmvmGm89ZU4k6NKy0r6PciEMSZ1SXnCtLTqjsG4TyyxsoyKfglB/PZW2eK&#10;ibYPPtD96HMRIOwSVFB4XydSuqwgg65na+LgXW1j0AfZ5FI3+AhwU8lBFMXSYMlhocCalgVl38cf&#10;o2Cz2jtKT5fddjPqL6xLz1+37Vmpj/d2MQHhqfWv8H97rRXE8ecQnm/C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RVi/HAAAA3QAAAA8AAAAAAAAAAAAAAAAAmAIAAGRy&#10;cy9kb3ducmV2LnhtbFBLBQYAAAAABAAEAPUAAACMAwAAAAA=&#10;" fillcolor="#7a7a00" stroked="f"/>
                  <v:rect id="Rectangle 519" o:spid="_x0000_s2436" style="position:absolute;left:686;top:1509;width:1156;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rGMYA&#10;AADdAAAADwAAAGRycy9kb3ducmV2LnhtbESPQWvCQBSE74X+h+UVvOkmRVOJbqQUKoJQ0IqQ2zP7&#10;TNJm34bsamJ/fbcg9DjMzDfMcjWYRlypc7VlBfEkAkFcWF1zqeDw+T6eg3AeWWNjmRTcyMEqe3xY&#10;Yqptzzu67n0pAoRdigoq79tUSldUZNBNbEscvLPtDPogu1LqDvsAN418jqJEGqw5LFTY0ltFxff+&#10;YhQc45+Zfin6vD99bL/WG86ZZa7U6Gl4XYDwNPj/8L290QqSZDaF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GrGMYAAADdAAAADwAAAAAAAAAAAAAAAACYAgAAZHJz&#10;L2Rvd25yZXYueG1sUEsFBgAAAAAEAAQA9QAAAIsDAAAAAA==&#10;" fillcolor="#787800" stroked="f"/>
                  <v:rect id="Rectangle 520" o:spid="_x0000_s2437" style="position:absolute;left:686;top:1648;width:1156;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5KiMUA&#10;AADdAAAADwAAAGRycy9kb3ducmV2LnhtbESPQWvCQBSE7wX/w/IKXqRuFAwlukoRBDFi1Rbs8ZF9&#10;TRazb0N21fjv3YLQ4zAz3zCzRWdrcaXWG8cKRsMEBHHhtOFSwffX6u0dhA/IGmvHpOBOHhbz3ssM&#10;M+1ufKDrMZQiQthnqKAKocmk9EVFFv3QNcTR+3WtxRBlW0rd4i3CbS3HSZJKi4bjQoUNLSsqzseL&#10;VSBzt8+XJ5Pij3bnbf450BuzU6r/2n1MQQTqwn/42V5rBWk6mcDf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kqIxQAAAN0AAAAPAAAAAAAAAAAAAAAAAJgCAABkcnMv&#10;ZG93bnJldi54bWxQSwUGAAAAAAQABAD1AAAAigMAAAAA&#10;" fillcolor="#767600" stroked="f"/>
                  <v:rect id="Rectangle 521" o:spid="_x0000_s2438" style="position:absolute;left:686;top:1769;width:1156;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5LFcYA&#10;AADdAAAADwAAAGRycy9kb3ducmV2LnhtbESPQWsCMRSE70L/Q3hCb5rV1lVWoxShVI9qxetz87q7&#10;dvOyJqmu/npTKPQ4zMw3zGzRmlpcyPnKsoJBPwFBnFtdcaHgc/fem4DwAVljbZkU3MjDYv7UmWGm&#10;7ZU3dNmGQkQI+wwVlCE0mZQ+L8mg79uGOHpf1hkMUbpCaofXCDe1HCZJKg1WHBdKbGhZUv69/TEK&#10;Dsez3O3X483KLO+n19Hp5cPtD0o9d9u3KYhAbfgP/7VXWkGajlL4fR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5LFcYAAADdAAAADwAAAAAAAAAAAAAAAACYAgAAZHJz&#10;L2Rvd25yZXYueG1sUEsFBgAAAAAEAAQA9QAAAIsDAAAAAA==&#10;" fillcolor="#747400" stroked="f"/>
                  <v:rect id="Rectangle 522" o:spid="_x0000_s2439" style="position:absolute;left:686;top:1876;width:1156;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cn48QA&#10;AADdAAAADwAAAGRycy9kb3ducmV2LnhtbESPzWrDMBCE74W8g9hAb43cQJ3gWA5tIaHQXpwEcl2s&#10;rWVqrYwl//Ttq0Cgx2FmvmHy/WxbMVLvG8cKnlcJCOLK6YZrBZfz4WkLwgdkja1jUvBLHvbF4iHH&#10;TLuJSxpPoRYRwj5DBSaELpPSV4Ys+pXriKP37XqLIcq+lrrHKcJtK9dJkkqLDccFgx29G6p+ToNV&#10;kHyu3+b2aLA5X3DTfV0HgyUp9bicX3cgAs3hP3xvf2gFafqygdub+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HJ+PEAAAA3QAAAA8AAAAAAAAAAAAAAAAAmAIAAGRycy9k&#10;b3ducmV2LnhtbFBLBQYAAAAABAAEAPUAAACJAwAAAAA=&#10;" fillcolor="#727200" stroked="f"/>
                  <v:rect id="Rectangle 523" o:spid="_x0000_s2440" style="position:absolute;left:686;top:1966;width:1156;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vwsIA&#10;AADdAAAADwAAAGRycy9kb3ducmV2LnhtbERPTYvCMBC9C/6HMII3TRUt0jWK7qJ4UVH3sMehGduu&#10;zaQ0sdZ/bw6Cx8f7ni9bU4qGaldYVjAaRiCIU6sLzhT8XjaDGQjnkTWWlknBkxwsF93OHBNtH3yi&#10;5uwzEULYJagg975KpHRpTgbd0FbEgbva2qAPsM6krvERwk0px1EUS4MFh4YcK/rOKb2d70bBeDup&#10;1vufW3n4+9/sD0VzpJG7KtXvtasvEJ5a/xG/3TutII6nYW54E5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9u/CwgAAAN0AAAAPAAAAAAAAAAAAAAAAAJgCAABkcnMvZG93&#10;bnJldi54bWxQSwUGAAAAAAQABAD1AAAAhwMAAAAA&#10;" fillcolor="#707000" stroked="f"/>
                  <v:rect id="Rectangle 524" o:spid="_x0000_s2441" style="position:absolute;left:686;top:2058;width:115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OGeMcA&#10;AADdAAAADwAAAGRycy9kb3ducmV2LnhtbESPQWvCQBSE70L/w/IKvemmFkONriKWQAse1KrnZ/aZ&#10;xGbfhuzWRH+9WxB6HGbmG2Y670wlLtS40rKC10EEgjizuuRcwe477b+DcB5ZY2WZFFzJwXz21Jti&#10;om3LG7psfS4ChF2CCgrv60RKlxVk0A1sTRy8k20M+iCbXOoG2wA3lRxGUSwNlhwWCqxpWVD2s/01&#10;Ct6+lu3qlpbX9fk83t8+RmZzTA9KvTx3iwkIT53/Dz/an1pBHI/G8PcmP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zhnjHAAAA3QAAAA8AAAAAAAAAAAAAAAAAmAIAAGRy&#10;cy9kb3ducmV2LnhtbFBLBQYAAAAABAAEAPUAAACMAwAAAAA=&#10;" fillcolor="#6e6e00" stroked="f"/>
                  <v:rect id="Rectangle 525" o:spid="_x0000_s2442" style="position:absolute;left:686;top:2137;width:1156;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FMIA&#10;AADdAAAADwAAAGRycy9kb3ducmV2LnhtbERP3WrCMBS+F3yHcITdaaKD4DpjKduEsV2pe4Cz5thW&#10;m5PSxNrt6ZeLgZcf3/8mH10rBupD49nAcqFAEJfeNlwZ+Dru5msQISJbbD2TgR8KkG+nkw1m1t94&#10;T8MhViKFcMjQQB1jl0kZypochoXviBN38r3DmGBfSdvjLYW7Vq6U0tJhw6mhxo5eaiovh6szYD+u&#10;WslzsX76/mx/d6+Pb4NeKWMeZmPxDCLSGO/if/e7NaC1TvvTm/QE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H8UwgAAAN0AAAAPAAAAAAAAAAAAAAAAAJgCAABkcnMvZG93&#10;bnJldi54bWxQSwUGAAAAAAQABAD1AAAAhwMAAAAA&#10;" fillcolor="#6c6c00" stroked="f"/>
                  <v:rect id="Rectangle 526" o:spid="_x0000_s2443" style="position:absolute;left:686;top:2227;width:115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ywH8QA&#10;AADdAAAADwAAAGRycy9kb3ducmV2LnhtbESPzWrDMBCE74G+g9hCb4nsUoRxo4QQKJT2kp/SXhdp&#10;Y5tIK2Opjvv2VSCQ4zAz3zDL9eSdGGmIXWAN5aIAQWyC7bjR8HV8m1cgYkK26AKThj+KsF49zJZY&#10;23DhPY2H1IgM4VijhjalvpYympY8xkXoibN3CoPHlOXQSDvgJcO9k89FoaTHjvNCiz1tWzLnw6/X&#10;UE07Ez9/vFKR5PbDVGHjvl+0fnqcNq8gEk3pHr61360GpVQJ1zf5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MsB/EAAAA3QAAAA8AAAAAAAAAAAAAAAAAmAIAAGRycy9k&#10;b3ducmV2LnhtbFBLBQYAAAAABAAEAPUAAACJAwAAAAA=&#10;" fillcolor="#6a6a00" stroked="f"/>
                  <v:rect id="Rectangle 527" o:spid="_x0000_s2444" style="position:absolute;left:686;top:2306;width:1156;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xXsUA&#10;AADdAAAADwAAAGRycy9kb3ducmV2LnhtbESPQWvCQBSE7wX/w/KE3urGFENIXUUKtenRKPX6yL4m&#10;qdm3IbsmaX+9KxR6HGbmG2a9nUwrBupdY1nBchGBIC6tbrhScDq+PaUgnEfW2FomBT/kYLuZPawx&#10;03bkAw2Fr0SAsMtQQe19l0npypoMuoXtiIP3ZXuDPsi+krrHMcBNK+MoSqTBhsNCjR291lReiqtR&#10;oNOVfL7kaeyqtDm/f36ff/cfrNTjfNq9gPA0+f/wXzvXCpIkieH+JjwB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7FexQAAAN0AAAAPAAAAAAAAAAAAAAAAAJgCAABkcnMv&#10;ZG93bnJldi54bWxQSwUGAAAAAAQABAD1AAAAigMAAAAA&#10;" fillcolor="#686800" stroked="f"/>
                  <v:rect id="Rectangle 528" o:spid="_x0000_s2445" style="position:absolute;left:686;top:2396;width:1156;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ywsYA&#10;AADdAAAADwAAAGRycy9kb3ducmV2LnhtbESPT2vCQBTE70K/w/IK3nTTCkuJrkFaAqVoS6MXb4/s&#10;M3/Mvg3ZVeO37xYKPQ4z8xtmlY22E1cafONYw9M8AUFcOtNwpeGwz2cvIHxANtg5Jg138pCtHyYr&#10;TI278Tddi1CJCGGfooY6hD6V0pc1WfRz1xNH7+QGiyHKoZJmwFuE204+J4mSFhuOCzX29FpTeS4u&#10;VkOr8vsn+RMl7q35KL+O7W57abWePo6bJYhAY/gP/7XfjQal1AJ+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xywsYAAADdAAAADwAAAAAAAAAAAAAAAACYAgAAZHJz&#10;L2Rvd25yZXYueG1sUEsFBgAAAAAEAAQA9QAAAIsDAAAAAA==&#10;" fillcolor="#660" stroked="f"/>
                  <v:rect id="Rectangle 529" o:spid="_x0000_s2446" style="position:absolute;left:691;top:2470;width:1156;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Z8QA&#10;AADdAAAADwAAAGRycy9kb3ducmV2LnhtbESP0YrCMBRE34X9h3CFfdNUKUW6RhFXl8U3tR9wt7m2&#10;pc1NbaLt/r0RBB+HmTnDLNeDacSdOldZVjCbRiCIc6srLhRk5/1kAcJ5ZI2NZVLwTw7Wq4/RElNt&#10;ez7S/eQLESDsUlRQet+mUrq8JINualvi4F1sZ9AH2RVSd9gHuGnkPIoSabDisFBiS9uS8vp0Mwr+&#10;Dre+P/zEOt9U37Ke7+r4es2U+hwPmy8Qngb/Dr/av1pBkiQx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Z/mfEAAAA3QAAAA8AAAAAAAAAAAAAAAAAmAIAAGRycy9k&#10;b3ducmV2LnhtbFBLBQYAAAAABAAEAPUAAACJAwAAAAA=&#10;" fillcolor="#646400" stroked="f"/>
                  <v:rect id="Rectangle 530" o:spid="_x0000_s2447" style="position:absolute;left:686;top:2532;width:1156;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46scA&#10;AADdAAAADwAAAGRycy9kb3ducmV2LnhtbESPQWvCQBSE7wX/w/IEb3UTwSCpq7QRsfRg1Xrw+Jp9&#10;TYLZtyG7jam/visIHoeZ+YaZL3tTi45aV1lWEI8jEMS51RUXCo5f6+cZCOeRNdaWScEfOVguBk9z&#10;TLW98J66gy9EgLBLUUHpfZNK6fKSDLqxbYiD92Nbgz7ItpC6xUuAm1pOoiiRBisOCyU2lJWUnw+/&#10;JlA6vYu/N7vPjLPVKZ59bM9v161So2H/+gLCU+8f4Xv7XStIkmQKtzfh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1+OrHAAAA3QAAAA8AAAAAAAAAAAAAAAAAmAIAAGRy&#10;cy9kb3ducmV2LnhtbFBLBQYAAAAABAAEAPUAAACMAwAAAAA=&#10;" fillcolor="#626200" stroked="f"/>
                  <v:rect id="Rectangle 531" o:spid="_x0000_s2448" style="position:absolute;left:686;top:2609;width:1156;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aBCcEA&#10;AADdAAAADwAAAGRycy9kb3ducmV2LnhtbERPTWsCMRC9C/6HMAUvUpP2sNjVKMVa6Emo9tLbkIy7&#10;i5vJshl1/femIPTdHu+Lt1wPoVUX6lMT2cLLzIAidtE3XFn4OXw+z0ElQfbYRiYLN0qwXo1HSyx9&#10;vPI3XfZSqVzCqUQLtUhXap1cTQHTLHbEWTvGPqBk2lfa93jN5aHVr8YUOmDDeaHGjjY1udP+HPLu&#10;x9bsXOF+p7duKrI1cj7pN2snT8P7ApTQIP/mR/rLWygy4O9NfgJ6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2gQnBAAAA3QAAAA8AAAAAAAAAAAAAAAAAmAIAAGRycy9kb3du&#10;cmV2LnhtbFBLBQYAAAAABAAEAPUAAACGAwAAAAA=&#10;" fillcolor="#606000" stroked="f"/>
                  <v:rect id="Rectangle 532" o:spid="_x0000_s2449" style="position:absolute;left:686;top:2671;width:1156;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UycUA&#10;AADdAAAADwAAAGRycy9kb3ducmV2LnhtbESPQWvCQBSE70L/w/IK3nTTHlZJXUNaWuzBg8aWXh/Z&#10;12xo9m3Irhr/fVcQPA4z8w2zKkbXiRMNofWs4WmegSCuvWm50fB1+JgtQYSIbLDzTBouFKBYP0xW&#10;mBt/5j2dqtiIBOGQowYbY59LGWpLDsPc98TJ+/WDw5jk0Egz4DnBXSefs0xJhy2nBYs9vVmq/6qj&#10;0+Blu7Hl+8Evdq9bFS4yHL9/tlpPH8fyBUSkMd7Dt/an0aCUWsD1TXo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IBTJxQAAAN0AAAAPAAAAAAAAAAAAAAAAAJgCAABkcnMv&#10;ZG93bnJldi54bWxQSwUGAAAAAAQABAD1AAAAigMAAAAA&#10;" fillcolor="#5e5e00" stroked="f"/>
                  <v:rect id="Rectangle 533" o:spid="_x0000_s2450" style="position:absolute;left:686;top:2748;width:1156;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iWcMA&#10;AADdAAAADwAAAGRycy9kb3ducmV2LnhtbERPz2vCMBS+D/wfwhN2m6ki3axGcYIgDMS1Xrw9mmdb&#10;bF66JGq3v94chB0/vt+LVW9acSPnG8sKxqMEBHFpdcOVgmOxffsA4QOyxtYyKfglD6vl4GWBmbZ3&#10;/qZbHioRQ9hnqKAOocuk9GVNBv3IdsSRO1tnMEToKqkd3mO4aeUkSVJpsOHYUGNHm5rKS341Cuw7&#10;7orT8W//NTtQ8nkucOo2P0q9Dvv1HESgPvyLn+6dVpCmaZwb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ziWcMAAADdAAAADwAAAAAAAAAAAAAAAACYAgAAZHJzL2Rv&#10;d25yZXYueG1sUEsFBgAAAAAEAAQA9QAAAIgDAAAAAA==&#10;" fillcolor="#5c5c00" stroked="f"/>
                  <v:rect id="Rectangle 534" o:spid="_x0000_s2451" style="position:absolute;left:686;top:2823;width:1156;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hgckA&#10;AADdAAAADwAAAGRycy9kb3ducmV2LnhtbESPzWvCQBTE74X+D8sreCm60UOo0VVKSVH7cfADwdsz&#10;+0xCs2/D7qpp//puoeBxmJnfMNN5ZxpxIedrywqGgwQEcWF1zaWC3fa1/wTCB2SNjWVS8E0e5rP7&#10;uylm2l55TZdNKEWEsM9QQRVCm0npi4oM+oFtiaN3ss5giNKVUju8Rrhp5ChJUmmw5rhQYUsvFRVf&#10;m7NR8Dh0P/syf/vIi/z03n4eD+fFaKVU76F7noAI1IVb+L+91ArSNB3D35v4BOTs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zvhgckAAADdAAAADwAAAAAAAAAAAAAAAACYAgAA&#10;ZHJzL2Rvd25yZXYueG1sUEsFBgAAAAAEAAQA9QAAAI4DAAAAAA==&#10;" fillcolor="#5a5a00" stroked="f"/>
                  <v:rect id="Rectangle 535" o:spid="_x0000_s2452" style="position:absolute;left:686;top:2885;width:1156;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HvsIA&#10;AADdAAAADwAAAGRycy9kb3ducmV2LnhtbERPTWvCQBC9F/wPywje6kYPsURXEUFs8VSrB29Ddkyi&#10;2dmQHWP013cPhR4f73ux6l2tOmpD5dnAZJyAIs69rbgwcPzZvn+ACoJssfZMBp4UYLUcvC0ws/7B&#10;39QdpFAxhEOGBkqRJtM65CU5DGPfEEfu4luHEmFbaNviI4a7Wk+TJNUOK44NJTa0KSm/He7OQLe/&#10;nL62cj6l63M48nT3kmJ2NWY07NdzUEK9/Iv/3J/WQJrO4v74Jj4B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aYe+wgAAAN0AAAAPAAAAAAAAAAAAAAAAAJgCAABkcnMvZG93&#10;bnJldi54bWxQSwUGAAAAAAQABAD1AAAAhwMAAAAA&#10;" fillcolor="#585800" stroked="f"/>
                  <v:rect id="Rectangle 536" o:spid="_x0000_s2453" style="position:absolute;left:686;top:2960;width:1156;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awycMA&#10;AADdAAAADwAAAGRycy9kb3ducmV2LnhtbESPQYvCMBSE74L/ITxhb5oqtS5do+iC4ElYFc+vzbMp&#10;Ni+liVr/vVlY2OMwM98wy3VvG/GgzteOFUwnCQji0umaKwXn0278CcIHZI2NY1LwIg/r1XCwxFy7&#10;J//Q4xgqESHsc1RgQmhzKX1pyKKfuJY4elfXWQxRdpXUHT4j3DZyliSZtFhzXDDY0reh8na8WwXF&#10;pTJzfSrTV1oUh126NfWMtkp9jPrNF4hAffgP/7X3WkGWLabw+yY+Ab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awycMAAADdAAAADwAAAAAAAAAAAAAAAACYAgAAZHJzL2Rv&#10;d25yZXYueG1sUEsFBgAAAAAEAAQA9QAAAIgDAAAAAA==&#10;" fillcolor="#565600" stroked="f"/>
                  <v:rect id="Rectangle 537" o:spid="_x0000_s2454" style="position:absolute;left:686;top:3020;width:115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WbccA&#10;AADdAAAADwAAAGRycy9kb3ducmV2LnhtbESPQUvDQBSE7wX/w/IEL8VumkMqMdsSBEGhBRuVXJ/Z&#10;ZxLNvg27a5v++65Q6HGYmW+YYjOZQRzI+d6yguUiAUHcWN1zq+Dj/fn+AYQPyBoHy6TgRB4265tZ&#10;gbm2R97ToQqtiBD2OSroQhhzKX3TkUG/sCNx9L6tMxiidK3UDo8RbgaZJkkmDfYcFzoc6amj5rf6&#10;Mwq21fI01vu6fvtK5437LHflz+tOqbvbqXwEEWgK1/Cl/aIVZNkqhf838QnI9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5Fm3HAAAA3QAAAA8AAAAAAAAAAAAAAAAAmAIAAGRy&#10;cy9kb3ducmV2LnhtbFBLBQYAAAAABAAEAPUAAACMAwAAAAA=&#10;" fillcolor="#545400" stroked="f"/>
                  <v:rect id="Rectangle 538" o:spid="_x0000_s2455" style="position:absolute;left:686;top:3099;width:1156;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53D8YA&#10;AADdAAAADwAAAGRycy9kb3ducmV2LnhtbESP0WrCQBRE3wv+w3IF3+rGWmJJXUUskTwVmvYDLtnb&#10;JJq9G7NrTPL13UKhj8PMnGG2+8E0oqfO1ZYVrJYRCOLC6ppLBV+f6eMLCOeRNTaWScFIDva72cMW&#10;E23v/EF97ksRIOwSVFB53yZSuqIig25pW+LgfdvOoA+yK6Xu8B7gppFPURRLgzWHhQpbOlZUXPKb&#10;UfA2vj9fXFZM1+PmtO5Td071bVJqMR8OryA8Df4//NfOtII43qzh9014AnL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53D8YAAADdAAAADwAAAAAAAAAAAAAAAACYAgAAZHJz&#10;L2Rvd25yZXYueG1sUEsFBgAAAAAEAAQA9QAAAIsDAAAAAA==&#10;" fillcolor="#525200" stroked="f"/>
                  <v:rect id="Rectangle 539" o:spid="_x0000_s2456" style="position:absolute;left:686;top:3176;width:1156;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2sh8UA&#10;AADdAAAADwAAAGRycy9kb3ducmV2LnhtbESPwWrDMBBE74X+g9hAb42cUJzgRg5JIGBKL7HzARtr&#10;azu2Vq6kJu7fV4VCj8PMvGE228kM4kbOd5YVLOYJCOLa6o4bBefq+LwG4QOyxsEyKfgmD9v88WGD&#10;mbZ3PtGtDI2IEPYZKmhDGDMpfd2SQT+3I3H0PqwzGKJ0jdQO7xFuBrlMklQa7DgutDjSoaW6L7+M&#10;gn1RLJsV96e396msDJrL53XvlHqaTbtXEIGm8B/+axdaQZquXuD3TXw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ayHxQAAAN0AAAAPAAAAAAAAAAAAAAAAAJgCAABkcnMv&#10;ZG93bnJldi54bWxQSwUGAAAAAAQABAD1AAAAigMAAAAA&#10;" fillcolor="#505000" stroked="f"/>
                  <v:rect id="Rectangle 540" o:spid="_x0000_s2457" style="position:absolute;left:686;top:3250;width:1156;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JdsYA&#10;AADdAAAADwAAAGRycy9kb3ducmV2LnhtbESPQWsCMRSE74X+h/AKvdVshW5lNUopVKTQltVC8fbc&#10;PDeLm5c1ibr990YQPA4z8w0zmfW2FUfyoXGs4HmQgSCunG64VvC7+ngagQgRWWPrmBT8U4DZ9P5u&#10;goV2Jy7puIy1SBAOBSowMXaFlKEyZDEMXEecvK3zFmOSvpba4ynBbSuHWZZLiw2nBYMdvRuqdsuD&#10;VbD5+cP6q/zudp/5vPTZwexp3Sv1+NC/jUFE6uMtfG0vtII8f32By5v0BOT0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BJdsYAAADdAAAADwAAAAAAAAAAAAAAAACYAgAAZHJz&#10;L2Rvd25yZXYueG1sUEsFBgAAAAAEAAQA9QAAAIsDAAAAAA==&#10;" fillcolor="#4e4e00" stroked="f"/>
                  <v:rect id="Rectangle 541" o:spid="_x0000_s2458" style="position:absolute;left:686;top:3310;width:1156;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SN8gA&#10;AADdAAAADwAAAGRycy9kb3ducmV2LnhtbESP3UrDQBSE74W+w3IK3jW7KRrb2G0pRUHEFvsjeHnI&#10;HpO02bMhu7bx7V2h4OUwM98ws0VvG3GmzteONaSJAkFcOFNzqeGwfx5NQPiAbLBxTBp+yMNiPriZ&#10;YW7chbd03oVSRAj7HDVUIbS5lL6oyKJPXEscvS/XWQxRdqU0HV4i3DZyrFQmLdYcFypsaVVRcdp9&#10;Ww3T9/T1zr89pR+f/UbZ9VEd7tOT1rfDfvkIIlAf/sPX9ovRkGUPG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BI3yAAAAN0AAAAPAAAAAAAAAAAAAAAAAJgCAABk&#10;cnMvZG93bnJldi54bWxQSwUGAAAAAAQABAD1AAAAjQMAAAAA&#10;" fillcolor="#4c4c00" stroked="f"/>
                  <v:rect id="Rectangle 542" o:spid="_x0000_s2459" style="position:absolute;left:686;top:3387;width:1156;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7VaccA&#10;AADdAAAADwAAAGRycy9kb3ducmV2LnhtbESP3WoCMRSE74W+QziF3ohmbWHVrVFssWCp4C/09rA5&#10;7i5uTpYk6vr2jVDwcpiZb5jJrDW1uJDzlWUFg34Cgji3uuJCwWH/1RuB8AFZY22ZFNzIw2z61Jlg&#10;pu2Vt3TZhUJECPsMFZQhNJmUPi/JoO/bhjh6R+sMhihdIbXDa4SbWr4mSSoNVhwXSmzos6T8tDsb&#10;Bb8/R78469V6s1q8uaY73iy/P+ZKvTy383cQgdrwCP+3l1pBmg6HcH8Tn4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u1WnHAAAA3QAAAA8AAAAAAAAAAAAAAAAAmAIAAGRy&#10;cy9kb3ducmV2LnhtbFBLBQYAAAAABAAEAPUAAACMAwAAAAA=&#10;" fillcolor="#4a4a00" stroked="f"/>
                  <v:rect id="Rectangle 543" o:spid="_x0000_s2460" style="position:absolute;left:686;top:3479;width:1156;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f0cUA&#10;AADdAAAADwAAAGRycy9kb3ducmV2LnhtbERPz0/CMBS+k/A/NI/EG3QqGWZQiBpJMHhxgsLtsT63&#10;xfV1aQuM/54eTDh++X7PFp1pxImcry0ruB8lIIgLq2suFWy+lsMnED4ga2wsk4ILeVjM+70ZZtqe&#10;+ZNOeShFDGGfoYIqhDaT0hcVGfQj2xJH7tc6gyFCV0rt8BzDTSMfkiSVBmuODRW29FpR8ZcfjYKf&#10;x+9t2eQv++JQ78aJe19/vKVrpe4G3fMURKAu3MT/7pVWkKaTODe+i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Z/RxQAAAN0AAAAPAAAAAAAAAAAAAAAAAJgCAABkcnMv&#10;ZG93bnJldi54bWxQSwUGAAAAAAQABAD1AAAAigMAAAAA&#10;" fillcolor="#484800" stroked="f"/>
                  <v:rect id="Rectangle 544" o:spid="_x0000_s2461" style="position:absolute;left:686;top:3571;width:1156;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qKcQA&#10;AADdAAAADwAAAGRycy9kb3ducmV2LnhtbESPQWvCQBSE70L/w/IKvdVNRdI2dZWiiF6rhba3R/Y1&#10;G8y+F7NrTP99VxA8DjPzDTNbDL5RPXWhFjbwNM5AEZdia64MfO7Xjy+gQkS22AiTgT8KsJjfjWZY&#10;WDnzB/W7WKkE4VCgARdjW2gdSkcew1ha4uT9SucxJtlV2nZ4TnDf6EmW5dpjzWnBYUtLR+Vhd/IG&#10;vPuSpWxsv5LN4fjNq+nPVG+Nebgf3t9ARRriLXxtb62BPH9+hcub9AT0/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gainEAAAA3QAAAA8AAAAAAAAAAAAAAAAAmAIAAGRycy9k&#10;b3ducmV2LnhtbFBLBQYAAAAABAAEAPUAAACJAwAAAAA=&#10;" fillcolor="#464600" stroked="f"/>
                  <v:rect id="Rectangle 545" o:spid="_x0000_s2462" style="position:absolute;left:686;top:3680;width:1156;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eoIsMA&#10;AADdAAAADwAAAGRycy9kb3ducmV2LnhtbERPTWvCQBC9C/6HZQRvulHbqNFVRLAteKlGEG9DdkyC&#10;2dmQXWP677uHQo+P973edqYSLTWutKxgMo5AEGdWl5wruKSH0QKE88gaK8uk4IccbDf93hoTbV98&#10;ovbscxFC2CWooPC+TqR0WUEG3djWxIG728agD7DJpW7wFcJNJadRFEuDJYeGAmvaF5Q9zk+j4K01&#10;t+vs8/jxPvPLb9yl03l6NEoNB91uBcJT5//Ff+4vrSCOF2F/eBOe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eoIsMAAADdAAAADwAAAAAAAAAAAAAAAACYAgAAZHJzL2Rv&#10;d25yZXYueG1sUEsFBgAAAAAEAAQA9QAAAIgDAAAAAA==&#10;" fillcolor="#440" stroked="f"/>
                  <v:rect id="Rectangle 546" o:spid="_x0000_s2463" style="position:absolute;left:686;top:3770;width:1156;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6Sl8UA&#10;AADdAAAADwAAAGRycy9kb3ducmV2LnhtbESPQWvCQBSE74X+h+UVeim6sUIqqauIRJAKhUYv3h7Z&#10;1ySYfRuyT43/visIPQ4z8w0zXw6uVRfqQ+PZwGScgCIuvW24MnDYb0YzUEGQLbaeycCNAiwXz09z&#10;zKy/8g9dCqlUhHDI0EAt0mVah7Imh2HsO+Lo/freoUTZV9r2eI1w1+r3JEm1w4bjQo0drWsqT8XZ&#10;GfjIj9/FkJdTSb92hby53Hf+ZMzry7D6BCU0yH/40d5aA2k6m8D9TXwCe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pKXxQAAAN0AAAAPAAAAAAAAAAAAAAAAAJgCAABkcnMv&#10;ZG93bnJldi54bWxQSwUGAAAAAAQABAD1AAAAigMAAAAA&#10;" fillcolor="#424200" stroked="f"/>
                  <v:rect id="Rectangle 547" o:spid="_x0000_s2464" style="position:absolute;left:686;top:3909;width:1156;height: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3QxMIA&#10;AADdAAAADwAAAGRycy9kb3ducmV2LnhtbESPT4vCMBTE74LfITxhL7JN10PRalpEEPa2+Ofg8dG8&#10;bYrNS2ii1m+/WRA8DjPzG2ZTj7YXdxpC51jBV5aDIG6c7rhVcD7tP5cgQkTW2DsmBU8KUFfTyQZL&#10;7R58oPsxtiJBOJSowMToSylDY8hiyJwnTt6vGyzGJIdW6gEfCW57ucjzQlrsOC0Y9LQz1FyPN6uA&#10;fa/nzE/+uXm6XFeGqAhzpT5m43YNItIY3+FX+1srKIrlAv7fpCc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XdDEwgAAAN0AAAAPAAAAAAAAAAAAAAAAAJgCAABkcnMvZG93&#10;bnJldi54bWxQSwUGAAAAAAQABAD1AAAAhwMAAAAA&#10;" fillcolor="#404000" stroked="f"/>
                  <v:rect id="Rectangle 548" o:spid="_x0000_s2465" style="position:absolute;left:686;top:4043;width:1156;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IyuMcA&#10;AADdAAAADwAAAGRycy9kb3ducmV2LnhtbESPzWrDMBCE74W+g9hCb42cBoxxIpvgEggEUpqk0ONi&#10;rX+ItTKWHDt9+qpQ6HGYmW+YTT6bTtxocK1lBctFBIK4tLrlWsHlvHtJQDiPrLGzTAru5CDPHh82&#10;mGo78QfdTr4WAcIuRQWN930qpSsbMugWticOXmUHgz7IoZZ6wCnATSdfoyiWBlsOCw32VDRUXk+j&#10;UVCsdl/39rifPt33YT6cq/H97XJU6vlp3q5BeJr9f/ivvdcK4jhZwe+b8ARk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yMrjHAAAA3QAAAA8AAAAAAAAAAAAAAAAAmAIAAGRy&#10;cy9kb3ducmV2LnhtbFBLBQYAAAAABAAEAPUAAACMAwAAAAA=&#10;" fillcolor="#3e3e00" stroked="f"/>
                  <v:rect id="Rectangle 549" o:spid="_x0000_s2466" style="position:absolute;left:686;top:4199;width:1156;height: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QJQMUA&#10;AADdAAAADwAAAGRycy9kb3ducmV2LnhtbESPQWsCMRSE74L/ITyhN822yKJboxRB2F4ErQjeXjev&#10;m6Wbl2UTzfbfG0HocZiZb5jVZrCtuFHvG8cKXmcZCOLK6YZrBaev3XQBwgdkja1jUvBHHjbr8WiF&#10;hXaRD3Q7hlokCPsCFZgQukJKXxmy6GeuI07ej+sthiT7WuoeY4LbVr5lWS4tNpwWDHa0NVT9Hq9W&#10;wbUpYzbsu/n3+TNeDstYnk1eKvUyGT7eQQQawn/42S61gjxfzOHxJj0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AlAxQAAAN0AAAAPAAAAAAAAAAAAAAAAAJgCAABkcnMv&#10;ZG93bnJldi54bWxQSwUGAAAAAAQABAD1AAAAigMAAAAA&#10;" fillcolor="#3b3b00" stroked="f"/>
                  <v:rect id="Rectangle 550" o:spid="_x0000_s2467" style="position:absolute;left:686;top:494;width:1156;height:3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zadMcA&#10;AADdAAAADwAAAGRycy9kb3ducmV2LnhtbESPT2vCQBTE70K/w/IKvUjdtGgIaTbSP0jswYOp4vWR&#10;fU2C2bchu9X47d2C4HGYmd8w2XI0nTjR4FrLCl5mEQjiyuqWawW7n9VzAsJ5ZI2dZVJwIQfL/GGS&#10;Yartmbd0Kn0tAoRdigoa7/tUSlc1ZNDNbE8cvF87GPRBDrXUA54D3HTyNYpiabDlsNBgT58NVcfy&#10;zygwyVdRfB836+qwmcYRz4v+Y39Q6ulxfH8D4Wn09/CtvdYK4jhZwP+b8ARk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82nTHAAAA3QAAAA8AAAAAAAAAAAAAAAAAmAIAAGRy&#10;cy9kb3ducmV2LnhtbFBLBQYAAAAABAAEAPUAAACMAwAAAAA=&#10;" filled="f" strokeweight=".65pt"/>
                  <v:rect id="Rectangle 558" o:spid="_x0000_s2468" style="position:absolute;left:727;top:1836;width:1085;height:9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0UsMA&#10;AADdAAAADwAAAGRycy9kb3ducmV2LnhtbESP3WoCMRSE7wXfIRzBO81WYbFboxRB0NIb1z7AYXP2&#10;hyYnSxLd9e0bQejlMDPfMNv9aI24kw+dYwVvywwEceV0x42Cn+txsQERIrJG45gUPCjAfjedbLHQ&#10;buAL3cvYiAThUKCCNsa+kDJULVkMS9cTJ6923mJM0jdSexwS3Bq5yrJcWuw4LbTY06Gl6re8WQXy&#10;Wh6HTWl85r5W9bc5ny41OaXms/HzA0SkMf6HX+2TVpDn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J0UsMAAADdAAAADwAAAAAAAAAAAAAAAACYAgAAZHJzL2Rv&#10;d25yZXYueG1sUEsFBgAAAAAEAAQA9QAAAIgDAAAAAA==&#10;" filled="f" stroked="f">
                    <v:textbox style="mso-fit-shape-to-text:t" inset="0,0,0,0">
                      <w:txbxContent>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КОММУТАЦИОННАЯ</w:t>
                          </w:r>
                        </w:p>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СТАНЦИЯ ДЛЯ</w:t>
                          </w:r>
                        </w:p>
                        <w:p w:rsidR="0059726E" w:rsidRPr="005E524E" w:rsidRDefault="0059726E" w:rsidP="00550719">
                          <w:pPr>
                            <w:jc w:val="center"/>
                            <w:rPr>
                              <w:rFonts w:ascii="Times New Roman" w:hAnsi="Times New Roman"/>
                              <w:b/>
                              <w:bCs/>
                              <w:color w:val="FFFFFF"/>
                              <w:sz w:val="10"/>
                              <w:szCs w:val="10"/>
                              <w:lang w:val="ru-RU"/>
                            </w:rPr>
                          </w:pPr>
                          <w:r w:rsidRPr="005E524E">
                            <w:rPr>
                              <w:rFonts w:ascii="Times New Roman" w:hAnsi="Times New Roman"/>
                              <w:b/>
                              <w:bCs/>
                              <w:color w:val="FFFFFF"/>
                              <w:sz w:val="10"/>
                              <w:szCs w:val="10"/>
                              <w:lang w:val="ru-RU"/>
                            </w:rPr>
                            <w:t>МЕЖСОЕДИНЕНИЙ</w:t>
                          </w:r>
                        </w:p>
                        <w:p w:rsidR="0059726E" w:rsidRPr="005E524E" w:rsidRDefault="0059726E" w:rsidP="00550719">
                          <w:pPr>
                            <w:jc w:val="center"/>
                            <w:rPr>
                              <w:b/>
                              <w:bCs/>
                              <w:sz w:val="10"/>
                              <w:szCs w:val="10"/>
                              <w:lang w:val="ru-RU"/>
                            </w:rPr>
                          </w:pPr>
                          <w:r w:rsidRPr="005E524E">
                            <w:rPr>
                              <w:rFonts w:ascii="Times New Roman" w:hAnsi="Times New Roman"/>
                              <w:b/>
                              <w:bCs/>
                              <w:color w:val="FFFFFF"/>
                              <w:sz w:val="10"/>
                              <w:szCs w:val="10"/>
                              <w:lang w:val="ru-RU"/>
                            </w:rPr>
                            <w:t xml:space="preserve">НА БАЗЕ </w:t>
                          </w:r>
                          <w:r w:rsidRPr="005E524E">
                            <w:rPr>
                              <w:rFonts w:ascii="Times New Roman" w:hAnsi="Times New Roman"/>
                              <w:b/>
                              <w:bCs/>
                              <w:color w:val="FFFFFF"/>
                              <w:sz w:val="10"/>
                              <w:szCs w:val="10"/>
                              <w:lang w:val="en-US"/>
                            </w:rPr>
                            <w:t>IP</w:t>
                          </w:r>
                        </w:p>
                      </w:txbxContent>
                    </v:textbox>
                  </v:rect>
                  <v:rect id="Rectangle 560" o:spid="_x0000_s2469" style="position:absolute;left:5415;top:2821;width:1941;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LiRcQA&#10;AADdAAAADwAAAGRycy9kb3ducmV2LnhtbESPT4vCMBTE7wv7HcJb8CJrqrCl7RpFBMGjuoIeH82z&#10;LTYvpUn/+O3NguBxmJnfMMv1aGrRU+sqywrmswgEcW51xYWC89/uOwHhPLLG2jIpeJCD9erzY4mZ&#10;tgMfqT/5QgQIuwwVlN43mZQuL8mgm9mGOHg32xr0QbaF1C0OAW5quYiiWBqsOCyU2NC2pPx+6oyC&#10;ITkk7rg73Lv+0qXXlKa3azxVavI1bn5BeBr9O/xq77WCOE5/4P9Ne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C4kXEAAAA3QAAAA8AAAAAAAAAAAAAAAAAmAIAAGRycy9k&#10;b3ducmV2LnhtbFBLBQYAAAAABAAEAPUAAACJAwAAAAA=&#10;" fillcolor="#d00" stroked="f"/>
                  <v:rect id="Rectangle 561" o:spid="_x0000_s2470" style="position:absolute;left:5415;top:2879;width:1941;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XcYA&#10;AADdAAAADwAAAGRycy9kb3ducmV2LnhtbESPQWvCQBSE70L/w/IK3nRTwagxGyktpdWbRvT6yD6T&#10;YPZtmt2a1F/fLRR6HGbmGybdDKYRN+pcbVnB0zQCQVxYXXOp4Ji/TZYgnEfW2FgmBd/kYJM9jFJM&#10;tO15T7eDL0WAsEtQQeV9m0jpiooMuqltiYN3sZ1BH2RXSt1hH+CmkbMoiqXBmsNChS29VFRcD19G&#10;weKzP+Jp/r67zrb5/nx/xbbJUanx4/C8BuFp8P/hv/aHVhDHqxh+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cXcYAAADdAAAADwAAAAAAAAAAAAAAAACYAgAAZHJz&#10;L2Rvd25yZXYueG1sUEsFBgAAAAAEAAQA9QAAAIsDAAAAAA==&#10;" fillcolor="#db0000" stroked="f"/>
                  <v:rect id="Rectangle 562" o:spid="_x0000_s2471" style="position:absolute;left:5415;top:2919;width:1941;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mGMcA&#10;AADdAAAADwAAAGRycy9kb3ducmV2LnhtbESPS0vDQBSF90L/w3AL3Ug70cVU006LiGJLKdonuLtk&#10;rklo5k7MjE36752C4PJwHh9nOu9sJc7U+NKxhrtRAoI4c6bkXMN+9zp8AOEDssHKMWm4kIf5rHcz&#10;xdS4ljd03oZcxBH2KWooQqhTKX1WkEU/cjVx9L5cYzFE2eTSNNjGcVvJ+yRR0mLJkVBgTc8FZaft&#10;j71C1gd1+7l6Vx8vb8fTaqPa5eJb60G/e5qACNSF//Bfe2E0KPU4huu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3ZhjHAAAA3QAAAA8AAAAAAAAAAAAAAAAAmAIAAGRy&#10;cy9kb3ducmV2LnhtbFBLBQYAAAAABAAEAPUAAACMAwAAAAA=&#10;" fillcolor="#d90000" stroked="f"/>
                  <v:rect id="Rectangle 563" o:spid="_x0000_s2472" style="position:absolute;left:5415;top:2949;width:1941;height: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7N8cQA&#10;AADdAAAADwAAAGRycy9kb3ducmV2LnhtbERPTWvCQBC9C/0PyxS86aYKwUZXkVBBxEObetDbmB2T&#10;YHY2ZleN/fXdg+Dx8b5ni87U4katqywr+BhGIIhzqysuFOx+V4MJCOeRNdaWScGDHCzmb70ZJtre&#10;+YdumS9ECGGXoILS+yaR0uUlGXRD2xAH7mRbgz7AtpC6xXsIN7UcRVEsDVYcGkpsKC0pP2dXo+B7&#10;ZI775Xb3N47STWpXX5cmO8RK9d+75RSEp86/xE/3WiuI488wN7w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OzfHEAAAA3QAAAA8AAAAAAAAAAAAAAAAAmAIAAGRycy9k&#10;b3ducmV2LnhtbFBLBQYAAAAABAAEAPUAAACJAwAAAAA=&#10;" fillcolor="#d70000" stroked="f"/>
                  <v:rect id="Rectangle 564" o:spid="_x0000_s2473" style="position:absolute;left:5415;top:2971;width:1941;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QP+cUA&#10;AADdAAAADwAAAGRycy9kb3ducmV2LnhtbESPQWvCQBSE74L/YXlCL1I3FgkmdRUtlBbEg1rvj+wz&#10;Sc2+DbtbTf31riB4HGbmG2a26EwjzuR8bVnBeJSAIC6srrlU8LP/fJ2C8AFZY2OZFPyTh8W835th&#10;ru2Ft3TehVJECPscFVQhtLmUvqjIoB/Zljh6R+sMhihdKbXDS4SbRr4lSSoN1hwXKmzpo6LitPsz&#10;CtBs1u4wPK6uE5euD78hu/KXVupl0C3fQQTqwjP8aH9rBWmaZXB/E5+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A/5xQAAAN0AAAAPAAAAAAAAAAAAAAAAAJgCAABkcnMv&#10;ZG93bnJldi54bWxQSwUGAAAAAAQABAD1AAAAigMAAAAA&#10;" fillcolor="#d50000" stroked="f"/>
                  <v:rect id="Rectangle 565" o:spid="_x0000_s2474" style="position:absolute;left:5415;top:2994;width:1941;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th8UA&#10;AADdAAAADwAAAGRycy9kb3ducmV2LnhtbERPy2rCQBTdF/yH4Qrd1UlsUUkdQyu0BCwBHyDubjPX&#10;JJi5EzITTf/eWRRcHs57mQ6mEVfqXG1ZQTyJQBAXVtdcKjjsv14WIJxH1thYJgV/5CBdjZ6WmGh7&#10;4y1dd74UIYRdggoq79tESldUZNBNbEscuLPtDPoAu1LqDm8h3DRyGkUzabDm0FBhS+uKisuuNwra&#10;U5+91fO837z+HGN5/M0/vxe9Us/j4eMdhKfBP8T/7kwrmM2jsD+8C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e2HxQAAAN0AAAAPAAAAAAAAAAAAAAAAAJgCAABkcnMv&#10;ZG93bnJldi54bWxQSwUGAAAAAAQABAD1AAAAigMAAAAA&#10;" fillcolor="#d30000" stroked="f"/>
                  <v:rect id="Rectangle 566" o:spid="_x0000_s2475" style="position:absolute;left:5415;top:3013;width:1941;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pqrMUA&#10;AADdAAAADwAAAGRycy9kb3ducmV2LnhtbESPUWvCMBSF3wf7D+EO9jZTx7S1GmUIggxkWPcDLs1d&#10;U2xuShJt/feLIOzxcM75Dme1GW0nruRD61jBdJKBIK6dbrlR8HPavRUgQkTW2DkmBTcKsFk/P62w&#10;1G7gI12r2IgE4VCiAhNjX0oZakMWw8T1xMn7dd5iTNI3UnscEtx28j3L5tJiy2nBYE9bQ/W5ulgF&#10;H1Wx677H4WS+cl+1xeIgZ/lCqdeX8XMJItIY/8OP9l4rmOfZFO5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qmqsxQAAAN0AAAAPAAAAAAAAAAAAAAAAAJgCAABkcnMv&#10;ZG93bnJldi54bWxQSwUGAAAAAAQABAD1AAAAigMAAAAA&#10;" fillcolor="#d10000" stroked="f"/>
                  <v:rect id="Rectangle 567" o:spid="_x0000_s2476" style="position:absolute;left:5415;top:3026;width:1941;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Sn8QA&#10;AADdAAAADwAAAGRycy9kb3ducmV2LnhtbESPwWrDMBBE74X8g9hCb7VUk7rBjRJCocSFXurmAxZr&#10;Y5taK2Epsfv3USCQ4zAzb5j1draDONMYescaXjIFgrhxpudWw+H383kFIkRkg4Nj0vBPAbabxcMa&#10;S+Mm/qFzHVuRIBxK1NDF6EspQ9ORxZA5T5y8oxstxiTHVpoRpwS3g8yVKqTFntNCh54+Omr+6pPV&#10;cFKm8OiOr/6r+j7sc7WKSwpaPz3Ou3cQkeZ4D9/aldFQvKkcrm/SE5C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Q0p/EAAAA3QAAAA8AAAAAAAAAAAAAAAAAmAIAAGRycy9k&#10;b3ducmV2LnhtbFBLBQYAAAAABAAEAPUAAACJAwAAAAA=&#10;" fillcolor="#cf0000" stroked="f"/>
                  <v:rect id="Rectangle 568" o:spid="_x0000_s2477" style="position:absolute;left:5415;top:3045;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SIgcUA&#10;AADdAAAADwAAAGRycy9kb3ducmV2LnhtbESP3WoCMRSE74W+QziF3kjNtootW6MshYXSYqEqXh82&#10;x/3NyZJEXd/eFAQvh5n5hlmsBtOJEzlfW1bwMklAEBdW11wq2G3z53cQPiBr7CyTggt5WC0fRgtM&#10;tT3zH502oRQRwj5FBVUIfSqlLyoy6Ce2J47ewTqDIUpXSu3wHOGmk69JMpcGa44LFfb0WVHRbo5G&#10;gb8UedNQNhuvt4f2x3n8Pe6/lXp6HLIPEIGGcA/f2l9awfwtmcL/m/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IiBxQAAAN0AAAAPAAAAAAAAAAAAAAAAAJgCAABkcnMv&#10;ZG93bnJldi54bWxQSwUGAAAAAAQABAD1AAAAigMAAAAA&#10;" fillcolor="#cd0000" stroked="f"/>
                  <v:rect id="Rectangle 569" o:spid="_x0000_s2478" style="position:absolute;left:5415;top:3056;width:194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KGMUA&#10;AADdAAAADwAAAGRycy9kb3ducmV2LnhtbESPQWsCMRSE7wX/Q3hCbzVr0V1djWKFQk+FWhGPj81z&#10;N7p5WZKo239vCoUeh5n5hlmue9uKG/lgHCsYjzIQxJXThmsF++/3lxmIEJE1to5JwQ8FWK8GT0ss&#10;tbvzF912sRYJwqFEBU2MXSllqBqyGEauI07eyXmLMUlfS+3xnuC2la9ZlkuLhtNCgx1tG6ouu6tV&#10;EHLzad7McTLPp+NzcSHfH/aFUs/DfrMAEamP/+G/9odWkBfZBH7fp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koYxQAAAN0AAAAPAAAAAAAAAAAAAAAAAJgCAABkcnMv&#10;ZG93bnJldi54bWxQSwUGAAAAAAQABAD1AAAAigMAAAAA&#10;" fillcolor="#cb0000" stroked="f"/>
                  <v:rect id="Rectangle 570" o:spid="_x0000_s2479" style="position:absolute;left:5415;top:3071;width:1941;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Kj+cMA&#10;AADdAAAADwAAAGRycy9kb3ducmV2LnhtbESPQWvCQBSE7wX/w/IEb3VjwaipqwQh0FtpjPdH9jVJ&#10;m30bdldN/n23IHgcZuYbZn8cTS9u5HxnWcFqmYAgrq3uuFFQnYvXLQgfkDX2lknBRB6Oh9nLHjNt&#10;7/xFtzI0IkLYZ6igDWHIpPR1Swb90g7E0fu2zmCI0jVSO7xHuOnlW5Kk0mDHcaHFgU4t1b/l1Si4&#10;FDuutLlWhfn8mVyfp1OZp0ot5mP+DiLQGJ7hR/tDK0g3yRr+38Qn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Kj+cMAAADdAAAADwAAAAAAAAAAAAAAAACYAgAAZHJzL2Rv&#10;d25yZXYueG1sUEsFBgAAAAAEAAQA9QAAAIgDAAAAAA==&#10;" fillcolor="#c90000" stroked="f"/>
                  <v:rect id="Rectangle 571" o:spid="_x0000_s2480" style="position:absolute;left:5415;top:3084;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2508YA&#10;AADdAAAADwAAAGRycy9kb3ducmV2LnhtbESPQWvCQBSE7wX/w/IEL6XZKCUNMauoIFZ6qgrF2yP7&#10;moRm34bdVeO/dwuFHoeZ+YYpl4PpxJWcby0rmCYpCOLK6pZrBafj9iUH4QOyxs4yKbiTh+Vi9FRi&#10;oe2NP+l6CLWIEPYFKmhC6AspfdWQQZ/Ynjh639YZDFG6WmqHtwg3nZylaSYNthwXGuxp01D1c7gY&#10;BXr3mkuXf310s+f18ZTjOcjLXqnJeFjNQQQawn/4r/2uFWRvaQa/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2508YAAADdAAAADwAAAAAAAAAAAAAAAACYAgAAZHJz&#10;L2Rvd25yZXYueG1sUEsFBgAAAAAEAAQA9QAAAIsDAAAAAA==&#10;" fillcolor="#c70000" stroked="f"/>
                  <v:rect id="Rectangle 572" o:spid="_x0000_s2481" style="position:absolute;left:5415;top:3094;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oAMMA&#10;AADdAAAADwAAAGRycy9kb3ducmV2LnhtbESPQWsCMRSE74X+h/AK3rrZeljLahSRSj0JWtvzY/PM&#10;Rjcv6ybV9d8bQfA4zMw3zGTWu0acqQvWs4KPLAdBXHlt2SjY/SzfP0GEiKyx8UwKrhRgNn19mWCp&#10;/YU3dN5GIxKEQ4kK6hjbUspQ1eQwZL4lTt7edw5jkp2RusNLgrtGDvO8kA4tp4UaW1rUVB23/06B&#10;/DV0WIdFsbR7E75PX9b8yatSg7d+PgYRqY/P8KO90gqKUT6C+5v0BOT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ToAMMAAADdAAAADwAAAAAAAAAAAAAAAACYAgAAZHJzL2Rv&#10;d25yZXYueG1sUEsFBgAAAAAEAAQA9QAAAIgDAAAAAA==&#10;" fillcolor="#c50000" stroked="f"/>
                  <v:rect id="Rectangle 573" o:spid="_x0000_s2482" style="position:absolute;left:5415;top:3105;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N8dcIA&#10;AADdAAAADwAAAGRycy9kb3ducmV2LnhtbERPz2vCMBS+C/sfwhN2EZs4RnXVKEMQdhls7dj50by1&#10;xealJLGt//1yGOz48f0+nGbbi5F86Bxr2GQKBHHtTMeNhq/qst6BCBHZYO+YNNwpwOn4sDhgYdzE&#10;nzSWsREphEOBGtoYh0LKULdkMWRuIE7cj/MWY4K+kcbjlMJtL5+UyqXFjlNDiwOdW6qv5c1qsPb+&#10;/p3X5eb548WXN+quK6yU1o/L+XUPItIc/8V/7jejId+qNDe9SU9AH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I3x1wgAAAN0AAAAPAAAAAAAAAAAAAAAAAJgCAABkcnMvZG93&#10;bnJldi54bWxQSwUGAAAAAAQABAD1AAAAhwMAAAAA&#10;" fillcolor="#c30000" stroked="f"/>
                  <v:rect id="Rectangle 574" o:spid="_x0000_s2483" style="position:absolute;left:5415;top:3116;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nwmcQA&#10;AADdAAAADwAAAGRycy9kb3ducmV2LnhtbESPUWvCQBCE3wv9D8cKfasXS9EaPaUUCiKCNJY8L7k1&#10;F8zthtyp6b/3BKGPw8x8wyzXg2/VhfrQCBuYjDNQxJXYhmsDv4fv1w9QISJbbIXJwB8FWK+en5aY&#10;W7nyD12KWKsE4ZCjARdjl2sdKkcew1g64uQdpfcYk+xrbXu8Jrhv9VuWTbXHhtOCw46+HFWn4uwN&#10;7E+Fdue23L5PSrtDKaWZbcSYl9HwuQAVaYj/4Ud7Yw1MZ9kc7m/SE9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Z8JnEAAAA3QAAAA8AAAAAAAAAAAAAAAAAmAIAAGRycy9k&#10;b3ducmV2LnhtbFBLBQYAAAAABAAEAPUAAACJAwAAAAA=&#10;" fillcolor="#c10000" stroked="f"/>
                  <v:rect id="Rectangle 575" o:spid="_x0000_s2484" style="position:absolute;left:5415;top:3127;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M6sIA&#10;AADdAAAADwAAAGRycy9kb3ducmV2LnhtbERPTWuDQBC9B/Iflgn0FlebkgTrGkKhwUsPNWlznboT&#10;Fd1ZcbfG/vvuodDj431nh9n0YqLRtZYVJFEMgriyuuVaweX8ut6DcB5ZY2+ZFPyQg0O+XGSYanvn&#10;d5pKX4sQwi5FBY33Qyqlqxoy6CI7EAfuZkeDPsCxlnrEewg3vXyM46002HJoaHCgl4aqrvw2CrqT&#10;npLPp8qUbVcUBq+br483VuphNR+fQXia/b/4z11oBdtdEvaH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AzqwgAAAN0AAAAPAAAAAAAAAAAAAAAAAJgCAABkcnMvZG93&#10;bnJldi54bWxQSwUGAAAAAAQABAD1AAAAhwMAAAAA&#10;" fillcolor="#bf0000" stroked="f"/>
                  <v:rect id="Rectangle 576" o:spid="_x0000_s2485" style="position:absolute;left:5415;top:3137;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A/sUA&#10;AADdAAAADwAAAGRycy9kb3ducmV2LnhtbESPQWvCQBSE7wX/w/IEb3UTDyqpq9hCIYoXtdbrM/tM&#10;QrNvQ3aN0V/vCkKPw8x8w8wWnalES40rLSuIhxEI4szqknMFP/vv9ykI55E1VpZJwY0cLOa9txkm&#10;2l55S+3O5yJA2CWooPC+TqR0WUEG3dDWxME728agD7LJpW7wGuCmkqMoGkuDJYeFAmv6Kij7212M&#10;gunqvqfjYfTZRndz48Nvuj5tUqUG/W75AcJT5//Dr3aqFYwnc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QD+xQAAAN0AAAAPAAAAAAAAAAAAAAAAAJgCAABkcnMv&#10;ZG93bnJldi54bWxQSwUGAAAAAAQABAD1AAAAigMAAAAA&#10;" fillcolor="#bd0000" stroked="f"/>
                  <v:rect id="Rectangle 577" o:spid="_x0000_s2486" style="position:absolute;left:5415;top:3146;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y6sgA&#10;AADdAAAADwAAAGRycy9kb3ducmV2LnhtbESPQWsCMRSE74L/ITyhl6LZtVTtahRpaZVCqVVBj4/N&#10;c7O4eVk2qW7/fVMoeBxm5htmtmhtJS7U+NKxgnSQgCDOnS65ULDfvfYnIHxA1lg5JgU/5GEx73Zm&#10;mGl35S+6bEMhIoR9hgpMCHUmpc8NWfQDVxNH7+QaiyHKppC6wWuE20oOk2QkLZYcFwzW9GwoP2+/&#10;rYJD+vn47jb3u5PfHB9Wq8mTeXv5UOqu1y6nIAK14Rb+b6+1gtE4HcLfm/g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yjLqyAAAAN0AAAAPAAAAAAAAAAAAAAAAAJgCAABk&#10;cnMvZG93bnJldi54bWxQSwUGAAAAAAQABAD1AAAAjQMAAAAA&#10;" fillcolor="#b00" stroked="f"/>
                  <v:rect id="Rectangle 578" o:spid="_x0000_s2487" style="position:absolute;left:5415;top:3156;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PBMQA&#10;AADdAAAADwAAAGRycy9kb3ducmV2LnhtbESPQYvCMBSE74L/ITxhbzbVBV2qUUTYRVg8WF28Pppn&#10;W2xeapPa7r83guBxmJlvmOW6N5W4U+NKywomUQyCOLO65FzB6fg9/gLhPLLGyjIp+CcH69VwsMRE&#10;244PdE99LgKEXYIKCu/rREqXFWTQRbYmDt7FNgZ9kE0udYNdgJtKTuN4Jg2WHBYKrGlbUHZNW6Pg&#10;x0zPlrq//W+229fpbUNtha1SH6N+swDhqffv8Ku90wpm88kn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DwTEAAAA3QAAAA8AAAAAAAAAAAAAAAAAmAIAAGRycy9k&#10;b3ducmV2LnhtbFBLBQYAAAAABAAEAPUAAACJAwAAAAA=&#10;" fillcolor="#b90000" stroked="f"/>
                  <v:rect id="Rectangle 579" o:spid="_x0000_s2488" style="position:absolute;left:5415;top:3165;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FkgcYA&#10;AADdAAAADwAAAGRycy9kb3ducmV2LnhtbESPQWvCQBSE7wX/w/IEL6FuYjVKdJVSSOmpaCzt9ZF9&#10;JsHs25BdNe2v7xaEHoeZ+YbZ7AbTiiv1rrGsIJnGIIhLqxuuFHwc88cVCOeRNbaWScE3OdhtRw8b&#10;zLS98YGuha9EgLDLUEHtfZdJ6cqaDLqp7YiDd7K9QR9kX0nd4y3ATStncZxKgw2HhRo7eqmpPBcX&#10;o+A1j9JkGdHX4ufpc0+z9t3nMlJqMh6e1yA8Df4/fG+/aQXpMpnD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FkgcYAAADdAAAADwAAAAAAAAAAAAAAAACYAgAAZHJz&#10;L2Rvd25yZXYueG1sUEsFBgAAAAAEAAQA9QAAAIsDAAAAAA==&#10;" fillcolor="#b70000" stroked="f"/>
                  <v:rect id="Rectangle 580" o:spid="_x0000_s2489" style="position:absolute;left:5415;top:3174;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hwncUA&#10;AADdAAAADwAAAGRycy9kb3ducmV2LnhtbESPQWsCMRSE74X+h/AKvRRNVlqV1SilUOitqHvx9tw8&#10;d9cmL9tNqum/b4SCx2FmvmGW6+SsONMQOs8airECQVx703Gjodq9j+YgQkQ2aD2Thl8KsF7d3y2x&#10;NP7CGzpvYyMyhEOJGtoY+1LKULfkMIx9T5y9ox8cxiyHRpoBLxnurJwoNZUOO84LLfb01lL9tf1x&#10;GpR6qlJ43p/MMX3i4XtWTCprtX58SK8LEJFSvIX/2x9Gw3RWvMD1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HCdxQAAAN0AAAAPAAAAAAAAAAAAAAAAAJgCAABkcnMv&#10;ZG93bnJldi54bWxQSwUGAAAAAAQABAD1AAAAigMAAAAA&#10;" fillcolor="#b50000" stroked="f"/>
                  <v:rect id="Rectangle 581" o:spid="_x0000_s2490" style="position:absolute;left:5415;top:3182;width:194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SN8QA&#10;AADdAAAADwAAAGRycy9kb3ducmV2LnhtbESPQWvCQBSE70L/w/KE3swmHmKbuooIBU+FRoUeH9nX&#10;bDD7NmRXs/77riD0OMzMN8x6G20vbjT6zrGCIstBEDdOd9wqOB0/F28gfEDW2DsmBXfysN28zNZY&#10;aTfxN93q0IoEYV+hAhPCUEnpG0MWfeYG4uT9utFiSHJspR5xSnDby2Wel9Jix2nB4EB7Q82lvloF&#10;X9PlZ1q9l11+jkdzONE+Xotaqdd53H2ACBTDf/jZPmgF5aoo4fEmPQ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4kjfEAAAA3QAAAA8AAAAAAAAAAAAAAAAAmAIAAGRycy9k&#10;b3ducmV2LnhtbFBLBQYAAAAABAAEAPUAAACJAwAAAAA=&#10;" fillcolor="#b30000" stroked="f"/>
                  <v:rect id="Rectangle 582" o:spid="_x0000_s2491" style="position:absolute;left:5415;top:3188;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4tucQA&#10;AADdAAAADwAAAGRycy9kb3ducmV2LnhtbESP0YrCMBRE34X9h3AXfNO0KnXpGkUWFPFJ637A3eba&#10;Fpub0mTb+vdGEHwcZuYMs9oMphYdta6yrCCeRiCIc6srLhT8XnaTLxDOI2usLZOCOznYrD9GK0y1&#10;7flMXeYLESDsUlRQet+kUrq8JINuahvi4F1ta9AH2RZSt9gHuKnlLIoSabDisFBiQz8l5bfs3yjo&#10;Zkl8zOfY7+eLft/IePu3O5+UGn8O228Qngb/Dr/aB60gWcZLeL4JT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LbnEAAAA3QAAAA8AAAAAAAAAAAAAAAAAmAIAAGRycy9k&#10;b3ducmV2LnhtbFBLBQYAAAAABAAEAPUAAACJAwAAAAA=&#10;" fillcolor="#b10000" stroked="f"/>
                  <v:rect id="Rectangle 583" o:spid="_x0000_s2492" style="position:absolute;left:5415;top:3197;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oM1cIA&#10;AADdAAAADwAAAGRycy9kb3ducmV2LnhtbERPO2/CMBDeK/U/WFeJrTh0CG3AoL6QUCdIGRhP8ZFE&#10;xOfUdkn499xQqeOn771cj65TFwqx9WxgNs1AEVfetlwbOHxvHp9BxYRssfNMBq4UYb26v1tiYf3A&#10;e7qUqVYSwrFAA01KfaF1rBpyGKe+Jxbu5IPDJDDU2gYcJNx1+inLcu2wZWlosKf3hqpz+euk922e&#10;rlm92x3DR0nDz8vXmT5zYyYP4+sCVKIx/Yv/3FtrIJ/PZK68kSe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gzVwgAAAN0AAAAPAAAAAAAAAAAAAAAAAJgCAABkcnMvZG93&#10;bnJldi54bWxQSwUGAAAAAAQABAD1AAAAhwMAAAAA&#10;" fillcolor="#af0000" stroked="f"/>
                  <v:rect id="Rectangle 584" o:spid="_x0000_s2493" style="position:absolute;left:5415;top:3206;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CfMYA&#10;AADdAAAADwAAAGRycy9kb3ducmV2LnhtbESPQWvCQBSE7wX/w/KE3uomQm0bXUMQRa9NWkpvj+wz&#10;iWbfhuzGpP++Wyh4HGbmG2aTTqYVN+pdY1lBvIhAEJdWN1wp+CgOT68gnEfW2FomBT/kIN3OHjaY&#10;aDvyO91yX4kAYZeggtr7LpHSlTUZdAvbEQfvbHuDPsi+krrHMcBNK5dRtJIGGw4LNXa0q6m85oNR&#10;gJdjt/vK8qOOl/vT59B++6J4VupxPmVrEJ4mfw//t09aweolfoO/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fCfMYAAADdAAAADwAAAAAAAAAAAAAAAACYAgAAZHJz&#10;L2Rvd25yZXYueG1sUEsFBgAAAAAEAAQA9QAAAIsDAAAAAA==&#10;" fillcolor="#ad0000" stroked="f"/>
                  <v:rect id="Rectangle 585" o:spid="_x0000_s2494" style="position:absolute;left:5415;top:3216;width:1941;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wYb8A&#10;AADdAAAADwAAAGRycy9kb3ducmV2LnhtbERPy4rCMBTdD/gP4QruxlQXVapRBkEQF77B7SW503am&#10;uSlJ1Pr3ZiG4PJz3fNnZRtzJh9qxgtEwA0Gsnam5VHA5r7+nIEJENtg4JgVPCrBc9L7mWBj34CPd&#10;T7EUKYRDgQqqGNtCyqArshiGriVO3K/zFmOCvpTG4yOF20aOsyyXFmtODRW2tKpI/59uVsHfTh8x&#10;u95C9Ad9yOtcb/1eKzXodz8zEJG6+BG/3RujIJ+M0/70Jj0B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BLBhvwAAAN0AAAAPAAAAAAAAAAAAAAAAAJgCAABkcnMvZG93bnJl&#10;di54bWxQSwUGAAAAAAQABAD1AAAAhAMAAAAA&#10;" fillcolor="#ab0000" stroked="f"/>
                  <v:rect id="Rectangle 586" o:spid="_x0000_s2495" style="position:absolute;left:5415;top:3223;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18SL8A&#10;AADdAAAADwAAAGRycy9kb3ducmV2LnhtbESPzQrCMBCE74LvEFbwpqkiKtUoIvhztQpel2Ztis2m&#10;NFHr2xtB8DjMzDfMct3aSjyp8aVjBaNhAoI4d7rkQsHlvBvMQfiArLFyTAre5GG96naWmGr34hM9&#10;s1CICGGfogITQp1K6XNDFv3Q1cTRu7nGYoiyKaRu8BXhtpLjJJlKiyXHBYM1bQ3l9+xhFdRVZsvZ&#10;3GxuenLeX087nlA4KNXvtZsFiEBt+Id/7aNWMJ2NR/B9E5+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vXxIvwAAAN0AAAAPAAAAAAAAAAAAAAAAAJgCAABkcnMvZG93bnJl&#10;di54bWxQSwUGAAAAAAQABAD1AAAAhAMAAAAA&#10;" fillcolor="#a90000" stroked="f"/>
                  <v:rect id="Rectangle 587" o:spid="_x0000_s2496" style="position:absolute;left:5415;top:3231;width:1941;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TZ8ccA&#10;AADdAAAADwAAAGRycy9kb3ducmV2LnhtbESPQWvCQBSE74L/YXlCb2ZjUCupq4i0IhQKako9PrKv&#10;STT7Ns2uMf333UKhx2FmvmGW697UoqPWVZYVTKIYBHFudcWFguz0Ml6AcB5ZY22ZFHyTg/VqOFhi&#10;qu2dD9QdfSEChF2KCkrvm1RKl5dk0EW2IQ7ep20N+iDbQuoW7wFuapnE8VwarDgslNjQtqT8erwZ&#10;Bbtp93GWGcvXLze9vM/e4ufNOVPqYdRvnkB46v1/+K+91wrmj0kC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E2fHHAAAA3QAAAA8AAAAAAAAAAAAAAAAAmAIAAGRy&#10;cy9kb3ducmV2LnhtbFBLBQYAAAAABAAEAPUAAACMAwAAAAA=&#10;" fillcolor="#a70000" stroked="f"/>
                  <v:rect id="Rectangle 588" o:spid="_x0000_s2497" style="position:absolute;left:5415;top:3238;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iXMUA&#10;AADdAAAADwAAAGRycy9kb3ducmV2LnhtbESPQWvCQBSE70L/w/IK3nRTBS3RVawgqMVDtVC8PbLP&#10;JJh9G7IbN/57tyB4HGbmG2a+7EwlbtS40rKCj2ECgjizuuRcwe9pM/gE4TyyxsoyKbiTg+XirTfH&#10;VNvAP3Q7+lxECLsUFRTe16mULivIoBvamjh6F9sY9FE2udQNhgg3lRwlyUQaLDkuFFjTuqDsemyN&#10;gupQ4mn11a7bzbb24Xt/Dn9hp1T/vVvNQHjq/Cv8bG+1gsl0NIb/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q2JcxQAAAN0AAAAPAAAAAAAAAAAAAAAAAJgCAABkcnMv&#10;ZG93bnJldi54bWxQSwUGAAAAAAQABAD1AAAAigMAAAAA&#10;" fillcolor="#a50000" stroked="f"/>
                  <v:rect id="Rectangle 589" o:spid="_x0000_s2498" style="position:absolute;left:5415;top:3248;width:1941;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8pzsYA&#10;AADdAAAADwAAAGRycy9kb3ducmV2LnhtbESPT2sCMRTE74V+h/AK3mrWxfpnaxQVC72IaAU9Pjav&#10;m203L8smavrtm4LQ4zAzv2Fmi2gbcaXO144VDPoZCOLS6ZorBcePt+cJCB+QNTaOScEPeVjMHx9m&#10;WGh34z1dD6ESCcK+QAUmhLaQ0peGLPq+a4mT9+k6iyHJrpK6w1uC20bmWTaSFmtOCwZbWhsqvw8X&#10;q4DHg/3qpax3521+jl+njQnTVVSq9xSXryACxfAfvrfftYLROB/C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8pzsYAAADdAAAADwAAAAAAAAAAAAAAAACYAgAAZHJz&#10;L2Rvd25yZXYueG1sUEsFBgAAAAAEAAQA9QAAAIsDAAAAAA==&#10;" fillcolor="#a30000" stroked="f"/>
                  <v:rect id="Rectangle 590" o:spid="_x0000_s2499" style="position:absolute;left:5415;top:3255;width:194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fjMYA&#10;AADdAAAADwAAAGRycy9kb3ducmV2LnhtbESPT4vCMBTE78J+h/AWvIimCvVPNcqyIHhStgri7dE8&#10;22LzEpqo9dtvFoQ9DjPzG2a16UwjHtT62rKC8SgBQVxYXXOp4HTcDucgfEDW2FgmBS/ysFl/9FaY&#10;afvkH3rkoRQRwj5DBVUILpPSFxUZ9CPriKN3ta3BEGVbSt3iM8JNIydJMpUGa44LFTr6rqi45Xej&#10;YDE4zMYuvej8fDlvk2O6T91ir1T/s/taggjUhf/wu73TCqazSQp/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6fjMYAAADdAAAADwAAAAAAAAAAAAAAAACYAgAAZHJz&#10;L2Rvd25yZXYueG1sUEsFBgAAAAAEAAQA9QAAAIsDAAAAAA==&#10;" fillcolor="#a10000" stroked="f"/>
                  <v:rect id="Rectangle 591" o:spid="_x0000_s2500" style="position:absolute;left:5415;top:3261;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tZMUA&#10;AADdAAAADwAAAGRycy9kb3ducmV2LnhtbESPzWrDMBCE74G+g9hCb4lcH9zgRgmOoWAILY1Tel6s&#10;rW1irYyl+Oftq0Ihx2FmvmF2h9l0YqTBtZYVPG8iEMSV1S3XCr4ub+stCOeRNXaWScFCDg77h9UO&#10;U20nPtNY+loECLsUFTTe96mUrmrIoNvYnjh4P3Yw6IMcaqkHnALcdDKOokQabDksNNhT3lB1LW9G&#10;wedpXt6LLDt/5Ecn5Xe0dGPVKvX0OGevIDzN/h7+bxdaQfISJ/D3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Jy1kxQAAAN0AAAAPAAAAAAAAAAAAAAAAAJgCAABkcnMv&#10;ZG93bnJldi54bWxQSwUGAAAAAAQABAD1AAAAigMAAAAA&#10;" fillcolor="#9f0000" stroked="f"/>
                  <v:rect id="Rectangle 592" o:spid="_x0000_s2501" style="position:absolute;left:5415;top:3270;width:194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NFMYA&#10;AADdAAAADwAAAGRycy9kb3ducmV2LnhtbESPQWvCQBSE7wX/w/KE3urGHNSmboKIkl6K1Nb7M/ua&#10;BLNv1+yqaX99tyD0OMzMN8yyGEwnrtT71rKC6SQBQVxZ3XKt4PNj+7QA4QOyxs4yKfgmD0U+elhi&#10;pu2N3+m6D7WIEPYZKmhCcJmUvmrIoJ9YRxy9L9sbDFH2tdQ93iLcdDJNkpk02HJcaNDRuqHqtL8Y&#10;BaX72R6O5eZ8lK57Sw87Xe7Wz0o9jofVC4hAQ/gP39uvWsFsns7h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UNFMYAAADdAAAADwAAAAAAAAAAAAAAAACYAgAAZHJz&#10;L2Rvd25yZXYueG1sUEsFBgAAAAAEAAQA9QAAAIsDAAAAAA==&#10;" fillcolor="#9d0000" stroked="f"/>
                  <v:rect id="Rectangle 593" o:spid="_x0000_s2502" style="position:absolute;left:5415;top:3276;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fL8A&#10;AADdAAAADwAAAGRycy9kb3ducmV2LnhtbERPzYrCMBC+C75DGMGbpiqodI0iLkIPXlZ9gKEZ226T&#10;SUmy2r69OQh7/Pj+d4feGvEkHxrHChbzDARx6XTDlYL77TzbgggRWaNxTAoGCnDYj0c7zLV78Q89&#10;r7ESKYRDjgrqGLtcylDWZDHMXUecuIfzFmOCvpLa4yuFWyOXWbaWFhtODTV2dKqpbK9/VoHZlt84&#10;XO4L/zBtO/wWK1tUrNR00h+/QETq47/44y60gvVmm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xh8vwAAAN0AAAAPAAAAAAAAAAAAAAAAAJgCAABkcnMvZG93bnJl&#10;di54bWxQSwUGAAAAAAQABAD1AAAAhAMAAAAA&#10;" fillcolor="#9b0000" stroked="f"/>
                  <v:rect id="Rectangle 594" o:spid="_x0000_s2503" style="position:absolute;left:5415;top:3287;width:194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8UA&#10;AADdAAAADwAAAGRycy9kb3ducmV2LnhtbESP0WrCQBRE3wv+w3IF3+pGkWiiq0ilVUSQWj/gkr3d&#10;pGbvhuxW49+7QqGPw8ycYRarztbiSq2vHCsYDRMQxIXTFRsF56/31xkIH5A11o5JwZ08rJa9lwXm&#10;2t34k66nYESEsM9RQRlCk0vpi5Is+qFriKP37VqLIcrWSN3iLcJtLcdJkkqLFceFEht6K6m4nH6t&#10;AvNz326yYD4OE8qmenNMR81ur9Sg363nIAJ14T/8195pBel0nMHzTX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VzxQAAAN0AAAAPAAAAAAAAAAAAAAAAAJgCAABkcnMv&#10;ZG93bnJldi54bWxQSwUGAAAAAAQABAD1AAAAigMAAAAA&#10;" fillcolor="#900" stroked="f"/>
                  <v:rect id="Rectangle 595" o:spid="_x0000_s2504" style="position:absolute;left:5415;top:3293;width:1941;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KYcEA&#10;AADdAAAADwAAAGRycy9kb3ducmV2LnhtbERPy4rCMBTdD/gP4QruxtQRHKlG0YFBNwo+15fm2lab&#10;m04Stfr1ZjHg8nDe42ljKnEj50vLCnrdBARxZnXJuYL97vdzCMIHZI2VZVLwIA/TSetjjKm2d97Q&#10;bRtyEUPYp6igCKFOpfRZQQZ919bEkTtZZzBE6HKpHd5juKnkV5IMpMGSY0OBNf0UlF22V6NANm51&#10;PGeHhazmaNfPv2RnHxelOu1mNgIRqAlv8b97qRUMvvtxf3wTn4C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5CmHBAAAA3QAAAA8AAAAAAAAAAAAAAAAAmAIAAGRycy9kb3du&#10;cmV2LnhtbFBLBQYAAAAABAAEAPUAAACGAwAAAAA=&#10;" fillcolor="#970000" stroked="f"/>
                  <v:rect id="Rectangle 596" o:spid="_x0000_s2505" style="position:absolute;left:5415;top:3300;width:19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lycUA&#10;AADdAAAADwAAAGRycy9kb3ducmV2LnhtbESPQWuDQBSE74H+h+UVegnNqiFpsNkEKUR6TTQ9v7qv&#10;KnXfirtR+++7gUKPw8x8w+yPs+nESINrLSuIVxEI4srqlmsFZXF63oFwHlljZ5kU/JCD4+FhscdU&#10;24nPNF58LQKEXYoKGu/7VEpXNWTQrWxPHLwvOxj0QQ611ANOAW46mUTRVhpsOSw02NNbQ9X35WYU&#10;yM9rURbJtDsXy6RezibfZPmHUk+Pc/YKwtPs/8N/7XetYPuyjuH+JjwBe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iXJxQAAAN0AAAAPAAAAAAAAAAAAAAAAAJgCAABkcnMv&#10;ZG93bnJldi54bWxQSwUGAAAAAAQABAD1AAAAigMAAAAA&#10;" fillcolor="#950000" stroked="f"/>
                  <v:rect id="Rectangle 597" o:spid="_x0000_s2506" style="position:absolute;left:5415;top:3310;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3/cYA&#10;AADdAAAADwAAAGRycy9kb3ducmV2LnhtbESPQWvCQBSE74X+h+UVequbGIgSXSVaigqlEG3vz+xr&#10;Epp9m2ZXjf/eLQg9DjPzDTNfDqYVZ+pdY1lBPIpAEJdWN1wp+Dy8vUxBOI+ssbVMCq7kYLl4fJhj&#10;pu2FCzrvfSUChF2GCmrvu0xKV9Zk0I1sRxy8b9sb9EH2ldQ9XgLctHIcRak02HBYqLGjdU3lz/5k&#10;FKyK/PjxFcVJvDOY5sVv4t5fN0o9Pw35DISnwf+H7+2tVpBOkjH8vQ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z3/cYAAADdAAAADwAAAAAAAAAAAAAAAACYAgAAZHJz&#10;L2Rvd25yZXYueG1sUEsFBgAAAAAEAAQA9QAAAIsDAAAAAA==&#10;" fillcolor="#930000" stroked="f"/>
                  <v:rect id="Rectangle 598" o:spid="_x0000_s2507" style="position:absolute;left:5415;top:3319;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8asYA&#10;AADdAAAADwAAAGRycy9kb3ducmV2LnhtbESPQWvCQBSE74X+h+UJvdWNjU1LdJUoSr2JVqnHR/aZ&#10;BHffhuxW03/fLRQ8DjPzDTOd99aIK3W+caxgNExAEJdON1wpOHyun99B+ICs0TgmBT/kYT57fJhi&#10;rt2Nd3Tdh0pECPscFdQhtLmUvqzJoh+6ljh6Z9dZDFF2ldQd3iLcGvmSJJm02HBcqLGlZU3lZf9t&#10;FaQfX6vxxpqi360Wl2Z0Mq/F9qjU06AvJiAC9eEe/m9vtILsLU3h701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t8asYAAADdAAAADwAAAAAAAAAAAAAAAACYAgAAZHJz&#10;L2Rvd25yZXYueG1sUEsFBgAAAAAEAAQA9QAAAIsDAAAAAA==&#10;" fillcolor="#910000" stroked="f"/>
                  <v:rect id="Rectangle 599" o:spid="_x0000_s2508" style="position:absolute;left:5415;top:3327;width:1941;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O/8UA&#10;AADdAAAADwAAAGRycy9kb3ducmV2LnhtbESPQWvCQBSE70L/w/IKvemmVlSiqxShYMWLUTw/sq9J&#10;bPZt2N0mqb/eFQSPw8x8wyzXvalFS85XlhW8jxIQxLnVFRcKTsev4RyED8gaa8uk4J88rFcvgyWm&#10;2nZ8oDYLhYgQ9ikqKENoUil9XpJBP7INcfR+rDMYonSF1A67CDe1HCfJVBqsOC6U2NCmpPw3+zMK&#10;XKbxu9rxrq3bc7LfXq7dcX9R6u21/1yACNSHZ/jR3moF09nHBO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k7/xQAAAN0AAAAPAAAAAAAAAAAAAAAAAJgCAABkcnMv&#10;ZG93bnJldi54bWxQSwUGAAAAAAQABAD1AAAAigMAAAAA&#10;" fillcolor="#8f0000" stroked="f"/>
                  <v:rect id="Rectangle 600" o:spid="_x0000_s2509" style="position:absolute;left:5415;top:3334;width:194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zcEA&#10;AADdAAAADwAAAGRycy9kb3ducmV2LnhtbESPS6vCMBSE94L/IRzBnaZe8UE1igiCS18bd8fm2Fab&#10;k5Lkav33RhBcDjPzDTNfNqYSD3K+tKxg0E9AEGdWl5wrOB03vSkIH5A1VpZJwYs8LBft1hxTbZ+8&#10;p8ch5CJC2KeooAihTqX0WUEGfd/WxNG7WmcwROlyqR0+I9xU8i9JxtJgyXGhwJrWBWX3w79RsB28&#10;6tH6MqFw1rfmvJs6NPKiVLfTrGYgAjXhF/62t1rBeDIcwedNf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YP83BAAAA3QAAAA8AAAAAAAAAAAAAAAAAmAIAAGRycy9kb3du&#10;cmV2LnhtbFBLBQYAAAAABAAEAPUAAACGAwAAAAA=&#10;" fillcolor="#8d0000" stroked="f"/>
                  <v:rect id="Rectangle 601" o:spid="_x0000_s2510" style="position:absolute;left:5415;top:3340;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k8sYA&#10;AADdAAAADwAAAGRycy9kb3ducmV2LnhtbESPT2vCQBTE74V+h+UVvOmmFWKJrkEKlnirfw49PrPP&#10;JDb7NuxuTfTTdwWhx2FmfsMs8sG04kLON5YVvE4SEMSl1Q1XCg779fgdhA/IGlvLpOBKHvLl89MC&#10;M2173tJlFyoRIewzVFCH0GVS+rImg35iO+LonawzGKJ0ldQO+wg3rXxLklQabDgu1NjRR03lz+7X&#10;KOAixdvZzYrNxq6P08/vr6K8rZQavQyrOYhAQ/gPP9qFVpDOpinc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1k8sYAAADdAAAADwAAAAAAAAAAAAAAAACYAgAAZHJz&#10;L2Rvd25yZXYueG1sUEsFBgAAAAAEAAQA9QAAAIsDAAAAAA==&#10;" fillcolor="#8b0000" stroked="f"/>
                  <v:rect id="Rectangle 602" o:spid="_x0000_s2511" style="position:absolute;left:5415;top:3351;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asMgA&#10;AADdAAAADwAAAGRycy9kb3ducmV2LnhtbESPQWvCQBSE70L/w/IKXqTZVFHb1FWkoPSSg4k99PaS&#10;fU1Cs29Ddo3x33eFQo/DzHzDbHajacVAvWssK3iOYhDEpdUNVwrO+eHpBYTzyBpby6TgRg5224fJ&#10;BhNtr3yiIfOVCBB2CSqove8SKV1Zk0EX2Y44eN+2N+iD7Cupe7wGuGnlPI5X0mDDYaHGjt5rKn+y&#10;i1FwKnDfvB7P+dKmX5/Dok2LWZ4qNX0c928gPI3+P/zX/tAKVuvFGu5vwhO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aFqwyAAAAN0AAAAPAAAAAAAAAAAAAAAAAJgCAABk&#10;cnMvZG93bnJldi54bWxQSwUGAAAAAAQABAD1AAAAjQMAAAAA&#10;" fillcolor="#890000" stroked="f"/>
                  <v:rect id="Rectangle 603" o:spid="_x0000_s2512" style="position:absolute;left:5415;top:3359;width:1941;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iXsMA&#10;AADdAAAADwAAAGRycy9kb3ducmV2LnhtbERPy2oCMRTdC/2HcAvdacYKKqNRpFAoCG19ocvr5DoZ&#10;O7kZkqjj3zcLweXhvKfz1tbiSj5UjhX0exkI4sLpiksF281ndwwiRGSNtWNScKcA89lLZ4q5djde&#10;0XUdS5FCOOSowMTY5FKGwpDF0HMNceJOzluMCfpSao+3FG5r+Z5lQ2mx4tRgsKEPQ8Xf+mIVVPvj&#10;eTfYm6X+lcvvn9PdHxaXkVJvr+1iAiJSG5/ih/tLKxiOBmluepOe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eiXsMAAADdAAAADwAAAAAAAAAAAAAAAACYAgAAZHJzL2Rv&#10;d25yZXYueG1sUEsFBgAAAAAEAAQA9QAAAIgDAAAAAA==&#10;" fillcolor="#870000" stroked="f"/>
                  <v:rect id="Rectangle 604" o:spid="_x0000_s2513" style="position:absolute;left:5415;top:3364;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2c8YA&#10;AADdAAAADwAAAGRycy9kb3ducmV2LnhtbESP3WrCQBSE7wu+w3KE3tWNCkajq6iglPai9ecBDtlj&#10;EpI9G7JrTN6+Kwi9HGbmG2a16UwlWmpcYVnBeBSBIE6tLjhTcL0cPuYgnEfWWFkmBT052KwHbytM&#10;tH3widqzz0SAsEtQQe59nUjp0pwMupGtiYN3s41BH2STSd3gI8BNJSdRNJMGCw4LOda0zyktz3ej&#10;IO6Px911XLrvbfx7Kfuvn6ksW6Xeh912CcJT5//Dr/anVjCLpwt4vg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I2c8YAAADdAAAADwAAAAAAAAAAAAAAAACYAgAAZHJz&#10;L2Rvd25yZXYueG1sUEsFBgAAAAAEAAQA9QAAAIsDAAAAAA==&#10;" fillcolor="#850000" stroked="f"/>
                  <v:rect id="Rectangle 605" o:spid="_x0000_s2514" style="position:absolute;left:5415;top:3372;width:1941;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h9B8MA&#10;AADdAAAADwAAAGRycy9kb3ducmV2LnhtbERPy2oCMRTdF/yHcIXuaqal2GFqlNJSKBQX4wNcXie3&#10;k8HkZkiiM/69WQhdHs57sRqdFRcKsfOs4HlWgCBuvO64VbDbfj+VIGJC1mg9k4IrRVgtJw8LrLQf&#10;uKbLJrUih3CsUIFJqa+kjI0hh3Hme+LM/fngMGUYWqkDDjncWflSFHPpsOPcYLCnT0PNaXN2Ck71&#10;uazbQ3Hg9Vczmt99sIM9KvU4HT/eQSQa07/47v7RCuZvr3l/fpOf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h9B8MAAADdAAAADwAAAAAAAAAAAAAAAACYAgAAZHJzL2Rv&#10;d25yZXYueG1sUEsFBgAAAAAEAAQA9QAAAIgDAAAAAA==&#10;" fillcolor="#830000" stroked="f"/>
                  <v:rect id="Rectangle 606" o:spid="_x0000_s2515" style="position:absolute;left:5415;top:3385;width:1941;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8fcMA&#10;AADdAAAADwAAAGRycy9kb3ducmV2LnhtbESPwWrDMBBE74X8g9hAb42cUJzgRDYhUOixjUPPi7SV&#10;TayVsVRb/fuqUOhxmJk3zKlJbhAzTaH3rGC7KUAQa296tgpu7cvTAUSIyAYHz6TgmwI09erhhJXx&#10;C7/TfI1WZAiHChV0MY6VlEF35DBs/EicvU8/OYxZTlaaCZcMd4PcFUUpHfacFzoc6dKRvl+/nII0&#10;t+kwtHr/oe/lW0u7xZ5vVqnHdTofQURK8T/81341Csr98xZ+3+QnI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N8fcMAAADdAAAADwAAAAAAAAAAAAAAAACYAgAAZHJzL2Rv&#10;d25yZXYueG1sUEsFBgAAAAAEAAQA9QAAAIgDAAAAAA==&#10;" fillcolor="#810000" stroked="f"/>
                  <v:rect id="Rectangle 607" o:spid="_x0000_s2516" style="position:absolute;left:5415;top:3394;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CRcUA&#10;AADdAAAADwAAAGRycy9kb3ducmV2LnhtbESPQWsCMRSE74L/ITzBm2ar1rZbo4hYEHoQrXh+3bxu&#10;gpuXdRN1++9NoeBxmJlvmNmidZW4UhOsZwVPwwwEceG15VLB4etj8AoiRGSNlWdS8EsBFvNuZ4a5&#10;9jfe0XUfS5EgHHJUYGKscylDYchhGPqaOHk/vnEYk2xKqRu8Jbir5CjLptKh5bRgsKaVoeK0vzgF&#10;p/XzpLamfBtn37g9Oms/8bxSqt9rl+8gIrXxEf5vb7SC6ctkBH9v0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QJFxQAAAN0AAAAPAAAAAAAAAAAAAAAAAJgCAABkcnMv&#10;ZG93bnJldi54bWxQSwUGAAAAAAQABAD1AAAAigMAAAAA&#10;" fillcolor="#7f0000" stroked="f"/>
                  <v:rect id="Rectangle 608" o:spid="_x0000_s2517" style="position:absolute;left:5415;top:3402;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8UqsUA&#10;AADdAAAADwAAAGRycy9kb3ducmV2LnhtbESP3WoCMRSE7wu+QziCdzVRi8pqFBFae1Eq/jzAITnu&#10;Lm5Olk3WXd++KRR6OczMN8x627tKPKgJpWcNk7ECQWy8LTnXcL28vy5BhIhssfJMGp4UYLsZvKwx&#10;s77jEz3OMRcJwiFDDUWMdSZlMAU5DGNfEyfv5huHMckml7bBLsFdJadKzaXDktNCgTXtCzL3c+s0&#10;uIOZXlW/P+adaj/Mqf3uvqpW69Gw361AROrjf/iv/Wk1zBdvM/h9k56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xSqxQAAAN0AAAAPAAAAAAAAAAAAAAAAAJgCAABkcnMv&#10;ZG93bnJldi54bWxQSwUGAAAAAAQABAD1AAAAigMAAAAA&#10;" fillcolor="#7d0000" stroked="f"/>
                  <v:rect id="Rectangle 609" o:spid="_x0000_s2518" style="position:absolute;left:5415;top:3413;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On8YA&#10;AADdAAAADwAAAGRycy9kb3ducmV2LnhtbESPzWrCQBSF90LfYbiF7upEK0ajE7GFUhG6qLpxd8lc&#10;k2DmTjozMenbdwoFl4fz83HWm8E04kbO15YVTMYJCOLC6ppLBafj+/MChA/IGhvLpOCHPGzyh9Ea&#10;M217/qLbIZQijrDPUEEVQptJ6YuKDPqxbYmjd7HOYIjSlVI77OO4aeQ0SebSYM2RUGFLbxUV10Nn&#10;Ivf15fz90Xd7lEXqdtfPsE/lUqmnx2G7AhFoCPfwf3unFczT2Qz+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mOn8YAAADdAAAADwAAAAAAAAAAAAAAAACYAgAAZHJz&#10;L2Rvd25yZXYueG1sUEsFBgAAAAAEAAQA9QAAAIsDAAAAAA==&#10;" fillcolor="#7b0000" stroked="f"/>
                  <v:rect id="Rectangle 610" o:spid="_x0000_s2519" style="position:absolute;left:5415;top:3424;width:194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ip8cA&#10;AADdAAAADwAAAGRycy9kb3ducmV2LnhtbESPW2vCQBSE3wv+h+UIfSm6Udoo0VWk0NKLL16fj9lj&#10;EpI9G7PbGP99t1DwcZiZb5j5sjOVaKlxhWUFo2EEgji1uuBMwX73NpiCcB5ZY2WZFNzIwXLRe5hj&#10;ou2VN9RufSYChF2CCnLv60RKl+Zk0A1tTRy8s20M+iCbTOoGrwFuKjmOolgaLDgs5FjTa05puf0x&#10;Csr16elyTCdfB4zL23F8ad+/P89KPfa71QyEp87fw//tD60gnjy/wN+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g4qfHAAAA3QAAAA8AAAAAAAAAAAAAAAAAmAIAAGRy&#10;cy9kb3ducmV2LnhtbFBLBQYAAAAABAAEAPUAAACMAwAAAAA=&#10;" fillcolor="#790000" stroked="f"/>
                  <v:rect id="Rectangle 611" o:spid="_x0000_s2520" style="position:absolute;left:5415;top:3432;width:19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sfcUA&#10;AADdAAAADwAAAGRycy9kb3ducmV2LnhtbESPT4vCMBTE74LfIbwFb5r6r2rXKCIIHlbB7l68PZpn&#10;293mpTRR67c3C4LHYWZ+wyzXranEjRpXWlYwHEQgiDOrS84V/Hzv+nMQziNrrCyTggc5WK+6nSUm&#10;2t75RLfU5yJA2CWooPC+TqR0WUEG3cDWxMG72MagD7LJpW7wHuCmkqMoiqXBksNCgTVtC8r+0qtR&#10;cDhPx8MLmvF8OvvN0sUXHY94Var30W4+QXhq/Tv8au+1gng2ieH/TX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Wx9xQAAAN0AAAAPAAAAAAAAAAAAAAAAAJgCAABkcnMv&#10;ZG93bnJldi54bWxQSwUGAAAAAAQABAD1AAAAigMAAAAA&#10;" fillcolor="#700" stroked="f"/>
                  <v:rect id="Rectangle 612" o:spid="_x0000_s2521" style="position:absolute;left:5415;top:3443;width:1941;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Ae8YA&#10;AADdAAAADwAAAGRycy9kb3ducmV2LnhtbESPS2vDMBCE74X+B7GF3ho5bfPAtRKEISS3ELdQetta&#10;6we1VsZSEuffV4FAjsPMfMNk69F24kSDbx0rmE4SEMSlMy3XCr4+Ny9LED4gG+wck4ILeVivHh8y&#10;TI0784FORahFhLBPUUETQp9K6cuGLPqJ64mjV7nBYohyqKUZ8BzhtpOvSTKXFluOCw32lDdU/hVH&#10;q+C7Kt6Wfb2daf0zzX/3Xu/znVbq+WnUHyACjeEevrV3RsF88b6A6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iAe8YAAADdAAAADwAAAAAAAAAAAAAAAACYAgAAZHJz&#10;L2Rvd25yZXYueG1sUEsFBgAAAAAEAAQA9QAAAIsDAAAAAA==&#10;" fillcolor="#750000" stroked="f"/>
                  <v:rect id="Rectangle 613" o:spid="_x0000_s2522" style="position:absolute;left:5415;top:3456;width:194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jldcMA&#10;AADdAAAADwAAAGRycy9kb3ducmV2LnhtbERPTWvCQBC9C/6HZQRvulGKSnQVUUrFQ8BYqMchO01S&#10;s7Npdo1pf717EDw+3vdq05lKtNS40rKCyTgCQZxZXXKu4PP8PlqAcB5ZY2WZFPyRg82631thrO2d&#10;T9SmPhchhF2MCgrv61hKlxVk0I1tTRy4b9sY9AE2udQN3kO4qeQ0imbSYMmhocCadgVl1/RmFPwk&#10;bXn50r+p+fifTvzxlOj5PlFqOOi2SxCeOv8SP90HrWA2fwtzw5vw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jldcMAAADdAAAADwAAAAAAAAAAAAAAAACYAgAAZHJzL2Rv&#10;d25yZXYueG1sUEsFBgAAAAAEAAQA9QAAAIgDAAAAAA==&#10;" fillcolor="#730000" stroked="f"/>
                  <v:rect id="Rectangle 614" o:spid="_x0000_s2523" style="position:absolute;left:5415;top:3471;width:194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4X8YA&#10;AADdAAAADwAAAGRycy9kb3ducmV2LnhtbESPT2sCMRTE74V+h/AKvRTNWvy7GkUsgiAeagU9Pjev&#10;u0s3L0uSruu3N4LgcZiZ3zCzRWsq0ZDzpWUFvW4CgjizuuRcweFn3RmD8AFZY2WZFFzJw2L++jLD&#10;VNsLf1OzD7mIEPYpKihCqFMpfVaQQd+1NXH0fq0zGKJ0udQOLxFuKvmZJENpsOS4UGBNq4Kyv/2/&#10;UbDLxm3uXO9rcDoejr7ubz9Mc1bq/a1dTkEEasMz/GhvtILhqD+B+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54X8YAAADdAAAADwAAAAAAAAAAAAAAAACYAgAAZHJz&#10;L2Rvd25yZXYueG1sUEsFBgAAAAAEAAQA9QAAAIsDAAAAAA==&#10;" fillcolor="#710000" stroked="f"/>
                  <v:rect id="Rectangle 615" o:spid="_x0000_s2524" style="position:absolute;left:5415;top:3486;width:194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WNcr8A&#10;AADdAAAADwAAAGRycy9kb3ducmV2LnhtbERPy4rCMBTdD/gP4QruxlTBB9UoOlBxO1X3l+baFpub&#10;mmTa+vdmMeDycN7b/WAa0ZHztWUFs2kCgriwuuZSwfWSfa9B+ICssbFMCl7kYb8bfW0x1bbnX+ry&#10;UIoYwj5FBVUIbSqlLyoy6Ke2JY7c3TqDIUJXSu2wj+GmkfMkWUqDNceGClv6qah45H9GQZN1t/4+&#10;nx3c8XixeX96PkyGSk3Gw2EDItAQPuJ/91krWK4WcX98E5+A3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NY1yvwAAAN0AAAAPAAAAAAAAAAAAAAAAAJgCAABkcnMvZG93bnJl&#10;di54bWxQSwUGAAAAAAQABAD1AAAAhAMAAAAA&#10;" fillcolor="#6f0000" stroked="f"/>
                  <v:rect id="Rectangle 616" o:spid="_x0000_s2525" style="position:absolute;left:5415;top:3498;width:1941;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fl9sYA&#10;AADdAAAADwAAAGRycy9kb3ducmV2LnhtbESPzWrDMBCE74G8g9hALyGRU6ibuFFCW1xoDwXnB3pd&#10;rK1taq2MpdrO20eGQI7DzDfDbPeDqUVHrassK1gtIxDEudUVFwrOp4/FGoTzyBpry6TgQg72u+lk&#10;i4m2PR+oO/pChBJ2CSoovW8SKV1ekkG3tA1x8H5ta9AH2RZSt9iHclPLxyiKpcGKw0KJDb2XlP8d&#10;/42C+Fmfs8PGp/SVRvH8bfj5bjJW6mE2vL6A8DT4e/hGf+qRe1rB+CY8Ab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fl9sYAAADdAAAADwAAAAAAAAAAAAAAAACYAgAAZHJz&#10;L2Rvd25yZXYueG1sUEsFBgAAAAAEAAQA9QAAAIsDAAAAAA==&#10;" fillcolor="#6d0000" stroked="f"/>
                  <v:rect id="Rectangle 617" o:spid="_x0000_s2526" style="position:absolute;left:5415;top:3518;width:1941;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kSi8cA&#10;AADdAAAADwAAAGRycy9kb3ducmV2LnhtbESPT2sCMRTE74V+h/AKvRTNVnCV1SgilnoT/x28PTfP&#10;zdrNy3aT6tZPb4RCj8PM/IYZT1tbiQs1vnSs4L2bgCDOnS65ULDbfnSGIHxA1lg5JgW/5GE6eX4a&#10;Y6bdldd02YRCRAj7DBWYEOpMSp8bsui7riaO3sk1FkOUTSF1g9cIt5XsJUkqLZYcFwzWNDeUf21+&#10;rIL54RRWR2e+F8u33SL9nJ37e3dT6vWlnY1ABGrDf/ivvdQK0kG/B4838QnIy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EovHAAAA3QAAAA8AAAAAAAAAAAAAAAAAmAIAAGRy&#10;cy9kb3ducmV2LnhtbFBLBQYAAAAABAAEAPUAAACMAwAAAAA=&#10;" fillcolor="#6b0000" stroked="f"/>
                  <v:rect id="Rectangle 618" o:spid="_x0000_s2527" style="position:absolute;left:5415;top:3535;width:1941;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CcYA&#10;AADdAAAADwAAAGRycy9kb3ducmV2LnhtbESPQWvCQBSE70L/w/IK3ppNFW1NXaUoipdKGz20t0f2&#10;mYTuvg3ZNcZ/7xYKHoeZ+YaZL3trREetrx0reE5SEMSF0zWXCo6HzdMrCB+QNRrHpOBKHpaLh8Ec&#10;M+0u/EVdHkoRIewzVFCF0GRS+qIiiz5xDXH0Tq61GKJsS6lbvES4NXKUplNpsea4UGFDq4qK3/xs&#10;Fbh8+/OJsjbmI93PusPJhTV9KzV87N/fQATqwz38395pBdOXyRj+3s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fCcYAAADdAAAADwAAAAAAAAAAAAAAAACYAgAAZHJz&#10;L2Rvd25yZXYueG1sUEsFBgAAAAAEAAQA9QAAAIsDAAAAAA==&#10;" fillcolor="#690000" stroked="f"/>
                  <v:rect id="Rectangle 619" o:spid="_x0000_s2528" style="position:absolute;left:5415;top:3558;width:1941;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jDncQA&#10;AADdAAAADwAAAGRycy9kb3ducmV2LnhtbESPQWvCQBSE7wX/w/IEb3VjsKlEV5GC4EWKUez1kX0m&#10;i9m3IbvV6K93hUKPw8x8wyxWvW3ElTpvHCuYjBMQxKXThisFx8PmfQbCB2SNjWNScCcPq+XgbYG5&#10;djfe07UIlYgQ9jkqqENocyl9WZNFP3YtcfTOrrMYouwqqTu8RbhtZJokmbRoOC7U2NJXTeWl+LUK&#10;THbarNk8Jv6UFocd/qQP/W2VGg379RxEoD78h//aW60g+/yYwut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Yw53EAAAA3QAAAA8AAAAAAAAAAAAAAAAAmAIAAGRycy9k&#10;b3ducmV2LnhtbFBLBQYAAAAABAAEAPUAAACJAwAAAAA=&#10;" fillcolor="#600" stroked="f"/>
                  <v:shape id="Picture 620" o:spid="_x0000_s2529" type="#_x0000_t75" style="position:absolute;left:5423;top:2832;width:1928;height: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jgv3IAAAA3QAAAA8AAABkcnMvZG93bnJldi54bWxEj09rAjEUxO8Fv0N4gpdSsypauzWKKMVS&#10;2oP/7q+b183i5mXZpOvqpzdCocdhZn7DzBatLUVDtS8cKxj0ExDEmdMF5woO+7enKQgfkDWWjknB&#10;hTws5p2HGabanXlLzS7kIkLYp6jAhFClUvrMkEXfdxVx9H5cbTFEWedS13iOcFvKYZJMpMWC44LB&#10;ilaGstPu1yrYj77bj+Py8XNz3R5O9FKszVezVqrXbZevIAK14T/8137XCibP4zHc38QnIOc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Mo4L9yAAAAN0AAAAPAAAAAAAAAAAA&#10;AAAAAJ8CAABkcnMvZG93bnJldi54bWxQSwUGAAAAAAQABAD3AAAAlAMAAAAA&#10;">
                    <v:imagedata r:id="rId95" o:title=""/>
                  </v:shape>
                  <v:shape id="Picture 621" o:spid="_x0000_s2530" type="#_x0000_t75" style="position:absolute;left:5423;top:2832;width:1928;height: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HJIDGAAAA3QAAAA8AAABkcnMvZG93bnJldi54bWxEj0FrwkAUhO+F/oflFXqrm1pMS+oqUrD1&#10;JrVeenvJPrMh2bdhd43RX+8KhR6HmfmGmS9H24mBfGgcK3ieZCCIK6cbrhXsf9ZPbyBCRNbYOSYF&#10;ZwqwXNzfzbHQ7sTfNOxiLRKEQ4EKTIx9IWWoDFkME9cTJ+/gvMWYpK+l9nhKcNvJaZbl0mLDacFg&#10;Tx+GqnZ3tApWbfn5dSmtKenFr1u7ne0Pw69Sjw/j6h1EpDH+h//aG60gf53lcHuTno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kckgMYAAADdAAAADwAAAAAAAAAAAAAA&#10;AACfAgAAZHJzL2Rvd25yZXYueG1sUEsFBgAAAAAEAAQA9wAAAJIDAAAAAA==&#10;">
                    <v:imagedata r:id="rId96" o:title=""/>
                  </v:shape>
                  <v:rect id="Rectangle 622" o:spid="_x0000_s2531" style="position:absolute;left:5415;top:2821;width:1941;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PCQscA&#10;AADdAAAADwAAAGRycy9kb3ducmV2LnhtbESPT2vCQBTE7wW/w/IEL0U3FRsluoq1lNiDB//h9ZF9&#10;JsHs25BdNX57Vyj0OMzMb5jZojWVuFHjSssKPgYRCOLM6pJzBYf9T38CwnlkjZVlUvAgB4t5522G&#10;ibZ33tJt53MRIOwSVFB4XydSuqwgg25ga+LgnW1j0AfZ5FI3eA9wU8lhFMXSYMlhocCaVgVll93V&#10;KDCT7zT9vWzW2WnzHkc8Suuv40mpXrddTkF4av1/+K+91gri8ecYXm/C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jwkLHAAAA3QAAAA8AAAAAAAAAAAAAAAAAmAIAAGRy&#10;cy9kb3ducmV2LnhtbFBLBQYAAAAABAAEAPUAAACMAwAAAAA=&#10;" filled="f" strokeweight=".65pt"/>
                  <v:rect id="Rectangle 623" o:spid="_x0000_s2532" style="position:absolute;left:5966;top:3099;width:575;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Qo6MQA&#10;AADdAAAADwAAAGRycy9kb3ducmV2LnhtbERPz2vCMBS+D/Y/hDfwMjRVmKudUYYgeBiInQe9PZpn&#10;0615KU201b/eHASPH9/v+bK3tbhQ6yvHCsajBARx4XTFpYL973qYgvABWWPtmBRcycNy8foyx0y7&#10;jnd0yUMpYgj7DBWYEJpMSl8YsuhHriGO3Mm1FkOEbSl1i10Mt7WcJMlUWqw4NhhsaGWo+M/PVsF6&#10;e6iIb3L3Pks791dMjrn5aZQavPXfXyAC9eEpfrg3WsH08yPOjW/i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UKOjEAAAA3QAAAA8AAAAAAAAAAAAAAAAAmAIAAGRycy9k&#10;b3ducmV2LnhtbFBLBQYAAAAABAAEAPUAAACJAwAAAAA=&#10;" filled="f" stroked="f">
                    <v:textbox style="mso-fit-shape-to-text:t" inset="0,0,0,0">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v:textbox>
                  </v:rect>
                  <v:rect id="Rectangle 624" o:spid="_x0000_s2533" style="position:absolute;left:6581;top:3099;width:40;height: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L2v8MA&#10;AADdAAAADwAAAGRycy9kb3ducmV2LnhtbESP3WoCMRSE7wu+QziCdzVboVZXo4ggaOmNqw9w2Jz9&#10;ocnJkqTu+vamIHg5zMw3zHo7WCNu5EPrWMHHNANBXDrdcq3gejm8L0CEiKzROCYFdwqw3Yze1phr&#10;1/OZbkWsRYJwyFFBE2OXSxnKhiyGqeuIk1c5bzEm6WupPfYJbo2cZdlcWmw5LTTY0b6h8rf4swrk&#10;pTj0i8L4zH3Pqh9zOp4rckpNxsNuBSLSEF/hZ/uoFcy/Pp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L2v8MAAADdAAAADwAAAAAAAAAAAAAAAACYAgAAZHJzL2Rv&#10;d25yZXYueG1sUEsFBgAAAAAEAAQA9QAAAIgDAAAAAA==&#10;" filled="f" stroked="f">
                    <v:textbox style="mso-fit-shape-to-text:t" inset="0,0,0,0">
                      <w:txbxContent>
                        <w:p w:rsidR="0059726E" w:rsidRDefault="0059726E">
                          <w:r>
                            <w:rPr>
                              <w:rFonts w:ascii="Times New Roman" w:hAnsi="Times New Roman"/>
                              <w:b/>
                              <w:bCs/>
                              <w:color w:val="000000"/>
                              <w:sz w:val="12"/>
                              <w:szCs w:val="12"/>
                              <w:lang w:val="en-US"/>
                            </w:rPr>
                            <w:t>-</w:t>
                          </w:r>
                        </w:p>
                      </w:txbxContent>
                    </v:textbox>
                  </v:rect>
                  <v:rect id="Rectangle 625" o:spid="_x0000_s2534" style="position:absolute;left:6621;top:3099;width:91;height: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Vn8AA&#10;AADdAAAADwAAAGRycy9kb3ducmV2LnhtbERPy4rCMBTdC/5DuMLsbDouqlSjDAOCDrOx+gGX5vbB&#10;JDclibb+vVkMuDyc9+4wWSMe5EPvWMFnloMgrp3uuVVwux6XGxAhIms0jknBkwIc9vPZDkvtRr7Q&#10;o4qtSCEcSlTQxTiUUoa6I4shcwNx4hrnLcYEfSu1xzGFWyNXeV5Iiz2nhg4H+u6o/qvuVoG8Vsdx&#10;Uxmfu59V82vOp0tDTqmPxfS1BRFpim/xv/ukFRTrIu1Pb9IT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SVn8AAAADdAAAADwAAAAAAAAAAAAAAAACYAgAAZHJzL2Rvd25y&#10;ZXYueG1sUEsFBgAAAAAEAAQA9QAAAIUDAAAAAA==&#10;" filled="f" stroked="f">
                    <v:textbox style="mso-fit-shape-to-text:t" inset="0,0,0,0">
                      <w:txbxContent>
                        <w:p w:rsidR="0059726E" w:rsidRDefault="0059726E">
                          <w:r>
                            <w:rPr>
                              <w:rFonts w:ascii="Times New Roman" w:hAnsi="Times New Roman"/>
                              <w:b/>
                              <w:bCs/>
                              <w:color w:val="000000"/>
                              <w:sz w:val="12"/>
                              <w:szCs w:val="12"/>
                              <w:lang w:val="en-US"/>
                            </w:rPr>
                            <w:t xml:space="preserve"> 3</w:t>
                          </w:r>
                        </w:p>
                      </w:txbxContent>
                    </v:textbox>
                  </v:rect>
                  <v:rect id="Rectangle 626" o:spid="_x0000_s2535" style="position:absolute;left:6714;top:3022;width:53;height: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gwBMMA&#10;AADdAAAADwAAAGRycy9kb3ducmV2LnhtbESPzYoCMRCE7wu+Q2hhb2tGD7MyGkUEQWUvjj5AM+n5&#10;waQzJNEZ394sLOyxqKqvqPV2tEY8yYfOsYL5LANBXDndcaPgdj18LUGEiKzROCYFLwqw3Uw+1lho&#10;N/CFnmVsRIJwKFBBG2NfSBmqliyGmeuJk1c7bzEm6RupPQ4Jbo1cZFkuLXacFlrsad9SdS8fVoG8&#10;lodhWRqfufOi/jGn46Ump9TndNytQEQa43/4r33UCvLvfA6/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gwBM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lang w:val="en-US"/>
                            </w:rPr>
                            <w:t xml:space="preserve"> </w:t>
                          </w:r>
                        </w:p>
                      </w:txbxContent>
                    </v:textbox>
                  </v:rect>
                </v:group>
                <v:rect id="Rectangle 628" o:spid="_x0000_s2536" style="position:absolute;left:34290;top:12376;width:12325;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4v0ccA&#10;AADdAAAADwAAAGRycy9kb3ducmV2LnhtbESPQWvCQBSE70L/w/IKXkQ3lRpD6ipSDOhJtIr09si+&#10;JqnZtyG7auqv7xaEHoeZ+YaZLTpTiyu1rrKs4GUUgSDOra64UHD4yIYJCOeRNdaWScEPOVjMn3oz&#10;TLW98Y6ue1+IAGGXooLS+yaV0uUlGXQj2xAH78u2Bn2QbSF1i7cAN7UcR1EsDVYcFkps6L2k/Ly/&#10;GAVVkh39JHnd3lfZ5tusToPPE1+U6j93yzcQnjr/H36011pBPI3H8PcmP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L9HHAAAA3QAAAA8AAAAAAAAAAAAAAAAAmAIAAGRy&#10;cy9kb3ducmV2LnhtbFBLBQYAAAAABAAEAPUAAACMAwAAAAA=&#10;" fillcolor="green" stroked="f"/>
                <v:rect id="Rectangle 629" o:spid="_x0000_s2537" style="position:absolute;left:34290;top:12890;width:12325;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4bMYA&#10;AADdAAAADwAAAGRycy9kb3ducmV2LnhtbESP3WoCMRSE7wu+QzhCb4pmbcuq60YRpaVQvPDnAQ7J&#10;2R/cnKybqNs+fVMo9HKYmW+YfNXbRtyo87VjBZNxAoJYO1NzqeB0fBvNQPiAbLBxTAq+yMNqOXjI&#10;MTPuznu6HUIpIoR9hgqqENpMSq8rsujHriWOXuE6iyHKrpSmw3uE20Y+J0kqLdYcFypsaVORPh+u&#10;VoHVr1yY/vOot+/z9umbd3O8BKUeh/16ASJQH/7Df+0PoyCdpi/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O4bMYAAADdAAAADwAAAAAAAAAAAAAAAACYAgAAZHJz&#10;L2Rvd25yZXYueG1sUEsFBgAAAAAEAAQA9QAAAIsDAAAAAA==&#10;" fillcolor="#007e00" stroked="f"/>
                <v:rect id="Rectangle 630" o:spid="_x0000_s2538" style="position:absolute;left:34290;top:13201;width:12325;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AZsQA&#10;AADdAAAADwAAAGRycy9kb3ducmV2LnhtbESPzWrDMBCE74W8g9hALqWRG4xbnCihFAq+1gkU3xZr&#10;IzuxVsaSf/r2VaHQ4zAz3zCH02I7MdHgW8cKnrcJCOLa6ZaNgsv54+kVhA/IGjvHpOCbPJyOq4cD&#10;5trN/ElTGYyIEPY5KmhC6HMpfd2QRb91PXH0rm6wGKIcjNQDzhFuO7lLkkxabDkuNNjTe0P1vRyt&#10;gnGuxvJuriU9GizMdKs4/aqU2qyXtz2IQEv4D/+1C60ge8lS+H0Tn4A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JwGbEAAAA3QAAAA8AAAAAAAAAAAAAAAAAmAIAAGRycy9k&#10;b3ducmV2LnhtbFBLBQYAAAAABAAEAPUAAACJAwAAAAA=&#10;" fillcolor="#007c00" stroked="f"/>
                <v:rect id="Rectangle 631" o:spid="_x0000_s2539" style="position:absolute;left:34290;top:13474;width:12325;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8mCscA&#10;AADdAAAADwAAAGRycy9kb3ducmV2LnhtbESPQWvCQBSE74X+h+UVvNWNBWMbXaWUiiJemra0vT2z&#10;zySYfRuyr5r+e1cQehxm5htmtuhdo47UhdqzgdEwAUVceFtzaeDjfXn/CCoIssXGMxn4owCL+e3N&#10;DDPrT/xGx1xKFSEcMjRQibSZ1qGoyGEY+pY4envfOZQou1LbDk8R7hr9kCSpdlhzXKiwpZeKikP+&#10;6wysN6vcH153n09fW/n2P9tNwpIaM7jrn6eghHr5D1/ba2sgnaRjuLyJT0DP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JgrHAAAA3QAAAA8AAAAAAAAAAAAAAAAAmAIAAGRy&#10;cy9kb3ducmV2LnhtbFBLBQYAAAAABAAEAPUAAACMAwAAAAA=&#10;" fillcolor="#007a00" stroked="f"/>
                <v:rect id="Rectangle 632" o:spid="_x0000_s2540" style="position:absolute;left:34290;top:13652;width:12325;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7TcYA&#10;AADdAAAADwAAAGRycy9kb3ducmV2LnhtbESPzW7CMBCE70h9B2sr9QYOPYQQMAjRH1Ucigo8wBIv&#10;cSBep7GB8PYYqVKPo5n5RjOdd7YWF2p95VjBcJCAIC6crrhUsNt+9DMQPiBrrB2Tght5mM+eelPM&#10;tbvyD102oRQRwj5HBSaEJpfSF4Ys+oFriKN3cK3FEGVbSt3iNcJtLV+TJJUWK44LBhtaGipOm7NV&#10;sMxW2fo7vO9LM779nrbnN+k/j0q9PHeLCYhAXfgP/7W/tIJ0lKb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u7TcYAAADdAAAADwAAAAAAAAAAAAAAAACYAgAAZHJz&#10;L2Rvd25yZXYueG1sUEsFBgAAAAAEAAQA9QAAAIsDAAAAAA==&#10;" fillcolor="#007800" stroked="f"/>
                <v:rect id="Rectangle 633" o:spid="_x0000_s2541" style="position:absolute;left:34290;top:13830;width:1232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1sUA&#10;AADdAAAADwAAAGRycy9kb3ducmV2LnhtbESP3YrCMBSE7wXfIRzBO039oUo1ii67rHihbHcf4Gxz&#10;bIvNSWmi1rc3guDlMDPfMMt1aypxpcaVlhWMhhEI4szqknMFf79fgzkI55E1VpZJwZ0crFfdzhIT&#10;bW/8Q9fU5yJA2CWooPC+TqR0WUEG3dDWxME72cagD7LJpW7wFuCmkuMoiqXBksNCgTV9FJSd04tR&#10;cJzaz6j+PxyzbWUnl+/U3ffjuVL9XrtZgPDU+nf41d5pBfEsnsHzTXg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5DWxQAAAN0AAAAPAAAAAAAAAAAAAAAAAJgCAABkcnMv&#10;ZG93bnJldi54bWxQSwUGAAAAAAQABAD1AAAAigMAAAAA&#10;" fillcolor="#007600" stroked="f"/>
                <v:rect id="Rectangle 634" o:spid="_x0000_s2542" style="position:absolute;left:34290;top:13976;width:12325;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QxsMA&#10;AADdAAAADwAAAGRycy9kb3ducmV2LnhtbERPTWvCQBC9F/wPywi9FN1YSioxq4gg1WNti3gbstMk&#10;NjsbsmsS/33nUOjx8b7zzega1VMXas8GFvMEFHHhbc2lgc+P/WwJKkRki41nMnCnAJv15CHHzPqB&#10;36k/xVJJCIcMDVQxtpnWoajIYZj7lli4b985jAK7UtsOBwl3jX5OklQ7rFkaKmxpV1Hxc7o56Y33&#10;/WF5fbl+HZ9ooHN7ub3tjsY8TsftClSkMf6L/9wHayB9TWWuvJEn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5QxsMAAADdAAAADwAAAAAAAAAAAAAAAACYAgAAZHJzL2Rv&#10;d25yZXYueG1sUEsFBgAAAAAEAAQA9QAAAIgDAAAAAA==&#10;" fillcolor="#007400" stroked="f"/>
                <v:rect id="Rectangle 635" o:spid="_x0000_s2543" style="position:absolute;left:34290;top:14116;width:12325;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0FccA&#10;AADdAAAADwAAAGRycy9kb3ducmV2LnhtbESPQWsCMRSE74X+h/AKvdVsPaztapRSWiv2tCqit8fm&#10;uVncvCxJ6q7/3hQKPQ4z8w0zWwy2FRfyoXGs4HmUgSCunG64VrDbfj69gAgRWWPrmBRcKcBifn83&#10;w0K7nku6bGItEoRDgQpMjF0hZagMWQwj1xEn7+S8xZikr6X22Ce4beU4y3JpseG0YLCjd0PVefNj&#10;FWx1v7TNd7kqj+P1fu+/PszykCn1+DC8TUFEGuJ/+K+90grySf4Kv2/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gdBXHAAAA3QAAAA8AAAAAAAAAAAAAAAAAmAIAAGRy&#10;cy9kb3ducmV2LnhtbFBLBQYAAAAABAAEAPUAAACMAwAAAAA=&#10;" fillcolor="#007200" stroked="f"/>
                <v:rect id="Rectangle 636" o:spid="_x0000_s2544" style="position:absolute;left:34290;top:14224;width:12325;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TusIA&#10;AADdAAAADwAAAGRycy9kb3ducmV2LnhtbERPS0vDQBC+C/6HZQQvYjeK9pF2W0RQCp6aSs/T7DQb&#10;mp0N2TGJ/757KPT48b1Xm9E3qqcu1oENvEwyUMRlsDVXBn73X89zUFGQLTaBycA/Rdis7+9WmNsw&#10;8I76QiqVQjjmaMCJtLnWsXTkMU5CS5y4U+g8SoJdpW2HQwr3jX7Nsqn2WHNqcNjSp6PyXPx5A+8l&#10;Zz87lENxlGHRujd/7p++jXl8GD+WoIRGuYmv7q01MJ3N0v70Jj0B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5O6wgAAAN0AAAAPAAAAAAAAAAAAAAAAAJgCAABkcnMvZG93&#10;bnJldi54bWxQSwUGAAAAAAQABAD1AAAAhwMAAAAA&#10;" fillcolor="#007000" stroked="f"/>
                <v:rect id="Rectangle 637" o:spid="_x0000_s2545" style="position:absolute;left:34290;top:14331;width:12325;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VjccA&#10;AADdAAAADwAAAGRycy9kb3ducmV2LnhtbESPT0sDMRTE74LfIbyCF7HZVtjK2rSIUtCL2L94fGxe&#10;d7cmLzGJ2/XbG0HwOMzMb5j5crBG9BRi51jBZFyAIK6d7rhRsNuubu5AxISs0TgmBd8UYbm4vJhj&#10;pd2Z19RvUiMyhGOFCtqUfCVlrFuyGMfOE2fv6ILFlGVopA54znBr5LQoSmmx47zQoqfHluqPzZdV&#10;MBxPT9evL/4z7N6M79+3+8NtaZS6Gg0P9yASDek//Nd+1grK2WwCv2/yE5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klY3HAAAA3QAAAA8AAAAAAAAAAAAAAAAAmAIAAGRy&#10;cy9kb3ducmV2LnhtbFBLBQYAAAAABAAEAPUAAACMAwAAAAA=&#10;" fillcolor="#006e00" stroked="f"/>
                <v:rect id="Rectangle 638" o:spid="_x0000_s2546" style="position:absolute;left:34290;top:14427;width:12325;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r/cYA&#10;AADdAAAADwAAAGRycy9kb3ducmV2LnhtbESPzWvCQBTE70L/h+UVvOnGHIxEV2kLLd5q/cLjI/vy&#10;gdm3aXaNqX+9WxA8DjPzG2ax6k0tOmpdZVnBZByBIM6srrhQsN99jmYgnEfWWFsmBX/kYLV8GSww&#10;1fbKP9RtfSEChF2KCkrvm1RKl5Vk0I1tQxy83LYGfZBtIXWL1wA3tYyjaCoNVhwWSmzoo6TsvL0Y&#10;Bd2vjteTW74/JZuv9xsfvo9VkSs1fO3f5iA89f4ZfrTXWsE0SWL4fxOe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vr/cYAAADdAAAADwAAAAAAAAAAAAAAAACYAgAAZHJz&#10;L2Rvd25yZXYueG1sUEsFBgAAAAAEAAQA9QAAAIsDAAAAAA==&#10;" fillcolor="#006c00" stroked="f"/>
                <v:rect id="Rectangle 639" o:spid="_x0000_s2547" style="position:absolute;left:34290;top:14535;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TZ1cQA&#10;AADdAAAADwAAAGRycy9kb3ducmV2LnhtbESPT2sCMRTE7wW/Q3iCt5r1DyqrUURQi7daoR4fm+fu&#10;4uZlSaIbv31TKPQ4zMxvmNUmmkY8yfnasoLRMANBXFhdc6ng8rV/X4DwAVljY5kUvMjDZt17W2Gu&#10;bcef9DyHUiQI+xwVVCG0uZS+qMigH9qWOHk36wyGJF0ptcMuwU0jx1k2kwZrTgsVtrSrqLifH0ZB&#10;8TheTleXxdv0xPHe1YfwPT0oNejH7RJEoBj+w3/tD61gNp9P4P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E2dXEAAAA3QAAAA8AAAAAAAAAAAAAAAAAmAIAAGRycy9k&#10;b3ducmV2LnhtbFBLBQYAAAAABAAEAPUAAACJAwAAAAA=&#10;" fillcolor="#006a00" stroked="f"/>
                <v:rect id="Rectangle 640" o:spid="_x0000_s2548" style="position:absolute;left:34290;top:14630;width:12325;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x0RsoA&#10;AADdAAAADwAAAGRycy9kb3ducmV2LnhtbESPW2vCQBSE3wv+h+UU+lJ00wtGo6v0Qmvpi3iB1rdD&#10;9jQJZs8J2a3G/vpuoeDjMDPfMNN552p1oNZXwgZuBgko4lxsxYWB7ealPwLlA7LFWpgMnMjDfNa7&#10;mGJm5cgrOqxDoSKEfYYGyhCaTGufl+TQD6Qhjt6XtA5DlG2hbYvHCHe1vk2SoXZYcVwosaGnkvL9&#10;+tsZuEvHj+60uP5cfsjrbrGVzc+7PBtzddk9TEAF6sI5/N9+swaGaXoPf2/iE9C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BMdEbKAAAA3QAAAA8AAAAAAAAAAAAAAAAAmAIA&#10;AGRycy9kb3ducmV2LnhtbFBLBQYAAAAABAAEAPUAAACPAwAAAAA=&#10;" fillcolor="#006800" stroked="f"/>
                <v:rect id="Rectangle 641" o:spid="_x0000_s2549" style="position:absolute;left:34290;top:14738;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y7u8QA&#10;AADdAAAADwAAAGRycy9kb3ducmV2LnhtbESP3YrCMBSE7wXfIZyFvRGbKthKt1HEH3Qv/XmAQ3O2&#10;7dqclCZqffuNIOzlMDPfMPmyN424U+dqywomUQyCuLC65lLB5bwbz0E4j6yxsUwKnuRguRgOcsy0&#10;ffCR7idfigBhl6GCyvs2k9IVFRl0kW2Jg/djO4M+yK6UusNHgJtGTuM4kQZrDgsVtrSuqLiebkbB&#10;ZhfTM7kcjtvvZI9lWp+vevSr1OdHv/oC4an3/+F3+6AVJGk6g9eb8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Mu7vEAAAA3QAAAA8AAAAAAAAAAAAAAAAAmAIAAGRycy9k&#10;b3ducmV2LnhtbFBLBQYAAAAABAAEAPUAAACJAwAAAAA=&#10;" fillcolor="#060" stroked="f"/>
                <v:rect id="Rectangle 642" o:spid="_x0000_s2550" style="position:absolute;left:34290;top:14833;width:12325;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7sIA&#10;AADdAAAADwAAAGRycy9kb3ducmV2LnhtbERPy2rDMBC8F/IPYgO5NXJ6sIsTOYRAwFByiNtDjou1&#10;fmBr5Viq7f59VCj0NsO8mMNxMb2YaHStZQW7bQSCuLS65VrB1+fl9R2E88gae8uk4IccHLPVywFT&#10;bWe+0VT4WoQSdikqaLwfUild2ZBBt7UDcdAqOxr0gY611CPOodz08i2KYmmw5bDQ4EDnhsqu+DYK&#10;MKDcV/diepgpPlfJx7WziVKb9XLag/C0+H/zXzrXCuIkieH3TXgCMn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8ruwgAAAN0AAAAPAAAAAAAAAAAAAAAAAJgCAABkcnMvZG93&#10;bnJldi54bWxQSwUGAAAAAAQABAD1AAAAhwMAAAAA&#10;" fillcolor="#006400" stroked="f"/>
                <v:rect id="Rectangle 643" o:spid="_x0000_s2551" style="position:absolute;left:34290;top:14897;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P4v8QA&#10;AADdAAAADwAAAGRycy9kb3ducmV2LnhtbESPQWvCQBSE7wX/w/IEb3VjD6ZEVxFBEG/Glvb4zD6z&#10;Idm3cXcb03/fLRR6HGbmG2a9HW0nBvKhcaxgMc9AEFdON1wreLscnl9BhIissXNMCr4pwHYzeVpj&#10;od2DzzSUsRYJwqFABSbGvpAyVIYshrnriZN3c95iTNLXUnt8JLjt5EuWLaXFhtOCwZ72hqq2/LIK&#10;bp+t39/bwYcPLt3lfj2f+nej1Gw67lYgIo3xP/zXPmoFyzzP4fdNeg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j+L/EAAAA3QAAAA8AAAAAAAAAAAAAAAAAmAIAAGRycy9k&#10;b3ducmV2LnhtbFBLBQYAAAAABAAEAPUAAACJAwAAAAA=&#10;" fillcolor="#006200" stroked="f"/>
                <v:rect id="Rectangle 644" o:spid="_x0000_s2552" style="position:absolute;left:34290;top:14992;width:123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zorsQA&#10;AADdAAAADwAAAGRycy9kb3ducmV2LnhtbERPTWvCQBC9F/wPywi9lGajRVOiq6ilIEUE0+p5yI5J&#10;MDsbsqtGf333IHh8vO/pvDO1uFDrKssKBlEMgji3uuJCwd/v9/snCOeRNdaWScGNHMxnvZcpptpe&#10;eUeXzBcihLBLUUHpfZNK6fKSDLrINsSBO9rWoA+wLaRu8RrCTS2HcTyWBisODSU2tCopP2Vno2Bk&#10;kw+9+dLnw/H+k23f7ktH+6VSr/1uMQHhqfNP8cO91grGSRLmhjfhCc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s6K7EAAAA3QAAAA8AAAAAAAAAAAAAAAAAmAIAAGRycy9k&#10;b3ducmV2LnhtbFBLBQYAAAAABAAEAPUAAACJAwAAAAA=&#10;" fillcolor="#006000" stroked="f"/>
                <v:rect id="Rectangle 645" o:spid="_x0000_s2553" style="position:absolute;left:34290;top:15062;width:12325;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dysQA&#10;AADdAAAADwAAAGRycy9kb3ducmV2LnhtbESPQUsDMRSE70L/Q3gFL2Kz9dDq2rSUBZeCKFjF8yN5&#10;7i4mL0vybNd/bwTB4zAz3zCb3RS8OlHKQ2QDy0UFithGN3Bn4O314foWVBZkhz4yGfimDLvt7GKD&#10;tYtnfqHTUTpVIJxrNNCLjLXW2fYUMC/iSFy8j5gCSpGp0y7hucCD1zdVtdIBBy4LPY7U9GQ/j1/B&#10;wOMB35tGJt+mtpXnJ2d9dWWNuZxP+3tQQpP8h//aB2dgtV7fwe+b8g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2HcrEAAAA3QAAAA8AAAAAAAAAAAAAAAAAmAIAAGRycy9k&#10;b3ducmV2LnhtbFBLBQYAAAAABAAEAPUAAACJAwAAAAA=&#10;" fillcolor="#005e00" stroked="f"/>
                <v:rect id="Rectangle 646" o:spid="_x0000_s2554" style="position:absolute;left:34290;top:15170;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9zXsYA&#10;AADdAAAADwAAAGRycy9kb3ducmV2LnhtbERPPW/CMBDdK/EfrENiKw4MEAUMKiAQQ5EoKQi2U3xN&#10;0sbnELsQ+uvroVLHp/c9nbemEjdqXGlZwaAfgSDOrC45V/Cerp9jEM4ja6wsk4IHOZjPOk9TTLS9&#10;8xvdDj4XIYRdggoK7+tESpcVZND1bU0cuA/bGPQBNrnUDd5DuKnkMIpG0mDJoaHAmpYFZV+Hb6Pg&#10;9LnfpOcqvSxed8dBvDiuNtfrj1K9bvsyAeGp9f/iP/dWKxiN47A/vA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9zXsYAAADdAAAADwAAAAAAAAAAAAAAAACYAgAAZHJz&#10;L2Rvd25yZXYueG1sUEsFBgAAAAAEAAQA9QAAAIsDAAAAAA==&#10;" fillcolor="#005c00" stroked="f"/>
                <v:rect id="Rectangle 647" o:spid="_x0000_s2555" style="position:absolute;left:34290;top:15265;width:123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1N08QA&#10;AADdAAAADwAAAGRycy9kb3ducmV2LnhtbESPzYoCMRCE78K+Q+gFL7Jm3IPKaJRFVlgQwb/DHptJ&#10;OxmddIYk6vj2RhA8FlX1FTWdt7YWV/Khcqxg0M9AEBdOV1wqOOyXX2MQISJrrB2TgjsFmM8+OlPM&#10;tbvxlq67WIoE4ZCjAhNjk0sZCkMWQ981xMk7Om8xJulLqT3eEtzW8jvLhtJixWnBYEMLQ8V5d7EK&#10;VvYfeU1Gr3qLM7d640+nX69U97P9mYCI1MZ3+NX+0wqGo/EAnm/SE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9TdPEAAAA3QAAAA8AAAAAAAAAAAAAAAAAmAIAAGRycy9k&#10;b3ducmV2LnhtbFBLBQYAAAAABAAEAPUAAACJAwAAAAA=&#10;" fillcolor="#005a00" stroked="f"/>
                <v:rect id="Rectangle 648" o:spid="_x0000_s2556" style="position:absolute;left:34290;top:15335;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lLcUA&#10;AADdAAAADwAAAGRycy9kb3ducmV2LnhtbESPQWvCQBSE7wX/w/KE3upGBQ3RVVQUSrGHRgWPj+wz&#10;CWbfxuzWxH/vCoUeh5n5hpkvO1OJOzWutKxgOIhAEGdWl5wrOB52HzEI55E1VpZJwYMcLBe9tzkm&#10;2rb8Q/fU5yJA2CWooPC+TqR0WUEG3cDWxMG72MagD7LJpW6wDXBTyVEUTaTBksNCgTVtCsqu6a9R&#10;sO7Sscy/4phOLW0308t5/307K/Xe71YzEJ46/x/+a39qBZNpPILXm/A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UtxQAAAN0AAAAPAAAAAAAAAAAAAAAAAJgCAABkcnMv&#10;ZG93bnJldi54bWxQSwUGAAAAAAQABAD1AAAAigMAAAAA&#10;" fillcolor="#005800" stroked="f"/>
                <v:rect id="Rectangle 649" o:spid="_x0000_s2557" style="position:absolute;left:34290;top:15430;width:1232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AAsMA&#10;AADdAAAADwAAAGRycy9kb3ducmV2LnhtbESPQWvCQBCF74L/YRmhN92oECV1laIILXgxSs9Ddkxi&#10;s7MhszXpv+8KhR4fb9735m12g2vUgzqpPRuYzxJQxIW3NZcGrpfjdA1KArLFxjMZ+CGB3XY82mBm&#10;fc9neuShVBHCkqGBKoQ201qKihzKzLfE0bv5zmGIsiu17bCPcNfoRZKk2mHNsaHClvYVFV/5t4tv&#10;fPrUHofzhywPyWl1z1mkZ2NeJsPbK6hAQ/g//ku/WwPpar2E55q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zAAsMAAADdAAAADwAAAAAAAAAAAAAAAACYAgAAZHJzL2Rv&#10;d25yZXYueG1sUEsFBgAAAAAEAAQA9QAAAIgDAAAAAA==&#10;" fillcolor="#005600" stroked="f"/>
                <v:rect id="Rectangle 650" o:spid="_x0000_s2558" style="position:absolute;left:34290;top:15513;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z89sYA&#10;AADdAAAADwAAAGRycy9kb3ducmV2LnhtbESPQWvCQBSE7wX/w/IEL0U3Sk1D6ioSaWmPxiIen9ln&#10;Epp9G7NbTf+9KxQ8DjPzDbNY9aYRF+pcbVnBdBKBIC6srrlU8L17HycgnEfW2FgmBX/kYLUcPC0w&#10;1fbKW7rkvhQBwi5FBZX3bSqlKyoy6Ca2JQ7eyXYGfZBdKXWH1wA3jZxFUSwN1hwWKmwpq6j4yX+N&#10;guzji/en+Pmclfm8Pc4PcpPUUqnRsF+/gfDU+0f4v/2pFcSvyQvc34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z89sYAAADdAAAADwAAAAAAAAAAAAAAAACYAgAAZHJz&#10;L2Rvd25yZXYueG1sUEsFBgAAAAAEAAQA9QAAAIsDAAAAAA==&#10;" fillcolor="#005400" stroked="f"/>
                <v:rect id="Rectangle 651" o:spid="_x0000_s2559" style="position:absolute;left:34290;top:15608;width:12325;height: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lGzMYA&#10;AADdAAAADwAAAGRycy9kb3ducmV2LnhtbESPQWvCQBSE74L/YXmF3nRjizGkriKCRWkvatvzI/ua&#10;BLNv4+6qqb/eFQoeh5n5hpnOO9OIMzlfW1YwGiYgiAuray4VfO1XgwyED8gaG8uk4I88zGf93hRz&#10;bS+8pfMulCJC2OeooAqhzaX0RUUG/dC2xNH7tc5giNKVUju8RLhp5EuSpNJgzXGhwpaWFRWH3cko&#10;8NePn83h9bqcfH+OVsfs6Pg9dUo9P3WLNxCBuvAI/7fXWkE6ycZwfxOf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5lGzMYAAADdAAAADwAAAAAAAAAAAAAAAACYAgAAZHJz&#10;L2Rvd25yZXYueG1sUEsFBgAAAAAEAAQA9QAAAIsDAAAAAA==&#10;" fillcolor="#005200" stroked="f"/>
                <v:rect id="Rectangle 652" o:spid="_x0000_s2560" style="position:absolute;left:34290;top:15684;width:12325;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dIpcYA&#10;AADdAAAADwAAAGRycy9kb3ducmV2LnhtbESPQWvCQBSE7wX/w/IKXkrdtEIM0VVEkHpSmnqwt2f2&#10;NQlm36bZNSb/3hUKPQ4z8w2zWPWmFh21rrKs4G0SgSDOra64UHD82r4mIJxH1lhbJgUDOVgtR08L&#10;TLW98Sd1mS9EgLBLUUHpfZNK6fKSDLqJbYiD92Nbgz7ItpC6xVuAm1q+R1EsDVYcFkpsaFNSfsmu&#10;RsHpPD0UW3rx3cd3sj/hsBl+L5lS4+d+PQfhqff/4b/2TiuIZ0kMj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dIpcYAAADdAAAADwAAAAAAAAAAAAAAAACYAgAAZHJz&#10;L2Rvd25yZXYueG1sUEsFBgAAAAAEAAQA9QAAAIsDAAAAAA==&#10;" fillcolor="#005000" stroked="f"/>
                <v:rect id="Rectangle 653" o:spid="_x0000_s2561" style="position:absolute;left:34290;top:15779;width:1232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W9sQA&#10;AADdAAAADwAAAGRycy9kb3ducmV2LnhtbESP3WoCMRSE7wXfIRyhd5q1BV1Wo0hLaaFQ/ENvD5vj&#10;7uLmJCRR17dvCoKXw8x8w8yXnWnFlXxoLCsYjzIQxKXVDVcK9rvPYQ4iRGSNrWVScKcAy0W/N8dC&#10;2xtv6LqNlUgQDgUqqGN0hZShrMlgGFlHnLyT9QZjkr6S2uMtwU0rX7NsIg02nBZqdPReU3neXoyC&#10;/Nfd38yhc3zWH/6wvnj6Ov4o9TLoVjMQkbr4DD/a31rBZJpP4f9Ne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SlvbEAAAA3QAAAA8AAAAAAAAAAAAAAAAAmAIAAGRycy9k&#10;b3ducmV2LnhtbFBLBQYAAAAABAAEAPUAAACJAwAAAAA=&#10;" fillcolor="#004e00" stroked="f"/>
                <v:rect id="Rectangle 654" o:spid="_x0000_s2562" style="position:absolute;left:34290;top:15862;width:123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NyxMMA&#10;AADdAAAADwAAAGRycy9kb3ducmV2LnhtbERP3WrCMBS+F3yHcARvxkyd4E81ijgEYajofIBjctZ2&#10;NielibZ7e3Mx8PLj+1+sWluKB9W+cKxgOEhAEGtnCs4UXL6371MQPiAbLB2Tgj/ysFp2OwtMjWv4&#10;RI9zyEQMYZ+igjyEKpXS65ws+oGriCP342qLIcI6k6bGJobbUn4kyVhaLDg25FjRJid9O9+tgq9m&#10;Pxz546+Vn/ddudbXt5neHpTq99r1HESgNrzE/+6dUTCeTOPc+CY+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NyxMMAAADdAAAADwAAAAAAAAAAAAAAAACYAgAAZHJzL2Rv&#10;d25yZXYueG1sUEsFBgAAAAAEAAQA9QAAAIgDAAAAAA==&#10;" fillcolor="#004c00" stroked="f"/>
                <v:rect id="Rectangle 655" o:spid="_x0000_s2563" style="position:absolute;left:34290;top:15944;width:12325;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5RnMcA&#10;AADdAAAADwAAAGRycy9kb3ducmV2LnhtbESPQWsCMRSE74L/ITyhN81aqNXVKFJo7UERt1I8PjfP&#10;zeLmZdmkuv77RhA8DjPzDTNbtLYSF2p86VjBcJCAIM6dLrlQsP/57I9B+ICssXJMCm7kYTHvdmaY&#10;anflHV2yUIgIYZ+iAhNCnUrpc0MW/cDVxNE7ucZiiLIppG7wGuG2kq9JMpIWS44LBmv6MJSfsz+r&#10;YPX1u5oc9+vtbllnlbGHzdt6u1HqpdcupyACteEZfrS/tYLR+3gC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UZzHAAAA3QAAAA8AAAAAAAAAAAAAAAAAmAIAAGRy&#10;cy9kb3ducmV2LnhtbFBLBQYAAAAABAAEAPUAAACMAwAAAAA=&#10;" fillcolor="#004a00" stroked="f"/>
                <v:rect id="Rectangle 656" o:spid="_x0000_s2564" style="position:absolute;left:34290;top:16065;width:12325;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zg8QA&#10;AADdAAAADwAAAGRycy9kb3ducmV2LnhtbERPy2rCQBTdF/oPwy24KTpRIWp0lFKoKG58IS4vmWsS&#10;m7kzZMaY/n1nUejycN6LVWdq0VLjK8sKhoMEBHFudcWFgvPpqz8F4QOyxtoyKfghD6vl68sCM22f&#10;fKD2GAoRQ9hnqKAMwWVS+rwkg35gHXHkbrYxGCJsCqkbfMZwU8tRkqTSYMWxoURHnyXl38eHURDS&#10;+37odvIycuNr+7itt7v3y1ap3lv3MQcRqAv/4j/3RitIJ7O4P76JT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b84PEAAAA3QAAAA8AAAAAAAAAAAAAAAAAmAIAAGRycy9k&#10;b3ducmV2LnhtbFBLBQYAAAAABAAEAPUAAACJAwAAAAA=&#10;" fillcolor="#004800" stroked="f"/>
                <v:rect id="Rectangle 657" o:spid="_x0000_s2565" style="position:absolute;left:34290;top:16173;width:12325;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aTA8YA&#10;AADdAAAADwAAAGRycy9kb3ducmV2LnhtbESPwW7CMBBE70j9B2sr9dY4UJo2KQZBUCuupBx6XOIl&#10;iRqvo9iQ8Pe4UiWOo5l5o1msRtOKC/WusaxgGsUgiEurG64UHL4/n99BOI+ssbVMCq7kYLV8mCww&#10;03bgPV0KX4kAYZehgtr7LpPSlTUZdJHtiIN3sr1BH2RfSd3jEOCmlbM4TqTBhsNCjR3lNZW/xdko&#10;SPGaFqeXzWbIv47J9vjTzA+vuVJPj+P6A4Sn0d/D/+2dVpC8pVP4e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aTA8YAAADdAAAADwAAAAAAAAAAAAAAAACYAgAAZHJz&#10;L2Rvd25yZXYueG1sUEsFBgAAAAAEAAQA9QAAAIsDAAAAAA==&#10;" fillcolor="#004600" stroked="f"/>
                <v:rect id="Rectangle 658" o:spid="_x0000_s2566" style="position:absolute;left:34290;top:16300;width:12325;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QI8MA&#10;AADdAAAADwAAAGRycy9kb3ducmV2LnhtbESPwW7CMBBE75X4B2uRuBWHHKANGASFSFwJPXBcxUsS&#10;Ea8T24Xw97hSpR5HM/NGs9oMphV3cr6xrGA2TUAQl1Y3XCn4PufvHyB8QNbYWiYFT/KwWY/eVphp&#10;++AT3YtQiQhhn6GCOoQuk9KXNRn0U9sRR+9qncEQpaukdviIcNPKNEnm0mDDcaHGjr5qKm/Fj1Hg&#10;dv1lv+DicOrzs77kjemLKlVqMh62SxCBhvAf/msftYL54jOF3zfxCc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QI8MAAADdAAAADwAAAAAAAAAAAAAAAACYAgAAZHJzL2Rv&#10;d25yZXYueG1sUEsFBgAAAAAEAAQA9QAAAIgDAAAAAA==&#10;" fillcolor="#040" stroked="f"/>
                <v:rect id="Rectangle 659" o:spid="_x0000_s2567" style="position:absolute;left:34290;top:16421;width:12325;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0JyccA&#10;AADdAAAADwAAAGRycy9kb3ducmV2LnhtbESPT2vCQBTE74V+h+UJ3pqNFmxN3YSiFT0V/APa2yP7&#10;moRm34bsJkY/fbcg9DjMzG+YRTaYWvTUusqygkkUgyDOra64UHA8rJ9eQTiPrLG2TAqu5CBLHx8W&#10;mGh74R31e1+IAGGXoILS+yaR0uUlGXSRbYiD921bgz7ItpC6xUuAm1pO43gmDVYcFkpsaFlS/rPv&#10;jILdYPNbd/5s9HFDq95OP7qvU6zUeDS8v4HwNPj/8L291QpmL/Nn+Hs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9CcnHAAAA3QAAAA8AAAAAAAAAAAAAAAAAmAIAAGRy&#10;cy9kb3ducmV2LnhtbFBLBQYAAAAABAAEAPUAAACMAwAAAAA=&#10;" fillcolor="#004200" stroked="f"/>
                <v:rect id="Rectangle 660" o:spid="_x0000_s2568" style="position:absolute;left:34290;top:16579;width:12325;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Y95MgA&#10;AADdAAAADwAAAGRycy9kb3ducmV2LnhtbESPQWsCMRSE74X+h/AKXopmK7Ktq1G2glALPVRF8Pbc&#10;vG62Ji/LJtXtv28KhR6HmfmGmS97Z8WFutB4VvAwykAQV143XCvY79bDJxAhImu0nknBNwVYLm5v&#10;5lhof+V3umxjLRKEQ4EKTIxtIWWoDDkMI98SJ+/Ddw5jkl0tdYfXBHdWjrMslw4bTgsGW1oZqs7b&#10;L6fg/CbtyTzvymm+/yyPdnO4f6WDUoO7vpyBiNTH//Bf+0UryB+nE/h9k56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1j3kyAAAAN0AAAAPAAAAAAAAAAAAAAAAAJgCAABk&#10;cnMvZG93bnJldi54bWxQSwUGAAAAAAQABAD1AAAAjQMAAAAA&#10;" fillcolor="#004000" stroked="f"/>
                <v:rect id="Rectangle 661" o:spid="_x0000_s2569" style="position:absolute;left:34290;top:16757;width:12325;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ps/sgA&#10;AADdAAAADwAAAGRycy9kb3ducmV2LnhtbESPQWvCQBSE70L/w/IK3nTTSrWmrlLEQi+xbVqox9fs&#10;axKafRuza1z/fVcQPA4z8w2zWAXTiJ46V1tWcDdOQBAXVtdcKvj6fBk9gnAeWWNjmRScyMFqeTNY&#10;YKrtkT+oz30pIoRdigoq79tUSldUZNCNbUscvV/bGfRRdqXUHR4j3DTyPkmm0mDNcaHCltYVFX/5&#10;wSjY5t+TzfpnF95s2NX7+SF777NMqeFteH4C4Sn4a/jSftUKprP5A5zfxCcg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amz+yAAAAN0AAAAPAAAAAAAAAAAAAAAAAJgCAABk&#10;cnMvZG93bnJldi54bWxQSwUGAAAAAAQABAD1AAAAjQMAAAAA&#10;" fillcolor="#003e00" stroked="f"/>
                <v:rect id="Rectangle 662" o:spid="_x0000_s2570" style="position:absolute;left:34290;top:16935;width:12325;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nMcA&#10;AADdAAAADwAAAGRycy9kb3ducmV2LnhtbESPQWvCQBSE7wX/w/KE3uqmQlONrqJioaUgmNaDt2f2&#10;NYlm34bdrcZ/7wqFHoeZ+YaZzjvTiDM5X1tW8DxIQBAXVtdcKvj+ensagfABWWNjmRRcycN81nuY&#10;Yqbthbd0zkMpIoR9hgqqENpMSl9UZNAPbEscvR/rDIYoXSm1w0uEm0YOkySVBmuOCxW2tKqoOOW/&#10;RsExH65P3XhpN58b93HY717YrlqlHvvdYgIiUBf+w3/td60gfR2ncH8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3JzHAAAA3QAAAA8AAAAAAAAAAAAAAAAAmAIAAGRy&#10;cy9kb3ducmV2LnhtbFBLBQYAAAAABAAEAPUAAACMAwAAAAA=&#10;" fillcolor="#003b00" stroked="f"/>
                <v:shape id="Picture 663" o:spid="_x0000_s2571" type="#_x0000_t75" style="position:absolute;left:34359;top:12446;width:12243;height:4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NxwHGAAAA3QAAAA8AAABkcnMvZG93bnJldi54bWxEj09rwkAUxO9Cv8PyCt500yJJja4SioJg&#10;L/475PbIviZps29jdo3pt+8WhB6Hmd8Ms1wPphE9da62rOBlGoEgLqyuuVRwPm0nbyCcR9bYWCYF&#10;P+RgvXoaLTHV9s4H6o++FKGEXYoKKu/bVEpXVGTQTW1LHLxP2xn0QXal1B3eQ7lp5GsUxdJgzWGh&#10;wpbeKyq+jzejID61ef6RZJv8Uu8HtF/XrJ/FSo2fh2wBwtPg/8MPeqcDl8wT+HsTno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Y3HAcYAAADdAAAADwAAAAAAAAAAAAAA&#10;AACfAgAAZHJzL2Rvd25yZXYueG1sUEsFBgAAAAAEAAQA9wAAAJIDAAAAAA==&#10;">
                  <v:imagedata r:id="rId97" o:title=""/>
                </v:shape>
                <v:shape id="Picture 664" o:spid="_x0000_s2572" type="#_x0000_t75" style="position:absolute;left:34359;top:12446;width:12243;height:4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6DMvDAAAA3QAAAA8AAABkcnMvZG93bnJldi54bWxET89rwjAUvg/8H8ITvIyZ6sFpNYoIgqIT&#10;1O2w26N5tsXmpSbR1v/eHAY7fny/Z4vWVOJBzpeWFQz6CQjizOqScwXf5/XHGIQPyBory6TgSR4W&#10;887bDFNtGz7S4xRyEUPYp6igCKFOpfRZQQZ939bEkbtYZzBE6HKpHTYx3FRymCQjabDk2FBgTauC&#10;suvpbhS8H67bW/LbyNX9/FW5/c9O5+yU6nXb5RREoDb8i//cG61g9DmJc+Ob+AT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roMy8MAAADdAAAADwAAAAAAAAAAAAAAAACf&#10;AgAAZHJzL2Rvd25yZXYueG1sUEsFBgAAAAAEAAQA9wAAAI8DAAAAAA==&#10;">
                  <v:imagedata r:id="rId98" o:title=""/>
                </v:shape>
                <v:rect id="Rectangle 665" o:spid="_x0000_s2573" style="position:absolute;left:34302;top:12376;width:12326;height:4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JMccA&#10;AADdAAAADwAAAGRycy9kb3ducmV2LnhtbESPQWvCQBSE74L/YXlCL9JsLCWNqavYSok9eKhVcn1k&#10;X5Ng9m3Irhr/fVco9DjMzDfMYjWYVlyod41lBbMoBkFcWt1wpeDw/fGYgnAeWWNrmRTcyMFqOR4t&#10;MNP2yl902ftKBAi7DBXU3neZlK6syaCLbEccvB/bG/RB9pXUPV4D3LTyKY4TabDhsFBjR+81laf9&#10;2Sgw6SbPP0+7bVnspknMz3n3diyUepgM61cQngb/H/5rb7WC5GU+h/u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JSTHHAAAA3QAAAA8AAAAAAAAAAAAAAAAAmAIAAGRy&#10;cy9kb3ducmV2LnhtbFBLBQYAAAAABAAEAPUAAACMAwAAAAA=&#10;" filled="f" strokeweight=".65pt"/>
                <v:rect id="Rectangle 666" o:spid="_x0000_s2574" style="position:absolute;left:38074;top:14198;width:3359;height:16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ab8A&#10;AADdAAAADwAAAGRycy9kb3ducmV2LnhtbERPy4rCMBTdC/5DuMLsNBkXUqpRZEBwxI11PuDS3D4w&#10;uSlJxta/N4uBWR7Oe3eYnBVPCrH3rOFzpUAQ19703Gr4uZ+WBYiYkA1az6ThRREO+/lsh6XxI9/o&#10;WaVW5BCOJWroUhpKKWPdkcO48gNx5hofHKYMQytNwDGHOyvXSm2kw55zQ4cDfXVUP6pfp0Heq9NY&#10;VDYof1k3V/t9vjXktf5YTMctiERT+hf/uc9Gw6ZQeX9+k5+A3L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3+RpvwAAAN0AAAAPAAAAAAAAAAAAAAAAAJgCAABkcnMvZG93bnJl&#10;di54bWxQSwUGAAAAAAQABAD1AAAAhAMAAAAA&#10;" filled="f" stroked="f">
                  <v:textbox style="mso-fit-shape-to-text:t" inset="0,0,0,0">
                    <w:txbxContent>
                      <w:p w:rsidR="0059726E" w:rsidRDefault="0059726E">
                        <w:r>
                          <w:rPr>
                            <w:rFonts w:ascii="Times New Roman" w:hAnsi="Times New Roman"/>
                            <w:b/>
                            <w:bCs/>
                            <w:color w:val="000000"/>
                            <w:sz w:val="12"/>
                            <w:szCs w:val="12"/>
                            <w:lang w:val="ru-RU"/>
                          </w:rPr>
                          <w:t>Оператор</w:t>
                        </w:r>
                        <w:r>
                          <w:rPr>
                            <w:rFonts w:ascii="Times New Roman" w:hAnsi="Times New Roman"/>
                            <w:b/>
                            <w:bCs/>
                            <w:color w:val="000000"/>
                            <w:sz w:val="12"/>
                            <w:szCs w:val="12"/>
                            <w:lang w:val="en-US"/>
                          </w:rPr>
                          <w:t xml:space="preserve"> </w:t>
                        </w:r>
                      </w:p>
                    </w:txbxContent>
                  </v:textbox>
                </v:rect>
                <v:rect id="Rectangle 667" o:spid="_x0000_s2575" style="position:absolute;left:41789;top:14198;width:254;height:16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B8sMA&#10;AADdAAAADwAAAGRycy9kb3ducmV2LnhtbESPzWrDMBCE74G+g9hCb7GUHIJxooRSCCSllzh5gMVa&#10;/1BpZSQ1dt6+KhRyHGbmG2Z3mJ0Vdwpx8KxhVSgQxI03A3cabtfjsgQRE7JB65k0PCjCYf+y2GFl&#10;/MQXutepExnCsUINfUpjJWVsenIYCz8SZ6/1wWHKMnTSBJwy3Fm5VmojHQ6cF3oc6aOn5rv+cRrk&#10;tT5OZW2D8p/r9sueT5eWvNZvr/P7FkSiOT3D/+2T0bAp1Qr+3uQn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NB8sMAAADdAAAADwAAAAAAAAAAAAAAAACYAgAAZHJzL2Rv&#10;d25yZXYueG1sUEsFBgAAAAAEAAQA9QAAAIgDAAAAAA==&#10;" filled="f" stroked="f">
                  <v:textbox style="mso-fit-shape-to-text:t" inset="0,0,0,0">
                    <w:txbxContent>
                      <w:p w:rsidR="0059726E" w:rsidRDefault="0059726E">
                        <w:r>
                          <w:rPr>
                            <w:rFonts w:ascii="Times New Roman" w:hAnsi="Times New Roman"/>
                            <w:b/>
                            <w:bCs/>
                            <w:color w:val="000000"/>
                            <w:sz w:val="12"/>
                            <w:szCs w:val="12"/>
                            <w:lang w:val="en-US"/>
                          </w:rPr>
                          <w:t>-</w:t>
                        </w:r>
                      </w:p>
                    </w:txbxContent>
                  </v:textbox>
                </v:rect>
                <v:rect id="Rectangle 668" o:spid="_x0000_s2576" style="position:absolute;left:42043;top:14198;width:578;height:16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fhcMA&#10;AADdAAAADwAAAGRycy9kb3ducmV2LnhtbESPzWrDMBCE74G8g9hCb4lUH4Jxo4RSCCShlzh9gMVa&#10;/1BpZSQldt4+KhR6HGbmG2a7n50Vdwpx8Kzhba1AEDfeDNxp+L4eViWImJANWs+k4UER9rvlYouV&#10;8RNf6F6nTmQIxwo19CmNlZSx6clhXPuROHutDw5TlqGTJuCU4c7KQqmNdDhwXuhxpM+emp/65jTI&#10;a32YytoG5c9F+2VPx0tLXuvXl/njHUSiOf2H/9pHo2FTqgJ+3+QnIH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HfhcMAAADdAAAADwAAAAAAAAAAAAAAAACYAgAAZHJzL2Rv&#10;d25yZXYueG1sUEsFBgAAAAAEAAQA9QAAAIgDAAAAAA==&#10;" filled="f" stroked="f">
                  <v:textbox style="mso-fit-shape-to-text:t" inset="0,0,0,0">
                    <w:txbxContent>
                      <w:p w:rsidR="0059726E" w:rsidRDefault="0059726E">
                        <w:r>
                          <w:rPr>
                            <w:rFonts w:ascii="Times New Roman" w:hAnsi="Times New Roman"/>
                            <w:b/>
                            <w:bCs/>
                            <w:color w:val="000000"/>
                            <w:sz w:val="12"/>
                            <w:szCs w:val="12"/>
                            <w:lang w:val="en-US"/>
                          </w:rPr>
                          <w:t xml:space="preserve"> 2</w:t>
                        </w:r>
                      </w:p>
                    </w:txbxContent>
                  </v:textbox>
                </v:rect>
                <v:rect id="Rectangle 669" o:spid="_x0000_s2577" style="position:absolute;left:42633;top:13709;width:337;height:23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16HsMA&#10;AADdAAAADwAAAGRycy9kb3ducmV2LnhtbESP3WoCMRSE74W+QziF3mlSC7JsjVIKghZvXH2Aw+bs&#10;D01OliR117dvBMHLYWa+YdbbyVlxpRB7zxreFwoEce1Nz62Gy3k3L0DEhGzQeiYNN4qw3bzM1lga&#10;P/KJrlVqRYZwLFFDl9JQShnrjhzGhR+Is9f44DBlGVppAo4Z7qxcKrWSDnvOCx0O9N1R/Vv9OQ3y&#10;XO3GorJB+Z9lc7SH/akhr/Xb6/T1CSLRlJ7hR3tvNKwK9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16HsMAAADdAAAADwAAAAAAAAAAAAAAAACYAgAAZHJzL2Rv&#10;d25yZXYueG1sUEsFBgAAAAAEAAQA9QAAAIgDAAAAAA==&#10;" filled="f" stroked="f">
                  <v:textbox style="mso-fit-shape-to-text:t" inset="0,0,0,0">
                    <w:txbxContent>
                      <w:p w:rsidR="0059726E" w:rsidRDefault="0059726E">
                        <w:r>
                          <w:rPr>
                            <w:rFonts w:ascii="Times New Roman" w:hAnsi="Times New Roman"/>
                            <w:color w:val="000000"/>
                            <w:lang w:val="en-US"/>
                          </w:rPr>
                          <w:t xml:space="preserve"> </w:t>
                        </w:r>
                      </w:p>
                    </w:txbxContent>
                  </v:textbox>
                </v:rect>
                <v:line id="Line 670" o:spid="_x0000_s2578" style="position:absolute;visibility:visible;mso-wrap-style:square" from="25692,13258" to="34569,19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dY/MYAAADdAAAADwAAAGRycy9kb3ducmV2LnhtbESPQWsCMRSE74X+h/AKXkrNVoouq1Ha&#10;guitrHqot8fmuVncvCyb6Kb++qZQ8DjMzDfMYhVtK67U+8axgtdxBoK4crrhWsFhv37JQfiArLF1&#10;TAp+yMNq+fiwwEK7gUu67kItEoR9gQpMCF0hpa8MWfRj1xEn7+R6iyHJvpa6xyHBbSsnWTaVFhtO&#10;CwY7+jRUnXcXq8DH54n7yHEoD/E4K29f3xtz2yo1eorvcxCBYriH/9tbrWCaZ2/w9yY9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3WPzGAAAA3QAAAA8AAAAAAAAA&#10;AAAAAAAAoQIAAGRycy9kb3ducmV2LnhtbFBLBQYAAAAABAAEAPkAAACUAwAAAAA=&#10;" strokecolor="#339" strokeweight="2pt"/>
                <v:line id="Line 671" o:spid="_x0000_s2579" style="position:absolute;flip:x;visibility:visible;mso-wrap-style:square" from="25546,19989" to="34423,26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5AzsQAAADdAAAADwAAAGRycy9kb3ducmV2LnhtbESP3YrCMBSE74V9h3CEvZE1XRdrqUYR&#10;QfDK332AY3Nsis1JaaJ2394sCF4OM/MNM1t0thZ3an3lWMH3MAFBXDhdcang97T+ykD4gKyxdkwK&#10;/sjDYv7Rm2Gu3YMPdD+GUkQI+xwVmBCaXEpfGLLoh64hjt7FtRZDlG0pdYuPCLe1HCVJKi1WHBcM&#10;NrQyVFyPN6tgPPnZmWqyWhaXbGs2e3sbnFNS6rPfLacgAnXhHX61N1pBmiVj+H8Tn4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DkDOxAAAAN0AAAAPAAAAAAAAAAAA&#10;AAAAAKECAABkcnMvZG93bnJldi54bWxQSwUGAAAAAAQABAD5AAAAkgMAAAAA&#10;" strokecolor="#339" strokeweight="2pt"/>
                <v:shape id="Freeform 678" o:spid="_x0000_s2580" style="position:absolute;left:3632;top:2470;width:8769;height:25984;visibility:visible;mso-wrap-style:square;v-text-anchor:top" coordsize="1381,4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66XcUA&#10;AADdAAAADwAAAGRycy9kb3ducmV2LnhtbESPQYvCMBSE74L/IbyFvWmqhyLVKLKL6B4U14rg7dE8&#10;27LNS0mi1n9vBGGPw8x8w8wWnWnEjZyvLSsYDRMQxIXVNZcKjvlqMAHhA7LGxjIpeJCHxbzfm2Gm&#10;7Z1/6XYIpYgQ9hkqqEJoMyl9UZFBP7QtcfQu1hkMUbpSaof3CDeNHCdJKg3WHBcqbOmrouLvcDUK&#10;zph/u9w9tqnenuR6v79eftKdUp8f3XIKIlAX/sPv9kYrSCejMbzexCc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HrpdxQAAAN0AAAAPAAAAAAAAAAAAAAAAAJgCAABkcnMv&#10;ZG93bnJldi54bWxQSwUGAAAAAAQABAD1AAAAigMAAAAA&#10;" path="m1375,15r-53,l1322,r53,l1375,15xm1282,15r-53,l1229,r53,l1282,15xm1191,15r-52,l1139,r52,l1191,15xm1098,15r-52,l1046,r52,l1098,15xm1006,15r-53,l953,r53,l1006,15xm913,15r-53,l860,r53,l913,15xm822,15r-53,l769,r53,l822,15xm729,15r-53,l676,r53,l729,15xm636,15r-53,l583,r53,l636,15xm543,15r-53,l490,r53,l543,15xm452,15r-53,l399,r53,l452,15xm359,15r-52,l307,r52,l359,15xm266,15r-52,l214,r52,l266,15xm173,15r-52,l121,r52,l173,15xm83,15r-53,l30,,83,r,15xm15,26r,53l,79,,26r15,xm15,120r,53l,173,,120r15,xm15,214r,53l,267,,214r15,xm15,306r,53l,359,,306r15,xm15,400r,53l,453,,400r15,xm15,494r,53l,547,,494r15,xm15,588r,53l,641,,588r15,xm15,680r,53l,733,,680r15,xm15,774r,53l,827,,774r15,xm15,868r,53l,921,,868r15,xm15,962r,53l,1015,,962r15,xm15,1054r,53l,1107r,-53l15,1054xm15,1148r,53l,1201r,-53l15,1148xm15,1242r,53l,1295r,-53l15,1242xm15,1336r,53l,1389r,-53l15,1336xm15,1428r,53l,1481r,-53l15,1428xm15,1522r,53l,1575r,-53l15,1522xm15,1616r,53l,1669r,-53l15,1616xm15,1710r,53l,1763r,-53l15,1710xm15,1801r,54l,1855r,-54l15,1801xm15,1896r,53l,1949r,-53l15,1896xm15,1990r,53l,2043r,-53l15,1990xm15,2084r,53l,2137r,-53l15,2084xm15,2175r,54l,2229r,-54l15,2175xm15,2270r,53l,2323r,-53l15,2270xm15,2364r,53l,2417r,-53l15,2364xm15,2458r,53l,2511r,-53l15,2458xm15,2549r,54l,2603r,-54l15,2549xm15,2643r,54l,2697r,-54l15,2643xm15,2738r,53l,2791r,-53l15,2738xm15,2832r,53l,2885r,-53l15,2832xm15,2923r,54l,2977r,-54l15,2923xm15,3017r,54l,3071r,-54l15,3017xm15,3112r,53l,3165r,-53l15,3112xm15,3206r,53l,3259r,-53l15,3206xm15,3297r,54l,3351r,-54l15,3297xm15,3391r,54l,3445r,-54l15,3391xm15,3485r,54l,3539r,-54l15,3485xm15,3580r,53l,3633r,-53l15,3580xm15,3671r,54l,3725r,-54l15,3671xm15,3765r,54l,3819r,-54l15,3765xm15,3859r,54l,3913r,-54l15,3859xm15,3954r,53l,4007r,-53l15,3954xm15,4045r,41l9,4080r12,l21,4092r-21,l,4045r15,xm62,4080r52,l114,4092r-52,l62,4080xm154,4080r53,l207,4092r-53,l154,4080xm247,4080r53,l300,4092r-53,l247,4080xm338,4080r53,l391,4092r-53,l338,4080xm431,4080r53,l484,4092r-53,l431,4080xm524,4080r53,l577,4092r-53,l524,4080xm617,4080r53,l670,4092r-53,l617,4080xm708,4080r53,l761,4092r-53,l708,4080xm801,4080r53,l854,4092r-53,l801,4080xm894,4080r52,l946,4092r-52,l894,4080xm987,4080r52,l1039,4092r-52,l987,4080xm1077,4080r53,l1130,4092r-53,l1077,4080xm1170,4080r53,l1223,4092r-53,l1170,4080xm1263,4080r53,l1316,4092r-53,l1263,4080xm1356,4080r19,l1369,4086r,-34l1381,4052r,40l1356,4092r,-12xm1369,4013r,-53l1381,3960r,53l1369,4013xm1369,3919r,-53l1381,3866r,53l1369,3919xm1369,3825r,-53l1381,3772r,53l1369,3825xm1369,3731r,-53l1381,3678r,53l1369,3731xm1369,3639r,-53l1381,3586r,53l1369,3639xm1369,3545r,-53l1381,3492r,53l1369,3545xm1369,3451r,-53l1381,3398r,53l1369,3451xm1369,3357r,-53l1381,3304r,53l1369,3357xm1369,3265r,-53l1381,3212r,53l1369,3265xm1369,3171r,-53l1381,3118r,53l1369,3171xm1369,3077r,-53l1381,3024r,53l1369,3077xm1369,2983r,-53l1381,2930r,53l1369,2983xm1369,2891r,-53l1381,2838r,53l1369,2891xm1369,2797r,-53l1381,2744r,53l1369,2797xm1369,2703r,-53l1381,2650r,53l1369,2703xm1369,2609r,-53l1381,2556r,53l1369,2609xm1369,2517r,-53l1381,2464r,53l1369,2517xm1369,2423r,-53l1381,2370r,53l1369,2423xm1369,2329r,-53l1381,2276r,53l1369,2329xm1369,2235r,-53l1381,2182r,53l1369,2235xm1369,2143r,-53l1381,2090r,53l1369,2143xm1369,2049r,-53l1381,1996r,53l1369,2049xm1369,1955r,-53l1381,1902r,53l1369,1955xm1369,1861r,-53l1381,1808r,53l1369,1861xm1369,1769r,-53l1381,1716r,53l1369,1769xm1369,1675r,-53l1381,1622r,53l1369,1675xm1369,1581r,-53l1381,1528r,53l1369,1581xm1369,1487r,-53l1381,1434r,53l1369,1487xm1369,1395r,-53l1381,1342r,53l1369,1395xm1369,1301r,-53l1381,1248r,53l1369,1301xm1369,1207r,-53l1381,1154r,53l1369,1207xm1369,1113r,-53l1381,1060r,53l1369,1113xm1369,1021r,-53l1381,968r,53l1369,1021xm1369,927r,-53l1381,874r,53l1369,927xm1369,833r,-53l1381,780r,53l1369,833xm1369,739r,-53l1381,686r,53l1369,739xm1369,647r,-53l1381,594r,53l1369,647xm1369,553r,-53l1381,500r,53l1369,553xm1369,459r,-53l1381,406r,53l1369,459xm1369,365r,-53l1381,312r,53l1369,365xm1369,273r,-53l1381,220r,53l1369,273xm1369,179r,-53l1381,126r,53l1369,179xm1369,85r,-53l1381,32r,53l1369,85xe" fillcolor="black" strokeweight=".1pt">
                  <v:path arrowok="t" o:connecttype="custom" o:connectlocs="814070,9525;697230,9525;579755,9525;462915,9525;344805,9525;227965,9525;109855,9525;9525,16510;9525,135890;9525,254000;9525,373380;9525,491490;9525,610870;9525,728980;9525,848360;9525,966470;9525,1085850;9525,1203960;9525,1323340;9525,1441450;9525,1560830;9525,1678305;9525,1798320;9525,1915795;9525,2035810;9525,2153285;9525,2273300;9525,2390775;9525,2510790;72390,2590800;190500,2590800;307340,2590800;425450,2590800;542290,2590800;659765,2590800;776605,2590800;873125,2590800;876935,2548255;876935,2428875;876935,2310765;876935,2191385;876935,2073275;876935,1953895;876935,1835785;876935,1716405;876935,1598295;876935,1478915;876935,1360805;876935,1241425;876935,1123315;876935,1003935;876935,885825;876935,766445;876935,648335;876935,528955;876935,410845;876935,291465;876935,173355;876935,53975" o:connectangles="0,0,0,0,0,0,0,0,0,0,0,0,0,0,0,0,0,0,0,0,0,0,0,0,0,0,0,0,0,0,0,0,0,0,0,0,0,0,0,0,0,0,0,0,0,0,0,0,0,0,0,0,0,0,0,0,0,0,0"/>
                  <o:lock v:ext="edit" verticies="t"/>
                </v:shape>
                <v:rect id="Rectangle 679" o:spid="_x0000_s2581" style="position:absolute;left:7499;top:723;width:375;height:238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Tsw8IA&#10;AADdAAAADwAAAGRycy9kb3ducmV2LnhtbESP3YrCMBSE7wXfIRzBO01VkNI1yiIIunhj3Qc4NKc/&#10;bHJSkmjr22+Ehb0cZuYbZncYrRFP8qFzrGC1zEAQV0533Cj4vp8WOYgQkTUax6TgRQEO++lkh4V2&#10;A9/oWcZGJAiHAhW0MfaFlKFqyWJYup44ebXzFmOSvpHa45Dg1sh1lm2lxY7TQos9HVuqfsqHVSDv&#10;5WnIS+Mz97Wur+ZyvtXklJrPxs8PEJHG+B/+a5+1gm2+2sD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1OzDwgAAAN0AAAAPAAAAAAAAAAAAAAAAAJgCAABkcnMvZG93&#10;bnJldi54bWxQSwUGAAAAAAQABAD1AAAAhwMAAAAA&#10;" filled="f" stroked="f">
                  <v:textbox style="mso-fit-shape-to-text:t" inset="0,0,0,0">
                    <w:txbxContent>
                      <w:p w:rsidR="0059726E" w:rsidRDefault="0059726E">
                        <w:r>
                          <w:rPr>
                            <w:rFonts w:ascii="Arial" w:hAnsi="Arial" w:cs="Arial"/>
                            <w:color w:val="000000"/>
                            <w:lang w:val="en-US"/>
                          </w:rPr>
                          <w:t xml:space="preserve"> </w:t>
                        </w:r>
                      </w:p>
                    </w:txbxContent>
                  </v:textbox>
                </v:rect>
                <v:rect id="Rectangle 4416" o:spid="_x0000_s2582" style="position:absolute;left:20231;top:2760;width:3982;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lHFcYA&#10;AADdAAAADwAAAGRycy9kb3ducmV2LnhtbESPQWvCQBSE70L/w/IKXqRuFJE0dZUiCB4KYvRgb4/s&#10;azZt9m3Irib117uC4HGYmW+Yxaq3tbhQ6yvHCibjBARx4XTFpYLjYfOWgvABWWPtmBT8k4fV8mWw&#10;wEy7jvd0yUMpIoR9hgpMCE0mpS8MWfRj1xBH78e1FkOUbSl1i12E21pOk2QuLVYcFww2tDZU/OVn&#10;q2CzO1XEV7kfvaed+y2m37n5apQavvafHyAC9eEZfrS3WsFsNpnD/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lHFcYAAADdAAAADwAAAAAAAAAAAAAAAACYAgAAZHJz&#10;L2Rvd25yZXYueG1sUEsFBgAAAAAEAAQA9QAAAIsDAAAAAA==&#10;" filled="f" stroked="f">
                  <v:textbox style="mso-fit-shape-to-text:t" inset="0,0,0,0">
                    <w:txbxContent>
                      <w:p w:rsidR="0059726E" w:rsidRDefault="0059726E" w:rsidP="005E524E">
                        <w:r>
                          <w:rPr>
                            <w:b/>
                            <w:bCs/>
                            <w:color w:val="FFFFFF"/>
                            <w:sz w:val="10"/>
                            <w:szCs w:val="10"/>
                          </w:rPr>
                          <w:t>Медиашлюз</w:t>
                        </w:r>
                      </w:p>
                    </w:txbxContent>
                  </v:textbox>
                </v:rect>
                <v:rect id="Rectangle 4417" o:spid="_x0000_s2583" style="position:absolute;left:20231;top:12400;width:4387;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ijscA&#10;AADdAAAADwAAAGRycy9kb3ducmV2LnhtbESPQWvCQBSE70L/w/KEXqRuFFEbs5FSEHooFKMHe3tk&#10;X7PR7NuQ3Zq0v75bEDwOM/MNk20H24grdb52rGA2TUAQl07XXCk4HnZPaxA+IGtsHJOCH/KwzR9G&#10;Gaba9bynaxEqESHsU1RgQmhTKX1pyKKfupY4el+usxii7CqpO+wj3DZyniRLabHmuGCwpVdD5aX4&#10;tgp2H6ea+FfuJ8/r3p3L+Wdh3lulHsfDywZEoCHcw7f2m1awWMxW8P8m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14o7HAAAA3QAAAA8AAAAAAAAAAAAAAAAAmAIAAGRy&#10;cy9kb3ducmV2LnhtbFBLBQYAAAAABAAEAPUAAACMAwAAAAA=&#10;" filled="f" stroked="f">
                  <v:textbox style="mso-fit-shape-to-text:t" inset="0,0,0,0">
                    <w:txbxContent>
                      <w:p w:rsidR="0059726E" w:rsidRDefault="0059726E" w:rsidP="005E524E">
                        <w:r>
                          <w:rPr>
                            <w:b/>
                            <w:bCs/>
                            <w:color w:val="FFFFFF"/>
                            <w:sz w:val="10"/>
                            <w:szCs w:val="10"/>
                          </w:rPr>
                          <w:t>Медиашлюз</w:t>
                        </w:r>
                      </w:p>
                    </w:txbxContent>
                  </v:textbox>
                </v:rect>
                <v:rect id="Rectangle 4418" o:spid="_x0000_s2584" style="position:absolute;left:19576;top:20996;width:5030;height:2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2/MQA&#10;AADdAAAADwAAAGRycy9kb3ducmV2LnhtbERPz2vCMBS+C/sfwhvsIjZVyuiqUcZA2EEQ6w7b7dG8&#10;Nd2al9JkbfWvNwdhx4/v92Y32VYM1PvGsYJlkoIgrpxuuFbwcd4vchA+IGtsHZOCC3nYbR9mGyy0&#10;G/lEQxlqEUPYF6jAhNAVUvrKkEWfuI44ct+utxgi7GupexxjuG3lKk2fpcWGY4PBjt4MVb/ln1Ww&#10;P342xFd5mr/ko/upVl+lOXRKPT1Or2sQgabwL76737WCLFvGufFNfAJy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qdvzEAAAA3QAAAA8AAAAAAAAAAAAAAAAAmAIAAGRycy9k&#10;b3ducmV2LnhtbFBLBQYAAAAABAAEAPUAAACJAwAAAAA=&#10;" filled="f" stroked="f">
                  <v:textbox style="mso-fit-shape-to-text:t" inset="0,0,0,0">
                    <w:txbxContent>
                      <w:p w:rsidR="0059726E" w:rsidRDefault="0059726E" w:rsidP="005E524E">
                        <w:pPr>
                          <w:spacing w:before="0"/>
                          <w:jc w:val="center"/>
                        </w:pPr>
                        <w:r>
                          <w:rPr>
                            <w:b/>
                            <w:bCs/>
                            <w:color w:val="FFFFFF"/>
                            <w:sz w:val="10"/>
                            <w:szCs w:val="10"/>
                          </w:rPr>
                          <w:t>Пограничный</w:t>
                        </w:r>
                        <w:r>
                          <w:rPr>
                            <w:b/>
                            <w:bCs/>
                            <w:color w:val="FFFFFF"/>
                            <w:sz w:val="10"/>
                            <w:szCs w:val="10"/>
                          </w:rPr>
                          <w:br/>
                          <w:t>контроллер</w:t>
                        </w:r>
                        <w:r>
                          <w:rPr>
                            <w:b/>
                            <w:bCs/>
                            <w:color w:val="FFFFFF"/>
                            <w:sz w:val="10"/>
                            <w:szCs w:val="10"/>
                          </w:rPr>
                          <w:br/>
                          <w:t>сеансов</w:t>
                        </w:r>
                      </w:p>
                    </w:txbxContent>
                  </v:textbox>
                </v:rect>
                <v:rect id="Rectangle 4419" o:spid="_x0000_s2585" style="position:absolute;left:19297;top:25070;width:5029;height:2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TZ8YA&#10;AADdAAAADwAAAGRycy9kb3ducmV2LnhtbESPQWvCQBSE70L/w/IKXqRuFJGYukopCB4EMXqwt0f2&#10;NZs2+zZkVxP99W6h4HGYmW+Y5bq3tbhS6yvHCibjBARx4XTFpYLTcfOWgvABWWPtmBTcyMN69TJY&#10;YqZdxwe65qEUEcI+QwUmhCaT0heGLPqxa4ij9+1aiyHKtpS6xS7CbS2nSTKXFiuOCwYb+jRU/OYX&#10;q2CzP1fEd3kYLdLO/RTTr9zsGqWGr/3HO4hAfXiG/9tbrWA2myzg7018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bTZ8YAAADdAAAADwAAAAAAAAAAAAAAAACYAgAAZHJz&#10;L2Rvd25yZXYueG1sUEsFBgAAAAAEAAQA9QAAAIsDAAAAAA==&#10;" filled="f" stroked="f">
                  <v:textbox style="mso-fit-shape-to-text:t" inset="0,0,0,0">
                    <w:txbxContent>
                      <w:p w:rsidR="0059726E" w:rsidRDefault="0059726E" w:rsidP="005E524E">
                        <w:pPr>
                          <w:spacing w:before="0"/>
                          <w:jc w:val="center"/>
                        </w:pPr>
                        <w:r>
                          <w:rPr>
                            <w:b/>
                            <w:bCs/>
                            <w:color w:val="FFFFFF"/>
                            <w:sz w:val="10"/>
                            <w:szCs w:val="10"/>
                          </w:rPr>
                          <w:t>Пограничный</w:t>
                        </w:r>
                        <w:r>
                          <w:rPr>
                            <w:b/>
                            <w:bCs/>
                            <w:color w:val="FFFFFF"/>
                            <w:sz w:val="10"/>
                            <w:szCs w:val="10"/>
                          </w:rPr>
                          <w:br/>
                          <w:t>контроллер</w:t>
                        </w:r>
                        <w:r>
                          <w:rPr>
                            <w:b/>
                            <w:bCs/>
                            <w:color w:val="FFFFFF"/>
                            <w:sz w:val="10"/>
                            <w:szCs w:val="10"/>
                          </w:rPr>
                          <w:br/>
                          <w:t>сеансов</w:t>
                        </w:r>
                      </w:p>
                    </w:txbxContent>
                  </v:textbox>
                </v:rect>
                <w10:anchorlock/>
              </v:group>
            </w:pict>
          </mc:Fallback>
        </mc:AlternateContent>
      </w:r>
    </w:p>
    <w:p w:rsidR="00477083" w:rsidRPr="00CD5563" w:rsidRDefault="00477083" w:rsidP="00477083">
      <w:pPr>
        <w:pStyle w:val="Figure"/>
        <w:rPr>
          <w:noProof/>
          <w:lang w:val="en-GB" w:eastAsia="ko-KR"/>
        </w:rPr>
      </w:pPr>
    </w:p>
    <w:p w:rsidR="00792ADB" w:rsidRPr="005858CF" w:rsidRDefault="00792ADB" w:rsidP="00792ADB">
      <w:pPr>
        <w:rPr>
          <w:lang w:val="ru-RU" w:eastAsia="en-US"/>
        </w:rPr>
      </w:pPr>
      <w:r w:rsidRPr="005858CF">
        <w:rPr>
          <w:lang w:val="ru-RU" w:eastAsia="en-US"/>
        </w:rPr>
        <w:t xml:space="preserve">На уровне зоны обслуживания можно создать одну или несколько коммутационных станций для межсоединений в зависимости от требований к трафику в местоположениях, где присутствует большинство операторов. </w:t>
      </w:r>
    </w:p>
    <w:p w:rsidR="00792ADB" w:rsidRPr="005858CF" w:rsidRDefault="00792ADB" w:rsidP="00792ADB">
      <w:pPr>
        <w:rPr>
          <w:lang w:val="ru-RU" w:eastAsia="en-US"/>
        </w:rPr>
      </w:pPr>
      <w:r w:rsidRPr="005858CF">
        <w:rPr>
          <w:lang w:val="ru-RU" w:eastAsia="en-US"/>
        </w:rPr>
        <w:t>Преимущество этой модели состоит в том, что она делает сетевое планирование более эффективным. Каждый оператор знает физическое местоположение, в котором необходимо будет на более плановой основе развернуть сеть передачи, позволяющей создать точки POI.</w:t>
      </w:r>
    </w:p>
    <w:p w:rsidR="00792ADB" w:rsidRPr="005858CF" w:rsidRDefault="00792ADB" w:rsidP="00792ADB">
      <w:pPr>
        <w:rPr>
          <w:lang w:val="ru-RU" w:eastAsia="en-US"/>
        </w:rPr>
      </w:pPr>
      <w:r w:rsidRPr="005858CF">
        <w:rPr>
          <w:lang w:val="ru-RU" w:eastAsia="en-US"/>
        </w:rPr>
        <w:t>Архитектура для межсоединений в СПП должна быть сравнимой или более прочной, чем существующая структура услуг по сетям КТСОП/ЦСИС/сетям подвижной связи, поскольку, как ожидается, СПП со временем заменят эти сети. Следовательно, одна из основных задач такой архитектуры должна состоять в восстановлении услуги при минимальном времени простоя в случае отказа в межсоединении. Это означает, что необходимо использовать отказоустойчивую многоузловую архитектуру с протоколами IP и технологиями организации сетей, специально сконфигурированных для удовлетворения этому строгому требованию.</w:t>
      </w:r>
    </w:p>
    <w:p w:rsidR="00792ADB" w:rsidRPr="005858CF" w:rsidRDefault="00792ADB" w:rsidP="00792ADB">
      <w:pPr>
        <w:rPr>
          <w:lang w:val="ru-RU" w:eastAsia="en-US"/>
        </w:rPr>
      </w:pPr>
      <w:r w:rsidRPr="005858CF">
        <w:rPr>
          <w:lang w:val="ru-RU" w:eastAsia="en-US"/>
        </w:rPr>
        <w:t>Межсоединение в среде СПП должно действовать на двух логических уровнях: уровень сигнализации и уровень среды передачи. Чтобы свести к минимуму затраты и степень сложности при межсоединении, возможность установления соединений на уровне 2 (L2) можно предпочесть межсоединениям на уровне 3 (L3) с логическими виртуальными локальными вычислительными сетями/виртуальными частными сетями (VLAN/VPN).</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Межсоединение в среде СПП обычно обеспечивает надежную среду с небольшим временем ожидания, в которой качество оптовых межсоединений гарантируется всеми операторами.</w:t>
      </w:r>
    </w:p>
    <w:p w:rsidR="00792ADB" w:rsidRPr="005858CF" w:rsidRDefault="00792ADB" w:rsidP="00792ADB">
      <w:pPr>
        <w:pStyle w:val="Heading3"/>
        <w:rPr>
          <w:lang w:val="ru-RU" w:eastAsia="en-US"/>
        </w:rPr>
      </w:pPr>
      <w:bookmarkStart w:id="365" w:name="_Toc364696578"/>
      <w:bookmarkStart w:id="366" w:name="_Toc370130573"/>
      <w:bookmarkStart w:id="367" w:name="_Toc381721554"/>
      <w:bookmarkStart w:id="368" w:name="_Toc256416893"/>
      <w:bookmarkStart w:id="369" w:name="_Toc310409396"/>
      <w:bookmarkStart w:id="370" w:name="_Toc310410580"/>
      <w:bookmarkStart w:id="371" w:name="_Toc310410851"/>
      <w:bookmarkStart w:id="372" w:name="_Toc310410958"/>
      <w:r w:rsidRPr="005858CF">
        <w:rPr>
          <w:lang w:val="ru-RU" w:eastAsia="en-US"/>
        </w:rPr>
        <w:t>3.</w:t>
      </w:r>
      <w:r w:rsidRPr="005858CF">
        <w:rPr>
          <w:rFonts w:eastAsiaTheme="minorEastAsia"/>
          <w:lang w:val="ru-RU" w:eastAsia="ko-KR"/>
        </w:rPr>
        <w:t>5</w:t>
      </w:r>
      <w:r w:rsidRPr="005858CF">
        <w:rPr>
          <w:lang w:val="ru-RU" w:eastAsia="en-US"/>
        </w:rPr>
        <w:t>.4</w:t>
      </w:r>
      <w:r w:rsidRPr="005858CF">
        <w:rPr>
          <w:lang w:val="ru-RU" w:eastAsia="en-US"/>
        </w:rPr>
        <w:tab/>
        <w:t>Плата за межсоединение</w:t>
      </w:r>
      <w:bookmarkEnd w:id="365"/>
      <w:bookmarkEnd w:id="366"/>
      <w:bookmarkEnd w:id="367"/>
    </w:p>
    <w:bookmarkEnd w:id="368"/>
    <w:bookmarkEnd w:id="369"/>
    <w:bookmarkEnd w:id="370"/>
    <w:bookmarkEnd w:id="371"/>
    <w:bookmarkEnd w:id="372"/>
    <w:p w:rsidR="00792ADB" w:rsidRPr="005858CF" w:rsidRDefault="00792ADB" w:rsidP="00792ADB">
      <w:pPr>
        <w:rPr>
          <w:lang w:val="ru-RU" w:eastAsia="en-US"/>
        </w:rPr>
      </w:pPr>
      <w:r w:rsidRPr="005858CF">
        <w:rPr>
          <w:lang w:val="ru-RU" w:eastAsia="en-US"/>
        </w:rPr>
        <w:t>Действующая в настоящее время концепция платы за межсоединение в среде КТСОП/сети подвижной связи основана на расстоянии и времени/продолжительности вызова. В среде СПП на базе IP поставщик сети в большинстве случаев остается поставщиком услуг, но он необязательно будет единственным поставщиком услуг. Vonage, Skype и SIPgate являются примерами конкурирующих фирм, которые предоставляют услуги, не имея в эксплуатации собственной сети. В обозримом будущем скорее всего поставщики интегрированных и независимых услуг будут сосуществовать и конкурировать в целях привлечения тех же конечных пользователей-клиентов. Это разделение функций имеет глубинные последствия как для поставщика сети, так и для поставщика услуг. Теоретически в мире, базирующемся на IP, поставщику сети безразличен характер передаваемого по ней трафика приложения; в этом контексте голосовая связь является лишь еще одним приложением.</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условиях СПП плата за межсоединение могла бы рассчитываться на основе различных моделей, включая модель "Bill &amp; Keep" (взаимная договоренность об отсутствии платы), или в тех случаях, когда используется плата, ее размер мог бы определяться используемыми шириной полосы и приложениями, качеством предоставляемого обслуживания, количеством используемых сетевых элементов, объемом данных, которыми обмениваются во время сеанса связи, временем суток и т. д.</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сетях последующих поколений может потребоваться намного больше элементов для начисления платы, как показано ниже:</w:t>
      </w:r>
    </w:p>
    <w:p w:rsidR="00792ADB" w:rsidRPr="0006660D" w:rsidRDefault="00792ADB" w:rsidP="00792ADB">
      <w:pPr>
        <w:pStyle w:val="Enumlevel1"/>
        <w:rPr>
          <w:lang w:val="ru-RU"/>
        </w:rPr>
      </w:pPr>
      <w:r w:rsidRPr="0006660D">
        <w:rPr>
          <w:lang w:val="ru-RU"/>
        </w:rPr>
        <w:t>•</w:t>
      </w:r>
      <w:r w:rsidRPr="0006660D">
        <w:rPr>
          <w:lang w:val="ru-RU"/>
        </w:rPr>
        <w:tab/>
        <w:t>начисление платы на основе продолжительности вызова, пропускной способности канала-носителя, времени суток, дня недели и</w:t>
      </w:r>
      <w:r w:rsidRPr="005858CF">
        <w:t> </w:t>
      </w:r>
      <w:r w:rsidRPr="0006660D">
        <w:rPr>
          <w:lang w:val="ru-RU"/>
        </w:rPr>
        <w:t>т.</w:t>
      </w:r>
      <w:r w:rsidRPr="005858CF">
        <w:t> </w:t>
      </w:r>
      <w:r w:rsidRPr="0006660D">
        <w:rPr>
          <w:lang w:val="ru-RU"/>
        </w:rPr>
        <w:t>д.;</w:t>
      </w:r>
    </w:p>
    <w:p w:rsidR="00792ADB" w:rsidRPr="0006660D" w:rsidRDefault="00792ADB" w:rsidP="00792ADB">
      <w:pPr>
        <w:pStyle w:val="Enumlevel1"/>
        <w:rPr>
          <w:lang w:val="ru-RU"/>
        </w:rPr>
      </w:pPr>
      <w:r w:rsidRPr="0006660D">
        <w:rPr>
          <w:lang w:val="ru-RU"/>
        </w:rPr>
        <w:t>•</w:t>
      </w:r>
      <w:r w:rsidRPr="0006660D">
        <w:rPr>
          <w:lang w:val="ru-RU"/>
        </w:rPr>
        <w:tab/>
        <w:t xml:space="preserve">начисление платы на основе </w:t>
      </w:r>
      <w:r w:rsidRPr="005858CF">
        <w:t>QoS</w:t>
      </w:r>
      <w:r w:rsidRPr="0006660D">
        <w:rPr>
          <w:lang w:val="ru-RU"/>
        </w:rPr>
        <w:t>, ширины полосы, приложения и т. д.;</w:t>
      </w:r>
    </w:p>
    <w:p w:rsidR="00792ADB" w:rsidRPr="0006660D" w:rsidRDefault="00792ADB" w:rsidP="00792ADB">
      <w:pPr>
        <w:pStyle w:val="Enumlevel1"/>
        <w:rPr>
          <w:lang w:val="ru-RU"/>
        </w:rPr>
      </w:pPr>
      <w:r w:rsidRPr="0006660D">
        <w:rPr>
          <w:lang w:val="ru-RU"/>
        </w:rPr>
        <w:t>•</w:t>
      </w:r>
      <w:r w:rsidRPr="0006660D">
        <w:rPr>
          <w:lang w:val="ru-RU"/>
        </w:rPr>
        <w:tab/>
        <w:t>определение стороны, которой начисляется плата (осуществляющая вызов, вызываемая или третья сторона);</w:t>
      </w:r>
    </w:p>
    <w:p w:rsidR="00792ADB" w:rsidRPr="0006660D" w:rsidRDefault="00792ADB" w:rsidP="00792ADB">
      <w:pPr>
        <w:pStyle w:val="Enumlevel1"/>
        <w:rPr>
          <w:lang w:val="ru-RU"/>
        </w:rPr>
      </w:pPr>
      <w:r w:rsidRPr="0006660D">
        <w:rPr>
          <w:lang w:val="ru-RU"/>
        </w:rPr>
        <w:t>•</w:t>
      </w:r>
      <w:r w:rsidRPr="0006660D">
        <w:rPr>
          <w:lang w:val="ru-RU"/>
        </w:rPr>
        <w:tab/>
        <w:t>начисление платы за дополнительные услуги и услуги с добавленной стоимостью.</w:t>
      </w:r>
    </w:p>
    <w:p w:rsidR="00792ADB" w:rsidRPr="005858CF" w:rsidRDefault="00792ADB" w:rsidP="00792ADB">
      <w:pPr>
        <w:rPr>
          <w:lang w:val="ru-RU" w:eastAsia="en-US"/>
        </w:rPr>
      </w:pPr>
      <w:r w:rsidRPr="005858CF">
        <w:rPr>
          <w:lang w:val="ru-RU" w:eastAsia="en-US"/>
        </w:rPr>
        <w:t xml:space="preserve">Должна быть обеспечена возможность для выполнения функций по ведению записей данных о вызовах (CDR), выставлению счетов абонентам, выставлению счетов за междугородную связь, а также автоматическому дублированию и преобразованию формата. </w:t>
      </w:r>
    </w:p>
    <w:p w:rsidR="00792ADB" w:rsidRPr="005858CF" w:rsidRDefault="00792ADB" w:rsidP="00792ADB">
      <w:pPr>
        <w:rPr>
          <w:lang w:val="ru-RU" w:eastAsia="en-US"/>
        </w:rPr>
      </w:pPr>
      <w:r w:rsidRPr="005858CF">
        <w:rPr>
          <w:lang w:val="ru-RU" w:eastAsia="en-US"/>
        </w:rPr>
        <w:t xml:space="preserve">Для направления соответствующей информации в центры, занимающиеся выставлением счетов, потребуются стандартные интерфейсы и протоколы. </w:t>
      </w:r>
    </w:p>
    <w:p w:rsidR="00792ADB" w:rsidRPr="005858CF" w:rsidRDefault="00792ADB" w:rsidP="00792ADB">
      <w:pPr>
        <w:rPr>
          <w:lang w:val="ru-RU" w:eastAsia="en-US"/>
        </w:rPr>
      </w:pPr>
      <w:r w:rsidRPr="005858CF">
        <w:rPr>
          <w:lang w:val="ru-RU" w:eastAsia="en-US"/>
        </w:rPr>
        <w:t>В среде СПП важно разработать такой режим платы за межсоединение, который обеспечивает определенность в расчетах между операторами и способствует заключению соглашений о межсоединении. Например, в Индии в настоящее время принята основанная на затратах плата за использование межсоединений (IUC), которая включает плату за начало, передачу и завершение сеанса связи. Однако существует не менее четырех возможных моделей платы за межсоединение в сетях на базе СПП. К ним относятся следующие: 1) платит сеть вызывающей стороны; 2) взаимная договоренность об отсутствии платы; 3) плата на основе качества обслуживания; и 4) плата на оптовой основе. Работа, связанная с определением платы за межсоединение, могла бы включать оценку различных элементов затрат, относящихся к различным сетевым элементам, которые участвуют в обеспечении вызова в среде СПП, либо осуществляться на бартерной основе, либо на основе измерения передаваемого трафика (объема, уровня обеспеченного QoS и т. д.). Даже при использовании модели "Bill &amp; Keep" некоторые страны могут продолжать применять взимание с операторов платы, которая выплачивается оператором происхождения вызова поставщику доступа. В тех случаях, когда плата за межсоединение определяется на основе сетевых элементов, необходимо прилагать все усилия к тому, чтобы точно оценить стоимость соответствующих сетевых элементов на основе вкладов, предоставляемых различными операторами. Важно выявить те сетевые элементы, которые участвуют в завершении междугородного вызова от его начала до пункта назначения в среде с участием нескольких операторов.</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Переход к СПП окажет значительное влияние на затраты в сети и на взаимосвязь между затратами по передаче трафика и расстоянием, на которое данный трафик передается. Из-за сходства СПП и интернета возник вопрос о том, не приведет ли переход к СПП к "кончине фактора расстояния", учитываемого в плате за межсоединение. Если плата за интернет, как правило, не зависит от расстояния, на которое передаются данные, то в случае СПП затраты в сети, связанные с расстоянием, могут стать намного ниже. Поэтому плата за межсоединение, определяемая на основе затрат, поможет обеспечить правильную нормативно-правовую базу, способствуя более быстрому развертыванию СПП на рынке.</w:t>
      </w:r>
    </w:p>
    <w:p w:rsidR="00792ADB" w:rsidRPr="0006660D" w:rsidRDefault="00792ADB" w:rsidP="00792ADB">
      <w:pPr>
        <w:pStyle w:val="HeadingB"/>
        <w:rPr>
          <w:lang w:val="ru-RU" w:eastAsia="en-US"/>
        </w:rPr>
      </w:pPr>
      <w:r w:rsidRPr="0006660D">
        <w:rPr>
          <w:lang w:val="ru-RU" w:eastAsia="en-US"/>
        </w:rPr>
        <w:t>Четыре основных элемента платы за межсоединение в режиме СПП</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интернете о некоторых вещах известно на уровне приложения или услуги, а на уровне сети известно о совсем иных вещах. В режиме VoIP сервер, осуществляющий протокол наподобие SIP, знает время начала сеанса и может знать время его окончания, но практически ничего не знает о задействованных между этими двумя моментами сетевых ресурсах. Будет известно топологическое местоположение (логическое местоположение в сети) оконечных точек начала и завершения вызова, но географическое расположение может оставаться неизвестным. Наряду с этим сеть на базе IP будет иметь дело со значительно более широким кругом приложений, чем только традиционная передача голоса. Идея, согласно которой следует считать, что затраты создаются инициатором вызова, в целом неверна. В общем случае очевидный "верный ответ" на вопрос о том, как распределить затраты среди конечных пользователей, отсутствует. Базовой сети известны совсем другие вещи. В среде на базе IP каждая IP-дейтаграмма адресуется по отдельности и, в принципе, может иметь отдельный маршрут (хотя на практике маршрутизация является значительно стабильнее, чем можно предположить на основе вышесказанного). Относительно простые приложения могут генерировать очень большое число IP-дейтаграмм. Для целей учета эти данные необходимо обобщать, в противном случае системы учета захлебнутся в неуправляемых объемах информации. По аналогичным причинам обычной практикой является измерение трафика по определенной линии передачи данных "точка–точка", а создание матрицы совокупного трафика на основании пунктов назначения сквозного трафика было бы дорогостоящим и обременительным мероприятием.</w:t>
      </w:r>
    </w:p>
    <w:p w:rsidR="00792ADB" w:rsidRPr="005858CF" w:rsidRDefault="00792ADB" w:rsidP="00792ADB">
      <w:pPr>
        <w:pStyle w:val="Heading4"/>
        <w:rPr>
          <w:lang w:val="ru-RU"/>
        </w:rPr>
      </w:pPr>
      <w:bookmarkStart w:id="373" w:name="_Toc256416894"/>
      <w:bookmarkStart w:id="374" w:name="_Toc310409397"/>
      <w:r w:rsidRPr="005858CF">
        <w:rPr>
          <w:lang w:val="ru-RU"/>
        </w:rPr>
        <w:t>3.</w:t>
      </w:r>
      <w:r w:rsidRPr="005858CF">
        <w:rPr>
          <w:rFonts w:eastAsiaTheme="minorEastAsia"/>
          <w:lang w:val="ru-RU" w:eastAsia="ko-KR"/>
        </w:rPr>
        <w:t>5</w:t>
      </w:r>
      <w:r w:rsidRPr="005858CF">
        <w:rPr>
          <w:lang w:val="ru-RU"/>
        </w:rPr>
        <w:t>.4.1</w:t>
      </w:r>
      <w:r w:rsidRPr="005858CF">
        <w:rPr>
          <w:lang w:val="ru-RU"/>
        </w:rPr>
        <w:tab/>
        <w:t>Платит сеть вызывающей стороны (CPNP)</w:t>
      </w:r>
    </w:p>
    <w:bookmarkEnd w:id="373"/>
    <w:bookmarkEnd w:id="374"/>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Принцип CPNP, при котором за вызов платит сеть, инициирующая этот вызов, основывается, как правило, на продолжительности вызова; обычно сторона, которая принимает (завершает) вызов, ничего не платит. В сетях на базе IP начисление платы может осуществляться на основе количества переданных пакетов данных, а не на основе продолжительности вызова. Эта система может принимать форму начисления платы на основе элементов (EBC) или начисления платы на основе пропускной способности (CBC). Обе эти системы образуют системы, основывающиеся на затратах.</w:t>
      </w:r>
    </w:p>
    <w:p w:rsidR="00792ADB" w:rsidRPr="0006660D" w:rsidRDefault="00792ADB" w:rsidP="00792ADB">
      <w:pPr>
        <w:pStyle w:val="HeadingB"/>
        <w:rPr>
          <w:lang w:val="ru-RU" w:eastAsia="en-US"/>
        </w:rPr>
      </w:pPr>
      <w:r w:rsidRPr="0006660D">
        <w:rPr>
          <w:lang w:val="ru-RU" w:eastAsia="en-US"/>
        </w:rPr>
        <w:t>Ограничения</w:t>
      </w:r>
    </w:p>
    <w:p w:rsidR="00792ADB" w:rsidRPr="0006660D" w:rsidRDefault="00792ADB" w:rsidP="00792ADB">
      <w:pPr>
        <w:pStyle w:val="Enumlevel1"/>
        <w:rPr>
          <w:lang w:val="ru-RU"/>
        </w:rPr>
      </w:pPr>
      <w:r w:rsidRPr="0006660D">
        <w:rPr>
          <w:lang w:val="ru-RU"/>
        </w:rPr>
        <w:t>•</w:t>
      </w:r>
      <w:r w:rsidRPr="0006660D">
        <w:rPr>
          <w:lang w:val="ru-RU"/>
        </w:rPr>
        <w:tab/>
        <w:t xml:space="preserve">При начислении платы на основе элементов (ЕВС) скорость межсоединения зависит от количества сетевых элементов. Реализация системы </w:t>
      </w:r>
      <w:r w:rsidRPr="005858CF">
        <w:t>EBC</w:t>
      </w:r>
      <w:r w:rsidRPr="0006660D">
        <w:rPr>
          <w:lang w:val="ru-RU"/>
        </w:rPr>
        <w:t xml:space="preserve"> (или </w:t>
      </w:r>
      <w:r w:rsidRPr="005858CF">
        <w:t>CBC</w:t>
      </w:r>
      <w:r w:rsidRPr="0006660D">
        <w:rPr>
          <w:lang w:val="ru-RU"/>
        </w:rPr>
        <w:t xml:space="preserve">) в </w:t>
      </w:r>
      <w:r w:rsidRPr="005858CF">
        <w:t>IP</w:t>
      </w:r>
      <w:r w:rsidRPr="0006660D">
        <w:rPr>
          <w:lang w:val="ru-RU"/>
        </w:rPr>
        <w:t xml:space="preserve">-сетях повлечет за собой транзакционные издержки (например, для определения точек межсоединения </w:t>
      </w:r>
      <w:r w:rsidRPr="005858CF">
        <w:t>IP</w:t>
      </w:r>
      <w:r w:rsidRPr="0006660D">
        <w:rPr>
          <w:lang w:val="ru-RU"/>
        </w:rPr>
        <w:t>).</w:t>
      </w:r>
    </w:p>
    <w:p w:rsidR="00792ADB" w:rsidRPr="0006660D" w:rsidRDefault="00792ADB" w:rsidP="00792ADB">
      <w:pPr>
        <w:pStyle w:val="Enumlevel1"/>
        <w:rPr>
          <w:lang w:val="ru-RU"/>
        </w:rPr>
      </w:pPr>
      <w:r w:rsidRPr="0006660D">
        <w:rPr>
          <w:lang w:val="ru-RU"/>
        </w:rPr>
        <w:t>•</w:t>
      </w:r>
      <w:r w:rsidRPr="0006660D">
        <w:rPr>
          <w:lang w:val="ru-RU"/>
        </w:rPr>
        <w:tab/>
        <w:t>Монополия на завершение вызова.</w:t>
      </w:r>
    </w:p>
    <w:p w:rsidR="00792ADB" w:rsidRPr="005858CF" w:rsidRDefault="00792ADB" w:rsidP="00792ADB">
      <w:pPr>
        <w:pStyle w:val="Heading4"/>
        <w:rPr>
          <w:lang w:val="ru-RU"/>
        </w:rPr>
      </w:pPr>
      <w:bookmarkStart w:id="375" w:name="_Toc256416895"/>
      <w:bookmarkStart w:id="376" w:name="_Toc310409398"/>
      <w:r w:rsidRPr="005858CF">
        <w:rPr>
          <w:lang w:val="ru-RU"/>
        </w:rPr>
        <w:t>3.</w:t>
      </w:r>
      <w:r w:rsidRPr="005858CF">
        <w:rPr>
          <w:rFonts w:eastAsiaTheme="minorEastAsia"/>
          <w:lang w:val="ru-RU" w:eastAsia="ko-KR"/>
        </w:rPr>
        <w:t>5</w:t>
      </w:r>
      <w:r w:rsidRPr="005858CF">
        <w:rPr>
          <w:lang w:val="ru-RU"/>
        </w:rPr>
        <w:t>.4.2</w:t>
      </w:r>
      <w:r w:rsidRPr="005858CF">
        <w:rPr>
          <w:lang w:val="ru-RU"/>
        </w:rPr>
        <w:tab/>
        <w:t>Взаимная договоренность об отсутствии платы (Bill &amp; Keep)</w:t>
      </w:r>
    </w:p>
    <w:bookmarkEnd w:id="375"/>
    <w:bookmarkEnd w:id="376"/>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 xml:space="preserve">При этом режиме плата за завершение вызова отсутствует. В основном система "Bill &amp; Keep" представляет собой своего рода бартерный обмен, при котором оператор </w:t>
      </w:r>
      <w:r w:rsidRPr="005858CF">
        <w:rPr>
          <w:i/>
          <w:szCs w:val="19"/>
          <w:lang w:val="ru-RU" w:eastAsia="en-US"/>
        </w:rPr>
        <w:t>А</w:t>
      </w:r>
      <w:r w:rsidRPr="005858CF">
        <w:rPr>
          <w:szCs w:val="19"/>
          <w:lang w:val="ru-RU" w:eastAsia="en-US"/>
        </w:rPr>
        <w:t xml:space="preserve"> в своей сети завершает трафик, поступающий из сети оператора </w:t>
      </w:r>
      <w:r w:rsidRPr="005858CF">
        <w:rPr>
          <w:i/>
          <w:szCs w:val="19"/>
          <w:lang w:val="ru-RU" w:eastAsia="en-US"/>
        </w:rPr>
        <w:t>В</w:t>
      </w:r>
      <w:r w:rsidRPr="005858CF">
        <w:rPr>
          <w:szCs w:val="19"/>
          <w:lang w:val="ru-RU" w:eastAsia="en-US"/>
        </w:rPr>
        <w:t xml:space="preserve">, и наоборот. Поскольку потоки трафика могут уравновешиваться в обоих направлениях, то платежи не осуществляются, а цена для оператора </w:t>
      </w:r>
      <w:r w:rsidRPr="005858CF">
        <w:rPr>
          <w:i/>
          <w:szCs w:val="19"/>
          <w:lang w:val="ru-RU" w:eastAsia="en-US"/>
        </w:rPr>
        <w:t>А</w:t>
      </w:r>
      <w:r w:rsidRPr="005858CF">
        <w:rPr>
          <w:szCs w:val="19"/>
          <w:lang w:val="ru-RU" w:eastAsia="en-US"/>
        </w:rPr>
        <w:t xml:space="preserve"> за завершение своего трафика в сети </w:t>
      </w:r>
      <w:r w:rsidRPr="005858CF">
        <w:rPr>
          <w:i/>
          <w:szCs w:val="19"/>
          <w:lang w:val="ru-RU" w:eastAsia="en-US"/>
        </w:rPr>
        <w:t>В</w:t>
      </w:r>
      <w:r w:rsidRPr="005858CF">
        <w:rPr>
          <w:szCs w:val="19"/>
          <w:lang w:val="ru-RU" w:eastAsia="en-US"/>
        </w:rPr>
        <w:t xml:space="preserve">, включает элемент </w:t>
      </w:r>
      <w:r w:rsidRPr="005858CF">
        <w:rPr>
          <w:i/>
          <w:szCs w:val="19"/>
          <w:lang w:val="ru-RU" w:eastAsia="en-US"/>
        </w:rPr>
        <w:t>предоставления пропускной способности сети</w:t>
      </w:r>
      <w:r w:rsidRPr="005858CF">
        <w:rPr>
          <w:szCs w:val="19"/>
          <w:lang w:val="ru-RU" w:eastAsia="en-US"/>
        </w:rPr>
        <w:t xml:space="preserve"> для завершения трафика, поступающего от оператора </w:t>
      </w:r>
      <w:r w:rsidRPr="005858CF">
        <w:rPr>
          <w:i/>
          <w:szCs w:val="19"/>
          <w:lang w:val="ru-RU" w:eastAsia="en-US"/>
        </w:rPr>
        <w:t>В</w:t>
      </w:r>
      <w:r w:rsidRPr="005858CF">
        <w:rPr>
          <w:szCs w:val="19"/>
          <w:lang w:val="ru-RU" w:eastAsia="en-US"/>
        </w:rPr>
        <w:t>. В этом смысле услуги по межсоединению не являются бесплатными.</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режиме "Bill &amp; Keep" транзакционные издержки можно сократить, и отсутствует проблема монополии на завершение вызовов. Отсутствие платежей за услуги по завершению вызовов позволяет избежать проблемы арбитража.</w:t>
      </w:r>
    </w:p>
    <w:p w:rsidR="00792ADB" w:rsidRPr="0006660D" w:rsidRDefault="00792ADB" w:rsidP="00792ADB">
      <w:pPr>
        <w:pStyle w:val="HeadingB"/>
        <w:rPr>
          <w:lang w:val="ru-RU" w:eastAsia="en-US"/>
        </w:rPr>
      </w:pPr>
      <w:r w:rsidRPr="0006660D">
        <w:rPr>
          <w:lang w:val="ru-RU" w:eastAsia="en-US"/>
        </w:rPr>
        <w:t>Ограничения</w:t>
      </w:r>
    </w:p>
    <w:p w:rsidR="00792ADB" w:rsidRPr="0006660D" w:rsidRDefault="00792ADB" w:rsidP="00792ADB">
      <w:pPr>
        <w:pStyle w:val="Enumlevel1"/>
        <w:rPr>
          <w:lang w:val="ru-RU"/>
        </w:rPr>
      </w:pPr>
      <w:r w:rsidRPr="0006660D">
        <w:rPr>
          <w:lang w:val="ru-RU"/>
        </w:rPr>
        <w:t>•</w:t>
      </w:r>
      <w:r w:rsidRPr="0006660D">
        <w:rPr>
          <w:lang w:val="ru-RU"/>
        </w:rPr>
        <w:tab/>
        <w:t>В случае системы "</w:t>
      </w:r>
      <w:r w:rsidRPr="005858CF">
        <w:t>Bill</w:t>
      </w:r>
      <w:r w:rsidRPr="0006660D">
        <w:rPr>
          <w:lang w:val="ru-RU"/>
        </w:rPr>
        <w:t xml:space="preserve"> &amp; </w:t>
      </w:r>
      <w:r w:rsidRPr="005858CF">
        <w:t>Keep</w:t>
      </w:r>
      <w:r w:rsidRPr="0006660D">
        <w:rPr>
          <w:lang w:val="ru-RU"/>
        </w:rPr>
        <w:t>" поставщики услуг заинтересованы в том, чтобы как можно скорее передать свой трафик в другую сеть для завершения вызова, что создает эффект "горячей картофелины". Для преодоления этой проблемы может быть целесообразным устанавливать требования в отношении минимального количества и размещения точек присоединения, с тем чтобы такая система могла применяться к какому-либо конкретному сетевому оператору.</w:t>
      </w:r>
    </w:p>
    <w:p w:rsidR="00792ADB" w:rsidRPr="005858CF" w:rsidRDefault="00792ADB" w:rsidP="00792ADB">
      <w:pPr>
        <w:pStyle w:val="Heading4"/>
        <w:ind w:left="142"/>
        <w:rPr>
          <w:lang w:val="ru-RU"/>
        </w:rPr>
      </w:pPr>
      <w:bookmarkStart w:id="377" w:name="_Toc256416896"/>
      <w:bookmarkStart w:id="378" w:name="_Toc310409399"/>
      <w:r w:rsidRPr="005858CF">
        <w:rPr>
          <w:lang w:val="ru-RU"/>
        </w:rPr>
        <w:t>3.</w:t>
      </w:r>
      <w:r w:rsidRPr="005858CF">
        <w:rPr>
          <w:rFonts w:eastAsiaTheme="minorEastAsia"/>
          <w:lang w:val="ru-RU" w:eastAsia="ko-KR"/>
        </w:rPr>
        <w:t>5</w:t>
      </w:r>
      <w:r w:rsidRPr="005858CF">
        <w:rPr>
          <w:lang w:val="ru-RU"/>
        </w:rPr>
        <w:t>.4.3</w:t>
      </w:r>
      <w:r w:rsidRPr="005858CF">
        <w:rPr>
          <w:lang w:val="ru-RU"/>
        </w:rPr>
        <w:tab/>
        <w:t>Плата на основе качества обслуживания</w:t>
      </w:r>
    </w:p>
    <w:bookmarkEnd w:id="377"/>
    <w:bookmarkEnd w:id="378"/>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Если два поставщика услуг пожелают компенсировать друг другу издержки по передаче трафика, чувствительного к задержке с предпочитаемым качеством обслуживания, то каждый из них захочет проверить, как другая сторона выполняет взятые на себя обязательства</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При использовании системы на основе QoS это, по-видимому, повлечет за собой проведение измерений: 1) объема трафика каждого класса обслуживания, которым обмениваются в каждом направлении поставщики услуг; и 2) показателей качества фактически предоставленного обслуживания. Измерение QoS намного сложнее как в техническом, так и в коммерческом плане.</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
          <w:szCs w:val="19"/>
          <w:lang w:val="ru-RU" w:eastAsia="en-US"/>
        </w:rPr>
      </w:pPr>
      <w:r w:rsidRPr="005858CF">
        <w:rPr>
          <w:b/>
          <w:szCs w:val="19"/>
          <w:lang w:val="ru-RU" w:eastAsia="en-US"/>
        </w:rPr>
        <w:t>Ограничения</w:t>
      </w:r>
    </w:p>
    <w:p w:rsidR="00792ADB" w:rsidRPr="0006660D" w:rsidRDefault="00792ADB" w:rsidP="00792ADB">
      <w:pPr>
        <w:pStyle w:val="Enumlevel1"/>
        <w:rPr>
          <w:lang w:val="ru-RU"/>
        </w:rPr>
      </w:pPr>
      <w:r w:rsidRPr="0006660D">
        <w:rPr>
          <w:lang w:val="ru-RU"/>
        </w:rPr>
        <w:t>•</w:t>
      </w:r>
      <w:r w:rsidRPr="0006660D">
        <w:rPr>
          <w:lang w:val="ru-RU"/>
        </w:rPr>
        <w:tab/>
        <w:t>Обязательства, которые берут на себя поставщики услуг, касаются прежде всего показателей средней задержки и отклонений от нее. Во-первых, важно помнить, что измерение этих показателей подразумевает определенную степень сотрудничества между сетевыми операторами, которые непосредственно конкурируют между собой за привлечение одних и тех же клиентов – конечных пользователей. Ни один из операторов не будет с готовностью раскрывать конкуренту внутренние эксплуатационные характеристики своей сети. И ни один из них не захочет, чтобы другая сторона раскрывала перед возможными клиентами какие-либо недостатки его сети.</w:t>
      </w:r>
    </w:p>
    <w:p w:rsidR="00792ADB" w:rsidRPr="0006660D" w:rsidRDefault="00792ADB" w:rsidP="00792ADB">
      <w:pPr>
        <w:pStyle w:val="Enumlevel1"/>
        <w:rPr>
          <w:lang w:val="ru-RU"/>
        </w:rPr>
      </w:pPr>
      <w:r w:rsidRPr="0006660D">
        <w:rPr>
          <w:lang w:val="ru-RU"/>
        </w:rPr>
        <w:t>•</w:t>
      </w:r>
      <w:r w:rsidRPr="0006660D">
        <w:rPr>
          <w:lang w:val="ru-RU"/>
        </w:rPr>
        <w:tab/>
        <w:t>Во-вторых, могут возникнуть опасения в связи с тем, что измерительные серверы, эксплуатируемые в своей собственной сети в интересах конкурента, могли бы стать настоящим "оперативным кошмаром" или, возможно, поставить под угрозу систему безопасности в рамках собственной сети.</w:t>
      </w:r>
    </w:p>
    <w:p w:rsidR="00792ADB" w:rsidRPr="005858CF" w:rsidRDefault="00792ADB" w:rsidP="00792ADB">
      <w:pPr>
        <w:pStyle w:val="Heading4"/>
        <w:ind w:left="794" w:hanging="794"/>
        <w:rPr>
          <w:lang w:val="ru-RU"/>
        </w:rPr>
      </w:pPr>
      <w:bookmarkStart w:id="379" w:name="_Toc256416897"/>
      <w:bookmarkStart w:id="380" w:name="_Toc310409400"/>
      <w:r w:rsidRPr="005858CF">
        <w:rPr>
          <w:lang w:val="ru-RU"/>
        </w:rPr>
        <w:t xml:space="preserve">3.5.4.4 </w:t>
      </w:r>
      <w:r w:rsidRPr="005858CF">
        <w:rPr>
          <w:lang w:val="ru-RU"/>
        </w:rPr>
        <w:tab/>
        <w:t>Плата на оптовой основе (можно также называть "отель для межсоединений")</w:t>
      </w:r>
    </w:p>
    <w:bookmarkEnd w:id="379"/>
    <w:bookmarkEnd w:id="380"/>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Традиционный режим платы за межсоединения, а именно на поминутной основе, несомненно, усложняет бесперебойное урегулирование требований об оплате. Причина состоит в том, что продукты СПП основаны на таких показателях, как пропускная способность, качество обслуживания и класс обслуживания. Поскольку объединение трафика осуществляется в общем узле, необходимо санкционировать начисление платы за межсоединения для СПП на оптовой, а не на поминутной основе, как это делается в большинстве случаев в настоящее время. В условиях СПП общие затраты в сети и затраты по передаче трафика становятся намного ниже по отношению к объемам трафика и, соответственно, снижается средний уровень затрат в сети, связанный с каждой единицей трафика. Начисление платы за межсоединения на оптовой основе устанавливало бы четкие и равные условия для операторов и содействовало бы экономии судебных издержек и времени, затрачиваемого на урегулирование нежелательных тяжб и споров.</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связи с этим необходимо также определить, какие вопросы следует урегулировать и какие вопросы можно оставить для решения путем взаимных переговоров.</w:t>
      </w:r>
    </w:p>
    <w:p w:rsidR="00792ADB" w:rsidRPr="005858CF" w:rsidRDefault="00792ADB" w:rsidP="00792ADB">
      <w:pPr>
        <w:pStyle w:val="Heading3"/>
        <w:ind w:left="794" w:hanging="794"/>
        <w:rPr>
          <w:lang w:val="ru-RU" w:eastAsia="en-US"/>
        </w:rPr>
      </w:pPr>
      <w:bookmarkStart w:id="381" w:name="_Toc364696579"/>
      <w:bookmarkStart w:id="382" w:name="_Toc370130574"/>
      <w:bookmarkStart w:id="383" w:name="_Toc381721555"/>
      <w:bookmarkStart w:id="384" w:name="_Toc310410852"/>
      <w:bookmarkStart w:id="385" w:name="_Toc310410959"/>
      <w:r w:rsidRPr="005858CF">
        <w:rPr>
          <w:lang w:val="ru-RU" w:eastAsia="en-US"/>
        </w:rPr>
        <w:t>3.</w:t>
      </w:r>
      <w:r w:rsidRPr="005858CF">
        <w:rPr>
          <w:rFonts w:eastAsiaTheme="minorEastAsia"/>
          <w:lang w:val="ru-RU" w:eastAsia="ko-KR"/>
        </w:rPr>
        <w:t>5</w:t>
      </w:r>
      <w:r w:rsidRPr="005858CF">
        <w:rPr>
          <w:lang w:val="ru-RU" w:eastAsia="en-US"/>
        </w:rPr>
        <w:t>.5</w:t>
      </w:r>
      <w:r w:rsidRPr="005858CF">
        <w:rPr>
          <w:lang w:val="ru-RU" w:eastAsia="en-US"/>
        </w:rPr>
        <w:tab/>
      </w:r>
      <w:r w:rsidRPr="005858CF">
        <w:rPr>
          <w:lang w:val="ru-RU"/>
        </w:rPr>
        <w:t>Экономические</w:t>
      </w:r>
      <w:r w:rsidRPr="005858CF">
        <w:rPr>
          <w:lang w:val="ru-RU" w:eastAsia="en-US"/>
        </w:rPr>
        <w:t xml:space="preserve"> последствия договоренностей по вопросам межсоединений</w:t>
      </w:r>
      <w:bookmarkEnd w:id="381"/>
      <w:bookmarkEnd w:id="382"/>
      <w:bookmarkEnd w:id="383"/>
    </w:p>
    <w:bookmarkEnd w:id="384"/>
    <w:bookmarkEnd w:id="385"/>
    <w:p w:rsidR="00792ADB" w:rsidRPr="005858CF" w:rsidRDefault="00792ADB" w:rsidP="00792ADB">
      <w:pPr>
        <w:rPr>
          <w:lang w:val="ru-RU" w:eastAsia="en-US"/>
        </w:rPr>
      </w:pPr>
      <w:r w:rsidRPr="005858CF">
        <w:rPr>
          <w:lang w:val="ru-RU" w:eastAsia="en-US"/>
        </w:rPr>
        <w:t>СПП обещают более простые сетевые архитектуры, более высокие значения ширины полосы, меньшее количество элементов сети, снижение затрат и более широкие функциональные возможности. Кроме того, разграничения транспортировки и услуг сделают возможным независимое развитие бизнес-моделей, сетевых элементов сети и приложений. Следовательно, переход к сетям последующих поколений подразумевает технологические изменения, изменения предлагаемых на рынке продуктов и услуг и, в конечном счете, структуры рынка в связи с внедрением сетей (доступа) последующих поколений. Кроме того, сети СПП и NGA также влияют на способ расчета затрат из-за появления новых источников затрат и соотношений стоимость/объем (CVR). Расчет затрат на нормативно-правовой основе и режим начисления платы должны отражать эти изменения. Очевидно, при подходе к затратам, ориентированном на голосовую связь в сетях электросвязи, созданных в прошлом, необходимо учитывать растущую роль передачи данных и тот факт, что голосовая связь становится "еще одним видом передачи данных". Это предполагает существенные изменения во взглядах и анализе затрат в среде СПП.</w:t>
      </w:r>
    </w:p>
    <w:p w:rsidR="00792ADB" w:rsidRPr="005858CF" w:rsidRDefault="00792ADB" w:rsidP="00792ADB">
      <w:pPr>
        <w:rPr>
          <w:lang w:val="ru-RU" w:eastAsia="en-US"/>
        </w:rPr>
      </w:pPr>
      <w:r w:rsidRPr="005858CF">
        <w:rPr>
          <w:lang w:val="ru-RU" w:eastAsia="en-US"/>
        </w:rPr>
        <w:t>Если посмотреть на развитие тарифных структур для новых розничных услуг на рынке (в частности в связи с увеличением групп тарифов и тарифов единой ставки) и на новые формы использования, то рост мобильного широкополосного доступа и IP-телевидения больше всего влияет на изменение архитектуры сети в нужную сторону и оказывает воздействие на уровень затрат и структуры затрат операторов. С увеличением трафика передачи данных в сетях, полностью основанных на IP, которые совместно используют несколько услуг, фиксированные расходы в меньшей степени распространяются на голосовые услуги. Это означает, что эффект масштаба, стимулируемый ростом трафика данных, позволяет снизить затраты на голосовые услуги.</w:t>
      </w:r>
    </w:p>
    <w:p w:rsidR="00792ADB" w:rsidRPr="005858CF" w:rsidRDefault="00792ADB" w:rsidP="00792ADB">
      <w:pPr>
        <w:rPr>
          <w:lang w:val="ru-RU" w:eastAsia="en-US"/>
        </w:rPr>
      </w:pPr>
      <w:r w:rsidRPr="005858CF">
        <w:rPr>
          <w:lang w:val="ru-RU" w:eastAsia="en-US"/>
        </w:rPr>
        <w:t>Введение в эксплуатацию сетей СПП и сетей на основе IP предполагает, что сети станут более централизованными, чем в настоящее время. Это, вероятно, должно стимулировать внедрение меньшего количества POI. Важно, чтобы нормативно-правовая база, например в от</w:t>
      </w:r>
      <w:r w:rsidRPr="005858CF">
        <w:rPr>
          <w:lang w:val="ru-RU"/>
        </w:rPr>
        <w:t>н</w:t>
      </w:r>
      <w:r w:rsidRPr="005858CF">
        <w:rPr>
          <w:lang w:val="ru-RU" w:eastAsia="en-US"/>
        </w:rPr>
        <w:t>ошении структур и уровней тарифов, учитывала такое развитие событий.</w:t>
      </w:r>
    </w:p>
    <w:p w:rsidR="00792ADB" w:rsidRPr="005858CF" w:rsidRDefault="00792ADB" w:rsidP="00792ADB">
      <w:pPr>
        <w:rPr>
          <w:lang w:val="ru-RU" w:eastAsia="en-US"/>
        </w:rPr>
      </w:pPr>
      <w:r w:rsidRPr="005858CF">
        <w:rPr>
          <w:lang w:val="ru-RU" w:eastAsia="en-US"/>
        </w:rPr>
        <w:t>Еще одним экономическим результатом, связанным с переходом к СПП, является разделение уровней сети и уровней услуг в IP-сетях, что подразумевает новые соотношения "стоимость–объем" (CVR), по мере снижения затрат на передачу (благодаря сетям, полностью основанным на IP, извлекая выгоду из экономии за счет масштаба производства и диверсификации услуг), тогда как расходы на уровень управления и платформы услуг возрастают (за счет дополнительных инвестиций в программные коммутаторы и платформы IMS). Поскольку уровень управления и уровень обслуживания имеют общие нагрузку на сеть, число активных конечных пользователей, количество установленных соединений (вызовов) и сигнализации в качестве источника затрат, то такое разделение может мотивировать введение в действие новых режимов начисления оплаты.</w:t>
      </w:r>
    </w:p>
    <w:p w:rsidR="00792ADB" w:rsidRPr="005858CF" w:rsidRDefault="00792ADB" w:rsidP="00792ADB">
      <w:pPr>
        <w:rPr>
          <w:lang w:val="ru-RU" w:eastAsia="en-US"/>
        </w:rPr>
      </w:pPr>
      <w:r w:rsidRPr="005858CF">
        <w:rPr>
          <w:lang w:val="ru-RU" w:eastAsia="en-US"/>
        </w:rPr>
        <w:t>Переход к IP-межсоединениям, по всей вероятности, можно было бы ускорить путем отказа от принципа технологической нейтральности и убеждения операторов использовать межсоединения на основе IP. Это может быть реализовано как часть режима соискатель/поставщик, введя требование о том, что когда соискатель запрашивает IP-межсоединение, другой оператор обязан его предоставить. Преимуществом такой структуры является то, что IP-межсоединения будут определяться требованиями самых продвинутых операторов. В противном случае не произойдет крупномасштабного перехода на IP-межсоединения, пока не проявят интерес крупные операторы. Однако в связи с введением IP-межсоединений возникает ряд вопросов, включая вопрос о том, как сформулировать стандартное предложение и как регулировать плату за использование межсоединения и плату за линии межсоединения.</w:t>
      </w:r>
    </w:p>
    <w:p w:rsidR="00792ADB" w:rsidRPr="005858CF" w:rsidRDefault="00792ADB" w:rsidP="00792ADB">
      <w:pPr>
        <w:rPr>
          <w:lang w:val="ru-RU" w:eastAsia="en-US"/>
        </w:rPr>
      </w:pPr>
      <w:r w:rsidRPr="005858CF">
        <w:rPr>
          <w:lang w:val="ru-RU" w:eastAsia="en-US"/>
        </w:rPr>
        <w:t>В связи с тем что в настоящее время существует большое количество POI, некоторые операторы хотели бы подумать над тем, как уменьшить количество POI в СПП, потому что это положительно повлияет на существующую расстановку сил среди операторов и будущее управление качеством обслуживания, но по ряду причин это не должно быть сделано путем быстрых изменений количества POI и архитектуры POI.</w:t>
      </w:r>
    </w:p>
    <w:p w:rsidR="00792ADB" w:rsidRPr="005858CF" w:rsidRDefault="00792ADB" w:rsidP="00792ADB">
      <w:pPr>
        <w:rPr>
          <w:lang w:val="ru-RU" w:eastAsia="en-US"/>
        </w:rPr>
      </w:pPr>
      <w:r w:rsidRPr="005858CF">
        <w:rPr>
          <w:lang w:val="ru-RU" w:eastAsia="en-US"/>
        </w:rPr>
        <w:t>В настоящее время большинство поставщиков услуг переходят к сетям на основе IP. В то время как голосовой трафик внутри сети передается по IP, межсетевые соединения по-прежнему базируются на технологиях TDM и CS#7. Тем самым демонстрируются элементы неэффективности, так как это приводит к множеству преобразований между сетями с коммутацией пакетов и сетями с коммутацией каналов при обработке трафика двумя или более сетями. Пока действует существующая структура межсоединений с несколькими уровнями точек присоединений, маршрутизация вызова является неэффективной. Еще одним негативным результатом являются препятствия для использования всех преимуществ СПП, в том числе создания новых услуг и формирования новых бизнес-моделей.</w:t>
      </w:r>
    </w:p>
    <w:p w:rsidR="00792ADB" w:rsidRPr="005858CF" w:rsidRDefault="00792ADB" w:rsidP="00792ADB">
      <w:pPr>
        <w:rPr>
          <w:lang w:val="ru-RU" w:eastAsia="en-US"/>
        </w:rPr>
      </w:pPr>
      <w:r w:rsidRPr="005858CF">
        <w:rPr>
          <w:lang w:val="ru-RU" w:eastAsia="en-US"/>
        </w:rPr>
        <w:t>В целях повышения эффективности в будущем вместо технологии TDM должны быть реализованы межсоединения на основе IP. На сегодняшний день существующие поставщики услуг внедрили метод межсоединений на основе TDM. Если эти сети будут переводиться на IP-межсоединения, то потребуются дополнительные инвестиции. Таким образом, должен быть достигнут баланс между одноразовыми инвестициями при переходе от TDM к IP-межсоединениям, с одной стороны, и потенциальным увеличением статической и динамической эффективности, которая достигается в результате этого перехода. Поскольку расходы в основном ложатся на поставщиков традиционных услуг, то стимулы для перехода на IP-межсоединения ограничены.</w:t>
      </w:r>
    </w:p>
    <w:p w:rsidR="00792ADB" w:rsidRPr="005858CF" w:rsidRDefault="00792ADB" w:rsidP="00792ADB">
      <w:pPr>
        <w:pStyle w:val="Heading2"/>
        <w:rPr>
          <w:lang w:val="ru-RU"/>
        </w:rPr>
      </w:pPr>
      <w:bookmarkStart w:id="386" w:name="_Toc364696580"/>
      <w:bookmarkStart w:id="387" w:name="_Toc370130575"/>
      <w:bookmarkStart w:id="388" w:name="_Toc381721556"/>
      <w:bookmarkStart w:id="389" w:name="_Toc310410853"/>
      <w:bookmarkStart w:id="390" w:name="_Toc310410960"/>
      <w:r w:rsidRPr="005858CF">
        <w:rPr>
          <w:lang w:val="ru-RU"/>
        </w:rPr>
        <w:t>3.</w:t>
      </w:r>
      <w:r w:rsidRPr="005858CF">
        <w:rPr>
          <w:rFonts w:eastAsiaTheme="minorEastAsia"/>
          <w:lang w:val="ru-RU" w:eastAsia="ko-KR"/>
        </w:rPr>
        <w:t>6</w:t>
      </w:r>
      <w:r w:rsidRPr="005858CF">
        <w:rPr>
          <w:lang w:val="ru-RU"/>
        </w:rPr>
        <w:tab/>
        <w:t>Законодательная база для СПП</w:t>
      </w:r>
      <w:bookmarkEnd w:id="386"/>
      <w:bookmarkEnd w:id="387"/>
      <w:bookmarkEnd w:id="388"/>
    </w:p>
    <w:bookmarkEnd w:id="389"/>
    <w:bookmarkEnd w:id="390"/>
    <w:p w:rsidR="00792ADB" w:rsidRPr="005858CF" w:rsidRDefault="00792ADB" w:rsidP="00792ADB">
      <w:pPr>
        <w:rPr>
          <w:lang w:val="ru-RU" w:eastAsia="en-US"/>
        </w:rPr>
      </w:pPr>
      <w:r w:rsidRPr="005858CF">
        <w:rPr>
          <w:lang w:val="ru-RU" w:eastAsia="en-US"/>
        </w:rPr>
        <w:t xml:space="preserve">Для развертывания СПП необходимы высокие авансовые расходы. Прежде чем вкладывать столь значительные средства, инвестор потребует наличия стабильной нормативно-правовой и законодательной среды. Проблемы и препятствия нормативно-правового характера, связанные с переходом к СПП, появление новой категории поставщиков услуг, изменение бизнес-моделей, риски, связанные с сетевой безопасностью, конкуренция и создание равных условий для участников и т. д. должны решаться на приоритетной основе. До тех пор пока не будут должным образом пересмотрены условия лицензирования и регуляторные положения, трудно будет стимулировать плавный переход к СПП. Принимая во внимание все вышеуказанные вопросы и с учетом того, что сети и инфраструктуры в различных странах находятся на этапе быстрого развития, самое время рассмотреть вопросы регулирования и лицензирования, связанные с СПП. Это позволит не только более внимательно познакомиться с лицензированием и нормативно-правовой базой, но и способствовать снижению инвестиционных рисков для операторов. Первоначально нормативно-правовая база в различных странах регулировала деятельность поставщиков услуг доступа (т. е. операторов основных услуг и операторов услуг сотовой подвижной электросвязи), поставщиков услуг междугородной связи и услуг доступа в интернет (ISP). Виды услуг по каждой лицензии были жестко определены, и вероятность попадания любой отдельной услуги в сферу действия других лицензий электросвязи была очень невелика. Затем появилась единая лицензия на оказание услуг доступа, в соответствии с которой получатель лицензии мог предоставлять различные услуги доступа, т. е. услуги фиксированной связи и доступа в интернет. Столь эффективно развивающаяся структура лицензирования позволила привлечь серьезные инвестиции в индустрию электросвязи, результатом чего стал масштабный рост сектора, улучшение качества обслуживания, конкуренция, возможность выбора для клиента и прежде всего широкий охват услугами электросвязи географических территорий и населения. Быстрый рост электросвязи в рамках сектора одновременно свидетельствовал о высокой скорости технического прогресса. Передовая архитектура и иерархия сети способствовали предоставлению новых услуг и приложений без каких-либо затруднений, что невозможно было представить ранее, когда услуги были жестко привязаны к типу установленных коммутаторов (станций). Новые разработки способствуют появлению большого количества услуг и приложений за дополнительную плату, которые могут быть предоставлены с использованием различных платформ, размывая границы между различными лицензиями. Например, поставщикам услуг интернета разрешено предоставление услуг широкополосной связи, но та же платформа поддерживает также и интернет-телефонию. IP-телевидение и многие другие услуги класса triple play (пакета из трех услуг), предоставляемые обычно по лицензии поставщика услуг доступа, технически могут предоставляться </w:t>
      </w:r>
      <w:r w:rsidRPr="005858CF">
        <w:rPr>
          <w:rFonts w:cs="Verdana"/>
          <w:lang w:val="ru-RU" w:eastAsia="en-US"/>
        </w:rPr>
        <w:t>поставщиками услуг интернета (ISP) поверх услуг широкополосной связи. Главная задача, стоящая перед регуляторными ор</w:t>
      </w:r>
      <w:r w:rsidRPr="005858CF">
        <w:rPr>
          <w:lang w:val="ru-RU" w:eastAsia="en-US"/>
        </w:rPr>
        <w:t>ганами, – это как сохранить баланс между существующей нормативно-правовой базой и быстрым техническим прогрессом, происходящим в секторе электросвязи. Привязанность к существующей нормативно-правовой базе может ограничить для массового потребителя пользование плодами технического прогресса, в то же время разрешение применения новых технологий и приложений и стимулирование использования IP-сетей противоречит положениям существующего законодательства и может повлиять на сохранение равных условий для участников. Пока сторонники одной концепции поддерживают поощрение перехода к СПП, поскольку эти сети являются удобными для пользователей и позволяют клиентам получить доступ к новым дополнительным услугам и приложениям по более низкой цене, другие полагают, что СПП являются ничем иным, как техническим достижением, и, следовательно, как считают они, юридических оснований для перехода нет. Решение о том, переходить к СПП или нет, имеет коммерческую подоплеку, и поэтому, по их мнению, оно может быть предоставлено поставщикам услуг. По их словам, не следует вмешиваться в существующую, проверенную временем структуру лицензирования.</w:t>
      </w:r>
    </w:p>
    <w:p w:rsidR="00792ADB" w:rsidRPr="005858CF" w:rsidRDefault="00792ADB" w:rsidP="00792ADB">
      <w:pPr>
        <w:rPr>
          <w:lang w:val="ru-RU" w:eastAsia="en-US"/>
        </w:rPr>
      </w:pPr>
      <w:r w:rsidRPr="005858CF">
        <w:rPr>
          <w:szCs w:val="19"/>
          <w:lang w:val="ru-RU" w:eastAsia="en-US"/>
        </w:rPr>
        <w:t xml:space="preserve">Переход к СПП подразумевает, что границы между различными бизнес-моделями, услугами и рынками будут </w:t>
      </w:r>
      <w:r w:rsidRPr="005858CF">
        <w:rPr>
          <w:lang w:val="ru-RU" w:eastAsia="en-US"/>
        </w:rPr>
        <w:t>постепенно исчезать. Для того чтобы справиться с этой ситуацией, режим лицензирования должен содержать универсальные лицензии для сетевых операторов, позволяя последним предлагать любые услуги и приложения на базе IP в единой сети, полностью основанной на IP.</w:t>
      </w:r>
    </w:p>
    <w:p w:rsidR="00792ADB" w:rsidRPr="005858CF" w:rsidRDefault="00792ADB" w:rsidP="00792ADB">
      <w:pPr>
        <w:rPr>
          <w:lang w:val="ru-RU" w:eastAsia="en-US"/>
        </w:rPr>
      </w:pPr>
      <w:r w:rsidRPr="005858CF">
        <w:rPr>
          <w:lang w:val="ru-RU" w:eastAsia="en-US"/>
        </w:rPr>
        <w:t>Одним из основных вопросов, который необходимо рассмотреть при внесении поправок в лицензирование, является вопрос об утвержденных IP-межсоединениях. Кроме того, существуют некоторые незначительные вопросы, касающиеся лицензирования, которые могут иметь негативные последствия для поставщиков услуг, но не представляющие серьезных препятствий для перехода к СПП.</w:t>
      </w:r>
    </w:p>
    <w:p w:rsidR="00792ADB" w:rsidRPr="005858CF" w:rsidRDefault="00792ADB" w:rsidP="00792ADB">
      <w:pPr>
        <w:rPr>
          <w:lang w:val="ru-RU" w:eastAsia="en-US"/>
        </w:rPr>
      </w:pPr>
      <w:r w:rsidRPr="005858CF">
        <w:rPr>
          <w:lang w:val="ru-RU" w:eastAsia="en-US"/>
        </w:rPr>
        <w:t>Изменения режима лицензирования, полностью нейтрального в технологическом плане, важны для перехода к СПП, и они также технологически нейтральны, так что нет необходимости ждать дальнейшего технологического или рыночного прогресса.</w:t>
      </w:r>
    </w:p>
    <w:p w:rsidR="00792ADB" w:rsidRPr="005858CF" w:rsidRDefault="00792ADB" w:rsidP="00792ADB">
      <w:pPr>
        <w:rPr>
          <w:lang w:val="ru-RU" w:eastAsia="en-US"/>
        </w:rPr>
      </w:pPr>
      <w:r w:rsidRPr="005858CF">
        <w:rPr>
          <w:lang w:val="ru-RU" w:eastAsia="en-US"/>
        </w:rPr>
        <w:t>Интересным вопросом является обсуждение роли нормативно-правовой базы для стимулирования и укрепления СПП. Сети СПП представляют собой значительные изменения на рынке, вызванные техническими и экономическими процессами. В условиях конкуренции СПП нуждаются в определенной структуре, однако возникает вопрос, может и должна ли такая структура быть заранее определенной или же должны преобладать рыночные механизмы, а регулирование должно активизироваться лишь в случае затруднений в развитии конкуренции.</w:t>
      </w:r>
    </w:p>
    <w:p w:rsidR="00792ADB" w:rsidRPr="005858CF" w:rsidRDefault="00792ADB" w:rsidP="00792ADB">
      <w:pPr>
        <w:rPr>
          <w:b/>
          <w:bCs/>
          <w:szCs w:val="19"/>
          <w:lang w:val="ru-RU" w:eastAsia="en-US"/>
        </w:rPr>
      </w:pPr>
      <w:r w:rsidRPr="005858CF">
        <w:rPr>
          <w:lang w:val="ru-RU" w:eastAsia="en-US"/>
        </w:rPr>
        <w:t>Роль регулирования состоит в том, чтобы поэтапно двигаться вперед в случае сбоев механизмов рынка, например при злоупотреблениях</w:t>
      </w:r>
      <w:r w:rsidRPr="005858CF">
        <w:rPr>
          <w:szCs w:val="19"/>
          <w:lang w:val="ru-RU" w:eastAsia="en-US"/>
        </w:rPr>
        <w:t xml:space="preserve"> господством на рынке или лишении права выхода на рынок. Это казалось "естественным" развитием во времена становления открытого рынка, когда существовала опасность того, что законные монополии станут фактическими монополиями, несмотря на официальную открытость рынка. Сегодня ситуация другая. Регулирование должно быть оправдано сбоями рынка. Переход к СПП не связан с рыночными сбоями, нарушениями конкуренции или лишением права выхода на рынок. Такие результаты вероятны в зависимости от ситуации на местах, но никакой очевидной связи между переходом к СПП и, например, господством на рынке не существует. Таким образом, любая попытка "планировать" переход к СПП с точки зрения регулирования должна предприниматься с большой осторожностью. В качестве альтернативы можно сначала позволить работать рыночным механизмам, а вмешиваться затем только в том случае, если рынок не выполняет своих функций. Это также будет означать, что переход на СПП следует дорожной карте, определяемой технологиями и рынком, а не регуляторными положениями.</w:t>
      </w:r>
    </w:p>
    <w:p w:rsidR="00792ADB" w:rsidRPr="005858CF" w:rsidRDefault="00792ADB" w:rsidP="00792ADB">
      <w:pPr>
        <w:pStyle w:val="Heading1"/>
        <w:rPr>
          <w:lang w:val="ru-RU"/>
        </w:rPr>
      </w:pPr>
      <w:bookmarkStart w:id="391" w:name="_Toc310409401"/>
      <w:bookmarkStart w:id="392" w:name="_Toc310410581"/>
      <w:bookmarkStart w:id="393" w:name="_Toc310410854"/>
      <w:bookmarkStart w:id="394" w:name="_Toc310410961"/>
      <w:bookmarkStart w:id="395" w:name="_Toc364696581"/>
      <w:bookmarkStart w:id="396" w:name="_Toc370130576"/>
      <w:bookmarkStart w:id="397" w:name="_Toc370218174"/>
      <w:bookmarkStart w:id="398" w:name="_Toc381721557"/>
      <w:r w:rsidRPr="005858CF">
        <w:rPr>
          <w:lang w:val="ru-RU"/>
        </w:rPr>
        <w:t>4</w:t>
      </w:r>
      <w:r w:rsidRPr="005858CF">
        <w:rPr>
          <w:lang w:val="ru-RU"/>
        </w:rPr>
        <w:tab/>
      </w:r>
      <w:bookmarkEnd w:id="391"/>
      <w:bookmarkEnd w:id="392"/>
      <w:bookmarkEnd w:id="393"/>
      <w:bookmarkEnd w:id="394"/>
      <w:r w:rsidRPr="005858CF">
        <w:rPr>
          <w:lang w:val="ru-RU"/>
        </w:rPr>
        <w:t>Анализ развертывания СПП</w:t>
      </w:r>
      <w:bookmarkEnd w:id="395"/>
      <w:bookmarkEnd w:id="396"/>
      <w:bookmarkEnd w:id="397"/>
      <w:bookmarkEnd w:id="398"/>
    </w:p>
    <w:p w:rsidR="00792ADB" w:rsidRPr="005858CF" w:rsidRDefault="00792ADB" w:rsidP="00792ADB">
      <w:pPr>
        <w:pStyle w:val="Heading2"/>
        <w:rPr>
          <w:lang w:val="ru-RU"/>
        </w:rPr>
      </w:pPr>
      <w:bookmarkStart w:id="399" w:name="_Toc364696582"/>
      <w:bookmarkStart w:id="400" w:name="_Toc370130577"/>
      <w:bookmarkStart w:id="401" w:name="_Toc381721558"/>
      <w:bookmarkStart w:id="402" w:name="_Toc310409402"/>
      <w:bookmarkStart w:id="403" w:name="_Toc310410582"/>
      <w:bookmarkStart w:id="404" w:name="_Toc310410855"/>
      <w:bookmarkStart w:id="405" w:name="_Toc310410962"/>
      <w:r w:rsidRPr="005858CF">
        <w:rPr>
          <w:lang w:val="ru-RU"/>
        </w:rPr>
        <w:t>4.1</w:t>
      </w:r>
      <w:r w:rsidRPr="005858CF">
        <w:rPr>
          <w:lang w:val="ru-RU"/>
        </w:rPr>
        <w:tab/>
        <w:t>Цели развертывания СПП</w:t>
      </w:r>
      <w:bookmarkEnd w:id="399"/>
      <w:bookmarkEnd w:id="400"/>
      <w:bookmarkEnd w:id="401"/>
    </w:p>
    <w:bookmarkEnd w:id="402"/>
    <w:bookmarkEnd w:id="403"/>
    <w:bookmarkEnd w:id="404"/>
    <w:bookmarkEnd w:id="405"/>
    <w:p w:rsidR="00792ADB" w:rsidRPr="005858CF" w:rsidRDefault="00792ADB" w:rsidP="00792ADB">
      <w:pPr>
        <w:rPr>
          <w:bCs/>
          <w:szCs w:val="19"/>
          <w:lang w:val="ru-RU" w:eastAsia="en-US"/>
        </w:rPr>
      </w:pPr>
      <w:r w:rsidRPr="005858CF">
        <w:rPr>
          <w:szCs w:val="19"/>
          <w:lang w:val="ru-RU" w:eastAsia="en-US"/>
        </w:rPr>
        <w:t>Сценарии и план перехода должны приниматься в зависимости от ситуации в каждой стране или от конкретного оператора. В общем существуют две точки зрения высокого уровня, которые следует учитывать при необходимости перехода.</w:t>
      </w:r>
    </w:p>
    <w:p w:rsidR="00792ADB" w:rsidRPr="005858CF" w:rsidRDefault="00792ADB" w:rsidP="00792ADB">
      <w:pPr>
        <w:rPr>
          <w:bCs/>
          <w:szCs w:val="19"/>
          <w:lang w:val="ru-RU" w:eastAsia="en-US"/>
        </w:rPr>
      </w:pPr>
      <w:r w:rsidRPr="005858CF">
        <w:rPr>
          <w:szCs w:val="19"/>
          <w:lang w:val="ru-RU" w:eastAsia="en-US"/>
        </w:rPr>
        <w:t>Согласно первой точке зрения, переход к СПП рассматривается как способ усовершенствования инфраструктуры. В этом случае план перехода должен быть направлен на замену существующих сетей электросвязи так называемыми "сетями, полностью основанными на IP", включая интенсивное развертывание "широкополосного доступа".</w:t>
      </w:r>
    </w:p>
    <w:p w:rsidR="00792ADB" w:rsidRPr="005858CF" w:rsidRDefault="00792ADB" w:rsidP="00792ADB">
      <w:pPr>
        <w:rPr>
          <w:bCs/>
          <w:szCs w:val="19"/>
          <w:lang w:val="ru-RU" w:eastAsia="en-US"/>
        </w:rPr>
      </w:pPr>
      <w:r w:rsidRPr="005858CF">
        <w:rPr>
          <w:szCs w:val="19"/>
          <w:lang w:val="ru-RU" w:eastAsia="en-US"/>
        </w:rPr>
        <w:t>С другой точки зрения, переход к СПП рассматривается в качестве фактора, способствующего развитию общества, в частности стимулирования создания "электронного общества". В этом случае план перехода должен быть направлен на поддержку конвергенции, в частности конвергенции сетей фиксированной и подвижной связи, а также поддержку различных приложений (например, электронное здравоохранение, USN и т. д.).</w:t>
      </w:r>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Рекомендуется комбинировать данные этих подходов с соблюдением баланса в зависимости от ситуации в каждой стране и конкретного оператора.</w:t>
      </w:r>
    </w:p>
    <w:p w:rsidR="00792ADB" w:rsidRPr="005858CF" w:rsidRDefault="00792ADB" w:rsidP="00792ADB">
      <w:pPr>
        <w:pStyle w:val="Heading2"/>
        <w:rPr>
          <w:lang w:val="ru-RU"/>
        </w:rPr>
      </w:pPr>
      <w:bookmarkStart w:id="406" w:name="_Toc364696583"/>
      <w:bookmarkStart w:id="407" w:name="_Toc370130578"/>
      <w:bookmarkStart w:id="408" w:name="_Toc381721559"/>
      <w:bookmarkStart w:id="409" w:name="_Toc310409403"/>
      <w:bookmarkStart w:id="410" w:name="_Toc310410583"/>
      <w:bookmarkStart w:id="411" w:name="_Toc310410856"/>
      <w:bookmarkStart w:id="412" w:name="_Toc310410963"/>
      <w:r w:rsidRPr="005858CF">
        <w:rPr>
          <w:lang w:val="ru-RU"/>
        </w:rPr>
        <w:t>4.2</w:t>
      </w:r>
      <w:r w:rsidRPr="005858CF">
        <w:rPr>
          <w:lang w:val="ru-RU"/>
        </w:rPr>
        <w:tab/>
        <w:t>Изучение накопленного опыта</w:t>
      </w:r>
      <w:bookmarkEnd w:id="406"/>
      <w:bookmarkEnd w:id="407"/>
      <w:bookmarkEnd w:id="408"/>
    </w:p>
    <w:p w:rsidR="00792ADB" w:rsidRPr="005858CF" w:rsidRDefault="00792ADB" w:rsidP="00792ADB">
      <w:pPr>
        <w:pStyle w:val="Heading3"/>
        <w:ind w:left="794" w:hanging="794"/>
        <w:rPr>
          <w:lang w:val="ru-RU" w:eastAsia="en-US"/>
        </w:rPr>
      </w:pPr>
      <w:bookmarkStart w:id="413" w:name="_Toc310409404"/>
      <w:bookmarkStart w:id="414" w:name="_Toc310410584"/>
      <w:bookmarkStart w:id="415" w:name="_Toc310410857"/>
      <w:bookmarkStart w:id="416" w:name="_Toc310410964"/>
      <w:bookmarkStart w:id="417" w:name="_Toc364696584"/>
      <w:bookmarkStart w:id="418" w:name="_Toc370130579"/>
      <w:bookmarkStart w:id="419" w:name="_Toc381721560"/>
      <w:bookmarkEnd w:id="409"/>
      <w:bookmarkEnd w:id="410"/>
      <w:bookmarkEnd w:id="411"/>
      <w:bookmarkEnd w:id="412"/>
      <w:r w:rsidRPr="005858CF">
        <w:rPr>
          <w:lang w:val="ru-RU" w:eastAsia="en-US"/>
        </w:rPr>
        <w:t>4.2.1</w:t>
      </w:r>
      <w:r w:rsidRPr="005858CF">
        <w:rPr>
          <w:lang w:val="ru-RU" w:eastAsia="en-US"/>
        </w:rPr>
        <w:tab/>
      </w:r>
      <w:bookmarkEnd w:id="413"/>
      <w:bookmarkEnd w:id="414"/>
      <w:bookmarkEnd w:id="415"/>
      <w:bookmarkEnd w:id="416"/>
      <w:r w:rsidRPr="005858CF">
        <w:rPr>
          <w:lang w:val="ru-RU" w:eastAsia="en-US"/>
        </w:rPr>
        <w:t>Совершенствование инфраструктуры</w:t>
      </w:r>
      <w:bookmarkEnd w:id="417"/>
      <w:bookmarkEnd w:id="418"/>
      <w:bookmarkEnd w:id="419"/>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Одним из примеров передового опыта перехода к СПП, объявленного компанией ВТ, является проект под названием "Сеть XXI века", в котором ключевую роль играют сети ВТ, предназначенные для работы в XXI веке. Один из интересных моментов, связанных с планами развития сети XXI века компании ВТ, – это структура существующих сетей и сети XXI века. Это дает нам очень важную информацию о преимуществах внедрения СПП, особенно для сетевых операторов.</w:t>
      </w:r>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 xml:space="preserve">Далее на </w:t>
      </w:r>
      <w:r w:rsidR="00502253">
        <w:rPr>
          <w:szCs w:val="19"/>
          <w:lang w:val="ru-RU" w:eastAsia="en-US"/>
        </w:rPr>
        <w:t>Рисун</w:t>
      </w:r>
      <w:r w:rsidRPr="005858CF">
        <w:rPr>
          <w:szCs w:val="19"/>
          <w:lang w:val="ru-RU" w:eastAsia="en-US"/>
        </w:rPr>
        <w:t>ке 4-1 показаны структуры действующих сетей компании BT, включающие различные сети передачи и разнообразные узлы, выполняющие разные функции в соответствии с услугами, за которые они отвечают, и географическим расположением. Для базовой сети также существуют разные сети, поддерживающие различные виды маршрутизации в соответствии с особенностями конкретных услуг.</w:t>
      </w:r>
    </w:p>
    <w:p w:rsidR="0008639C" w:rsidRPr="00792ADB"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Подобная структура и конфигурация сети, ориентированные на оказание услуг, являются причиной дублирования элементов инфраструктуры, в частности передающих узлов или узлов маршрутизации. Кроме того, она требует усложненной схемы функционирования служб и сетей, поскольку в предоставлении конкретных услуг участвуют различные системы. Эти аспекты требуют более значительных инвестиций, что может привести к дублированию предоставления услуг и потребовать дополнительных ресурсов для целей эксплуатации и обслуживания, что в свою очередь вызовет больший расход людских и финансовых ресурсов.</w:t>
      </w:r>
    </w:p>
    <w:p w:rsidR="0008639C" w:rsidRPr="00FD7F36" w:rsidRDefault="00F92B83" w:rsidP="00FD7F36">
      <w:pPr>
        <w:pStyle w:val="Figuretitle"/>
        <w:rPr>
          <w:bCs/>
          <w:lang w:val="ru-RU" w:eastAsia="en-US"/>
        </w:rPr>
      </w:pPr>
      <w:bookmarkStart w:id="420" w:name="_Toc255475853"/>
      <w:bookmarkStart w:id="421" w:name="_Toc381722368"/>
      <w:r w:rsidRPr="00FD7F36">
        <w:rPr>
          <w:lang w:val="ru-RU" w:eastAsia="en-US"/>
        </w:rPr>
        <w:t>Рисунок</w:t>
      </w:r>
      <w:r w:rsidR="0008639C" w:rsidRPr="00FD7F36">
        <w:rPr>
          <w:lang w:val="ru-RU" w:eastAsia="en-US"/>
        </w:rPr>
        <w:t xml:space="preserve"> 4-1: </w:t>
      </w:r>
      <w:bookmarkEnd w:id="420"/>
      <w:r w:rsidR="00FD7F36" w:rsidRPr="00234916">
        <w:rPr>
          <w:lang w:val="ru-RU"/>
        </w:rPr>
        <w:t>Существующие сервисные структуры компании ВТ с рядом узлов</w:t>
      </w:r>
      <w:bookmarkEnd w:id="421"/>
    </w:p>
    <w:p w:rsidR="0008639C" w:rsidRPr="00CD5563" w:rsidRDefault="00D8160D" w:rsidP="00BD0ACF">
      <w:pPr>
        <w:pStyle w:val="Figure"/>
        <w:spacing w:before="120" w:after="0"/>
        <w:rPr>
          <w:lang w:val="en-GB" w:eastAsia="en-US"/>
        </w:rPr>
      </w:pPr>
      <w:r>
        <w:object w:dxaOrig="6609" w:dyaOrig="3982">
          <v:shape id="_x0000_i1034" type="#_x0000_t75" style="width:330.8pt;height:198.7pt" o:ole="">
            <v:imagedata r:id="rId99" o:title=""/>
          </v:shape>
          <o:OLEObject Type="Embed" ProgID="CorelDRAW.Graphic.14" ShapeID="_x0000_i1034" DrawAspect="Content" ObjectID="_1455535815" r:id="rId100"/>
        </w:object>
      </w:r>
    </w:p>
    <w:p w:rsidR="00B253AC" w:rsidRPr="00CD5563" w:rsidRDefault="00B253AC" w:rsidP="00BD0ACF">
      <w:pPr>
        <w:pStyle w:val="Figure"/>
        <w:spacing w:before="0" w:after="0"/>
        <w:rPr>
          <w:lang w:val="en-GB" w:eastAsia="en-US"/>
        </w:rPr>
      </w:pPr>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bookmarkStart w:id="422" w:name="_Toc255475854"/>
      <w:r w:rsidRPr="005858CF">
        <w:rPr>
          <w:szCs w:val="19"/>
          <w:lang w:val="ru-RU" w:eastAsia="en-US"/>
        </w:rPr>
        <w:t xml:space="preserve">В отличие от действующей сетевой конфигурации компании ВТ сеть XXI века имеет довольно простую структуру, но более широкие функциональные возможности не только в отношении голосовых услуг, но и для услуг широкополосного доступа. На </w:t>
      </w:r>
      <w:r w:rsidR="00502253">
        <w:rPr>
          <w:szCs w:val="19"/>
          <w:lang w:val="ru-RU" w:eastAsia="en-US"/>
        </w:rPr>
        <w:t>Рисун</w:t>
      </w:r>
      <w:r w:rsidRPr="005858CF">
        <w:rPr>
          <w:szCs w:val="19"/>
          <w:lang w:val="ru-RU" w:eastAsia="en-US"/>
        </w:rPr>
        <w:t xml:space="preserve">ке 4-2 приведена простая модель конфигурации сети XXI века. На </w:t>
      </w:r>
      <w:r w:rsidR="00502253">
        <w:rPr>
          <w:szCs w:val="19"/>
          <w:lang w:val="ru-RU" w:eastAsia="en-US"/>
        </w:rPr>
        <w:t>Рисун</w:t>
      </w:r>
      <w:r w:rsidRPr="005858CF">
        <w:rPr>
          <w:szCs w:val="19"/>
          <w:lang w:val="ru-RU" w:eastAsia="en-US"/>
        </w:rPr>
        <w:t>ке 4-1 показана простота структуры и особенно заметное уменьшение количества узлов при сохранении масштабного охвата клиентов. Эта структура использует преимущества характеристик сети, полностью основанной на IP, что позволяет построить простую конфигурацию базовых сетей, и поэтому все услуги должны маршрутизироваться базовыми IP-сетями с различными потоками, которые обрабатываются отдельно от управления трафиком и аспектов предоставления услуг, но используют одни и те же системы.</w:t>
      </w:r>
    </w:p>
    <w:p w:rsidR="0008639C" w:rsidRPr="00792ADB"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Еще одним преимуществом этой структуры является сокращение и расширение контактных точек клиентов, что позволяет осуществлять более полный охват клиентов. Именно по этой причине данная структура сохраняет большую часть узлов на стороне клиента при одновременном удалении других узлов из предыдущей структуры.</w:t>
      </w:r>
    </w:p>
    <w:p w:rsidR="0008639C" w:rsidRPr="00891597" w:rsidRDefault="00F92B83" w:rsidP="00891597">
      <w:pPr>
        <w:pStyle w:val="Figuretitle"/>
        <w:rPr>
          <w:bCs/>
          <w:lang w:val="ru-RU" w:eastAsia="en-US"/>
        </w:rPr>
      </w:pPr>
      <w:bookmarkStart w:id="423" w:name="_Toc381722369"/>
      <w:r w:rsidRPr="00891597">
        <w:rPr>
          <w:lang w:val="ru-RU" w:eastAsia="en-US"/>
        </w:rPr>
        <w:t>Рисунок</w:t>
      </w:r>
      <w:r w:rsidR="0008639C" w:rsidRPr="00891597">
        <w:rPr>
          <w:lang w:val="ru-RU" w:eastAsia="en-US"/>
        </w:rPr>
        <w:t xml:space="preserve"> 4-2: </w:t>
      </w:r>
      <w:bookmarkEnd w:id="422"/>
      <w:r w:rsidR="00891597" w:rsidRPr="00234916">
        <w:rPr>
          <w:lang w:val="ru-RU"/>
        </w:rPr>
        <w:t>Сетевые структуры компании ВТ с рядом узлов (сети ХХ</w:t>
      </w:r>
      <w:r w:rsidR="00891597" w:rsidRPr="005059F1">
        <w:t>I</w:t>
      </w:r>
      <w:r w:rsidR="00891597" w:rsidRPr="00234916">
        <w:rPr>
          <w:lang w:val="ru-RU"/>
        </w:rPr>
        <w:t xml:space="preserve"> века)</w:t>
      </w:r>
      <w:bookmarkEnd w:id="423"/>
    </w:p>
    <w:p w:rsidR="0008639C" w:rsidRPr="00CD5563" w:rsidRDefault="00145DE2" w:rsidP="007C748A">
      <w:pPr>
        <w:pStyle w:val="Figure"/>
        <w:spacing w:before="120" w:after="0"/>
        <w:rPr>
          <w:lang w:val="en-GB" w:eastAsia="en-US"/>
        </w:rPr>
      </w:pPr>
      <w:r>
        <w:object w:dxaOrig="5005" w:dyaOrig="3225">
          <v:shape id="_x0000_i1035" type="#_x0000_t75" style="width:250.25pt;height:161.25pt" o:ole="" filled="t" fillcolor="white [3212]">
            <v:imagedata r:id="rId101" o:title=""/>
          </v:shape>
          <o:OLEObject Type="Embed" ProgID="CorelDRAW.Graphic.14" ShapeID="_x0000_i1035" DrawAspect="Content" ObjectID="_1455535816" r:id="rId102"/>
        </w:object>
      </w:r>
    </w:p>
    <w:p w:rsidR="00B253AC" w:rsidRPr="00CD5563" w:rsidRDefault="00B253AC" w:rsidP="00BD0ACF">
      <w:pPr>
        <w:pStyle w:val="Figure"/>
        <w:spacing w:before="0" w:after="0"/>
        <w:rPr>
          <w:lang w:val="en-GB" w:eastAsia="en-US"/>
        </w:rPr>
      </w:pPr>
    </w:p>
    <w:p w:rsidR="00B253AC" w:rsidRPr="00CD5563" w:rsidRDefault="00B253AC" w:rsidP="0008639C">
      <w:pPr>
        <w:tabs>
          <w:tab w:val="left" w:pos="794"/>
          <w:tab w:val="left" w:pos="1191"/>
          <w:tab w:val="left" w:pos="1588"/>
          <w:tab w:val="left" w:pos="1985"/>
        </w:tabs>
        <w:overflowPunct w:val="0"/>
        <w:autoSpaceDE w:val="0"/>
        <w:autoSpaceDN w:val="0"/>
        <w:adjustRightInd w:val="0"/>
        <w:spacing w:line="240" w:lineRule="atLeast"/>
        <w:textAlignment w:val="baseline"/>
        <w:rPr>
          <w:szCs w:val="19"/>
          <w:lang w:val="en-GB" w:eastAsia="en-US"/>
        </w:rPr>
      </w:pPr>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Внедрение СПП в сети компании ВТ под названием "Сеть XXI века" показывает, как инфраструктура может быть усовершенствована в целях удовлетворения будущим тенденциям развития предпринимательской деятельности и требованиям пользователей и операторов. Необходимо внимательно рассмотреть путь реализации СПП компанией ВТ и извлечь уроки из аспектов усовершенствования инфраструктуры.</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В одном из отчетов говорится о том, что эта новая структура позволит на 30–40% уменьшить выбросы парниковых газов, которые в настоящее время становятся серьезной проблемой для всего мира. Простые расчеты подтверждают выводы, содержащиеся, в докладе:</w:t>
      </w:r>
    </w:p>
    <w:p w:rsidR="00792ADB" w:rsidRPr="0006660D" w:rsidRDefault="00792ADB" w:rsidP="00792ADB">
      <w:pPr>
        <w:pStyle w:val="Enumlevel1"/>
        <w:rPr>
          <w:lang w:val="ru-RU"/>
        </w:rPr>
      </w:pPr>
      <w:r w:rsidRPr="0006660D">
        <w:rPr>
          <w:iCs/>
          <w:lang w:val="ru-RU"/>
        </w:rPr>
        <w:t>•</w:t>
      </w:r>
      <w:r w:rsidRPr="0006660D">
        <w:rPr>
          <w:iCs/>
          <w:lang w:val="ru-RU"/>
        </w:rPr>
        <w:tab/>
      </w:r>
      <w:r w:rsidRPr="0006660D">
        <w:rPr>
          <w:lang w:val="ru-RU"/>
        </w:rPr>
        <w:t>уменьшение количества узлов доступа с 8,8</w:t>
      </w:r>
      <w:r w:rsidRPr="005858CF">
        <w:t> </w:t>
      </w:r>
      <w:r w:rsidRPr="0006660D">
        <w:rPr>
          <w:lang w:val="ru-RU"/>
        </w:rPr>
        <w:t>тыс. узлов до 5,5</w:t>
      </w:r>
      <w:r w:rsidRPr="005858CF">
        <w:t> </w:t>
      </w:r>
      <w:r w:rsidRPr="0006660D">
        <w:rPr>
          <w:lang w:val="ru-RU"/>
        </w:rPr>
        <w:t>тыс. узлов (снижение на</w:t>
      </w:r>
      <w:r w:rsidRPr="005858CF">
        <w:t> </w:t>
      </w:r>
      <w:r w:rsidRPr="0006660D">
        <w:rPr>
          <w:lang w:val="ru-RU"/>
        </w:rPr>
        <w:t>37,5%);</w:t>
      </w:r>
    </w:p>
    <w:p w:rsidR="00792ADB" w:rsidRPr="0006660D" w:rsidRDefault="00792ADB" w:rsidP="00792ADB">
      <w:pPr>
        <w:pStyle w:val="Enumlevel1"/>
        <w:rPr>
          <w:lang w:val="ru-RU"/>
        </w:rPr>
      </w:pPr>
      <w:r w:rsidRPr="0006660D">
        <w:rPr>
          <w:iCs/>
          <w:lang w:val="ru-RU"/>
        </w:rPr>
        <w:t>•</w:t>
      </w:r>
      <w:r w:rsidRPr="0006660D">
        <w:rPr>
          <w:iCs/>
          <w:lang w:val="ru-RU"/>
        </w:rPr>
        <w:tab/>
      </w:r>
      <w:r w:rsidRPr="0006660D">
        <w:rPr>
          <w:lang w:val="ru-RU"/>
        </w:rPr>
        <w:t>уменьшение количества базовых узлов со 115 до 100 узлов (снижение на 14%).</w:t>
      </w:r>
    </w:p>
    <w:p w:rsidR="0008639C" w:rsidRPr="00792ADB" w:rsidRDefault="00792ADB" w:rsidP="00792ADB">
      <w:pPr>
        <w:tabs>
          <w:tab w:val="left" w:pos="794"/>
          <w:tab w:val="left" w:pos="1191"/>
          <w:tab w:val="left" w:pos="1588"/>
          <w:tab w:val="left" w:pos="1985"/>
        </w:tabs>
        <w:overflowPunct w:val="0"/>
        <w:autoSpaceDE w:val="0"/>
        <w:autoSpaceDN w:val="0"/>
        <w:adjustRightInd w:val="0"/>
        <w:textAlignment w:val="baseline"/>
        <w:rPr>
          <w:lang w:val="ru-RU"/>
        </w:rPr>
      </w:pPr>
      <w:r w:rsidRPr="005858CF">
        <w:rPr>
          <w:szCs w:val="19"/>
          <w:lang w:val="ru-RU" w:eastAsia="en-US"/>
        </w:rPr>
        <w:t>В настоящем отчете мы не пытаемся оценить этот результат с точки зрения затрат, однако это, как правило, предполагает огромную экономию средств, включая затраты на эксплуатацию каждого узла.</w:t>
      </w:r>
    </w:p>
    <w:p w:rsidR="0008639C" w:rsidRPr="00891597" w:rsidRDefault="00F92B83" w:rsidP="00891597">
      <w:pPr>
        <w:pStyle w:val="Figuretitle"/>
        <w:rPr>
          <w:bCs/>
          <w:lang w:val="ru-RU" w:eastAsia="en-US"/>
        </w:rPr>
      </w:pPr>
      <w:bookmarkStart w:id="424" w:name="_Toc255475855"/>
      <w:bookmarkStart w:id="425" w:name="_Toc381722370"/>
      <w:r w:rsidRPr="00891597">
        <w:rPr>
          <w:lang w:val="ru-RU" w:eastAsia="en-US"/>
        </w:rPr>
        <w:t>Рисунок</w:t>
      </w:r>
      <w:r w:rsidR="0008639C" w:rsidRPr="00891597">
        <w:rPr>
          <w:lang w:val="ru-RU" w:eastAsia="en-US"/>
        </w:rPr>
        <w:t xml:space="preserve"> 4-3: </w:t>
      </w:r>
      <w:bookmarkEnd w:id="424"/>
      <w:r w:rsidR="00891597" w:rsidRPr="00234916">
        <w:rPr>
          <w:lang w:val="ru-RU"/>
        </w:rPr>
        <w:t xml:space="preserve">Выгоды компании ВТ от внедрения сетей </w:t>
      </w:r>
      <w:r w:rsidR="00891597" w:rsidRPr="005059F1">
        <w:t>XXI</w:t>
      </w:r>
      <w:r w:rsidR="00891597" w:rsidRPr="00234916">
        <w:rPr>
          <w:lang w:val="ru-RU"/>
        </w:rPr>
        <w:t xml:space="preserve"> века</w:t>
      </w:r>
      <w:bookmarkEnd w:id="425"/>
    </w:p>
    <w:p w:rsidR="0008639C" w:rsidRPr="00CD5563" w:rsidRDefault="00CD708A" w:rsidP="00B253AC">
      <w:pPr>
        <w:pStyle w:val="Figure"/>
        <w:rPr>
          <w:lang w:val="en-GB" w:eastAsia="en-US"/>
        </w:rPr>
      </w:pPr>
      <w:r>
        <w:object w:dxaOrig="7103" w:dyaOrig="3067">
          <v:shape id="_x0000_i1036" type="#_x0000_t75" style="width:355.5pt;height:153.8pt" o:ole="">
            <v:imagedata r:id="rId103" o:title=""/>
          </v:shape>
          <o:OLEObject Type="Embed" ProgID="CorelDRAW.Graphic.14" ShapeID="_x0000_i1036" DrawAspect="Content" ObjectID="_1455535817" r:id="rId104"/>
        </w:object>
      </w:r>
    </w:p>
    <w:p w:rsidR="00B253AC" w:rsidRPr="00CD5563" w:rsidRDefault="00B253AC" w:rsidP="00B253AC">
      <w:pPr>
        <w:pStyle w:val="Figure"/>
        <w:rPr>
          <w:lang w:val="en-GB" w:eastAsia="en-US"/>
        </w:rPr>
      </w:pPr>
    </w:p>
    <w:p w:rsidR="00792ADB" w:rsidRPr="005858CF" w:rsidRDefault="00792ADB" w:rsidP="00792ADB">
      <w:pPr>
        <w:pStyle w:val="Heading3"/>
        <w:ind w:left="794" w:hanging="794"/>
        <w:rPr>
          <w:lang w:val="ru-RU" w:eastAsia="en-US"/>
        </w:rPr>
      </w:pPr>
      <w:bookmarkStart w:id="426" w:name="_Toc310409405"/>
      <w:bookmarkStart w:id="427" w:name="_Toc310410585"/>
      <w:bookmarkStart w:id="428" w:name="_Toc310410858"/>
      <w:bookmarkStart w:id="429" w:name="_Toc310410965"/>
      <w:bookmarkStart w:id="430" w:name="_Toc364696585"/>
      <w:bookmarkStart w:id="431" w:name="_Toc370130580"/>
      <w:bookmarkStart w:id="432" w:name="_Toc381721561"/>
      <w:bookmarkStart w:id="433" w:name="_Toc255475856"/>
      <w:r w:rsidRPr="005858CF">
        <w:rPr>
          <w:lang w:val="ru-RU" w:eastAsia="en-US"/>
        </w:rPr>
        <w:t>4.2.2</w:t>
      </w:r>
      <w:r w:rsidRPr="005858CF">
        <w:rPr>
          <w:lang w:val="ru-RU" w:eastAsia="en-US"/>
        </w:rPr>
        <w:tab/>
      </w:r>
      <w:bookmarkEnd w:id="426"/>
      <w:bookmarkEnd w:id="427"/>
      <w:bookmarkEnd w:id="428"/>
      <w:bookmarkEnd w:id="429"/>
      <w:r w:rsidRPr="005858CF">
        <w:rPr>
          <w:lang w:val="ru-RU" w:eastAsia="en-US"/>
        </w:rPr>
        <w:t>Стимулирование развития общества</w:t>
      </w:r>
      <w:bookmarkEnd w:id="430"/>
      <w:bookmarkEnd w:id="431"/>
      <w:bookmarkEnd w:id="432"/>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Другим видом перехода к СПП является обеспечение инфраструктуры для построения нового общества, в частности электронного общества. Такой подход был заявлен Республикой Корея в проекте под названием "BcN: широкополосные конвергированные сети", который в настоящее время реализуется в Республике Корея.</w:t>
      </w:r>
    </w:p>
    <w:p w:rsidR="00792ADB" w:rsidRPr="005858CF" w:rsidRDefault="00792ADB" w:rsidP="00792ADB">
      <w:pPr>
        <w:tabs>
          <w:tab w:val="left" w:pos="794"/>
          <w:tab w:val="left" w:pos="1191"/>
          <w:tab w:val="left" w:pos="1588"/>
          <w:tab w:val="left" w:pos="1985"/>
        </w:tabs>
        <w:overflowPunct w:val="0"/>
        <w:autoSpaceDE w:val="0"/>
        <w:autoSpaceDN w:val="0"/>
        <w:adjustRightInd w:val="0"/>
        <w:spacing w:line="240" w:lineRule="atLeast"/>
        <w:textAlignment w:val="baseline"/>
        <w:rPr>
          <w:bCs/>
          <w:szCs w:val="19"/>
          <w:lang w:val="ru-RU" w:eastAsia="en-US"/>
        </w:rPr>
      </w:pPr>
      <w:r w:rsidRPr="005858CF">
        <w:rPr>
          <w:szCs w:val="19"/>
          <w:lang w:val="ru-RU" w:eastAsia="en-US"/>
        </w:rPr>
        <w:t xml:space="preserve">Одной из отличительных особенностей корейского варианта является то, что запускают этот проект </w:t>
      </w:r>
      <w:r>
        <w:rPr>
          <w:szCs w:val="19"/>
          <w:lang w:val="ru-RU" w:eastAsia="en-US"/>
        </w:rPr>
        <w:t>практически на</w:t>
      </w:r>
      <w:r w:rsidRPr="005858CF">
        <w:rPr>
          <w:szCs w:val="19"/>
          <w:lang w:val="ru-RU" w:eastAsia="en-US"/>
        </w:rPr>
        <w:t xml:space="preserve"> завершающем этапе развертывания сетей широкополосной связи. Поэтому их видение BcN совершенно другое, чем у компании ВТ. Основными пунктами являются следующие:</w:t>
      </w:r>
    </w:p>
    <w:p w:rsidR="00792ADB" w:rsidRPr="0006660D" w:rsidRDefault="00792ADB" w:rsidP="00792ADB">
      <w:pPr>
        <w:pStyle w:val="Enumlevel1"/>
        <w:rPr>
          <w:lang w:val="ru-RU"/>
        </w:rPr>
      </w:pPr>
      <w:r w:rsidRPr="0006660D">
        <w:rPr>
          <w:iCs/>
          <w:lang w:val="ru-RU"/>
        </w:rPr>
        <w:t>•</w:t>
      </w:r>
      <w:r w:rsidRPr="0006660D">
        <w:rPr>
          <w:iCs/>
          <w:lang w:val="ru-RU"/>
        </w:rPr>
        <w:tab/>
      </w:r>
      <w:r w:rsidRPr="0006660D">
        <w:rPr>
          <w:lang w:val="ru-RU"/>
        </w:rPr>
        <w:t>построить новейшую информационную инфраструктуру в мире;</w:t>
      </w:r>
    </w:p>
    <w:p w:rsidR="00792ADB" w:rsidRPr="0006660D" w:rsidRDefault="00792ADB" w:rsidP="00792ADB">
      <w:pPr>
        <w:pStyle w:val="Enumlevel1"/>
        <w:rPr>
          <w:lang w:val="ru-RU"/>
        </w:rPr>
      </w:pPr>
      <w:r w:rsidRPr="0006660D">
        <w:rPr>
          <w:iCs/>
          <w:lang w:val="ru-RU"/>
        </w:rPr>
        <w:t>•</w:t>
      </w:r>
      <w:r w:rsidRPr="0006660D">
        <w:rPr>
          <w:iCs/>
          <w:lang w:val="ru-RU"/>
        </w:rPr>
        <w:tab/>
      </w:r>
      <w:r w:rsidRPr="0006660D">
        <w:rPr>
          <w:lang w:val="ru-RU"/>
        </w:rPr>
        <w:t>создать среду для использования мультимедийных услуг высокого качества;</w:t>
      </w:r>
    </w:p>
    <w:p w:rsidR="00792ADB" w:rsidRPr="0006660D" w:rsidRDefault="00792ADB" w:rsidP="00792ADB">
      <w:pPr>
        <w:pStyle w:val="Enumlevel1"/>
        <w:rPr>
          <w:lang w:val="ru-RU"/>
        </w:rPr>
      </w:pPr>
      <w:r w:rsidRPr="0006660D">
        <w:rPr>
          <w:iCs/>
          <w:lang w:val="ru-RU"/>
        </w:rPr>
        <w:t>•</w:t>
      </w:r>
      <w:r w:rsidRPr="0006660D">
        <w:rPr>
          <w:iCs/>
          <w:lang w:val="ru-RU"/>
        </w:rPr>
        <w:tab/>
      </w:r>
      <w:r w:rsidRPr="0006660D">
        <w:rPr>
          <w:lang w:val="ru-RU"/>
        </w:rPr>
        <w:t>подготовить базовый план в соответствии с ростом рынка отрасли ИТ.</w:t>
      </w:r>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bCs/>
          <w:szCs w:val="19"/>
          <w:lang w:val="ru-RU" w:eastAsia="en-US"/>
        </w:rPr>
      </w:pPr>
      <w:r w:rsidRPr="005858CF">
        <w:rPr>
          <w:szCs w:val="19"/>
          <w:lang w:val="ru-RU" w:eastAsia="en-US"/>
        </w:rPr>
        <w:t>Как показывают эти концептуальные заявления, Корея сосредоточивает свои усилия скорее на создании новой социальной инфраструктуры, тогда как деятельность компании ВТ основное внимание уделяет совершенствованию своей инфраструктуры. Таким образом, Корея использует модель, основанную на распределении ролей, где у каждого сектора имеется своя роль. В соответствии с этой моделью правительство выполняет функцию стимулирования разработки новых услуг и приложений, которые будут использоваться для построения электронного общества, таких как электронное обучение, электронное здравоохранение, USN и т. д. Операторы сети уделяют большое внимание модернизации своей инфраструктуры для поддержания услуг конвергенции, в частности услуг FMC и IPTV, в то же время продолжая расширять возможности сетей доступа, чтобы обеспечить бóльшую ширину полосы для клиентов.</w:t>
      </w:r>
    </w:p>
    <w:p w:rsidR="00792ADB" w:rsidRPr="005858CF" w:rsidRDefault="00792ADB" w:rsidP="00792ADB">
      <w:pPr>
        <w:pStyle w:val="Heading1"/>
        <w:rPr>
          <w:lang w:val="ru-RU"/>
        </w:rPr>
      </w:pPr>
      <w:bookmarkStart w:id="434" w:name="_Toc364696586"/>
      <w:bookmarkStart w:id="435" w:name="_Toc370130581"/>
      <w:bookmarkStart w:id="436" w:name="_Toc370218178"/>
      <w:bookmarkStart w:id="437" w:name="_Toc381721562"/>
      <w:bookmarkStart w:id="438" w:name="_Toc310410859"/>
      <w:bookmarkStart w:id="439" w:name="_Toc310410966"/>
      <w:r w:rsidRPr="005858CF">
        <w:rPr>
          <w:lang w:val="ru-RU"/>
        </w:rPr>
        <w:t>5</w:t>
      </w:r>
      <w:r w:rsidRPr="005858CF">
        <w:rPr>
          <w:lang w:val="ru-RU"/>
        </w:rPr>
        <w:tab/>
        <w:t>Ситуационные исследования</w:t>
      </w:r>
      <w:bookmarkEnd w:id="434"/>
      <w:bookmarkEnd w:id="435"/>
      <w:bookmarkEnd w:id="436"/>
      <w:bookmarkEnd w:id="437"/>
    </w:p>
    <w:p w:rsidR="00792ADB" w:rsidRPr="005858CF" w:rsidRDefault="00792ADB" w:rsidP="00792ADB">
      <w:pPr>
        <w:pStyle w:val="Heading2"/>
        <w:ind w:left="794" w:hanging="794"/>
        <w:rPr>
          <w:lang w:val="ru-RU"/>
        </w:rPr>
      </w:pPr>
      <w:bookmarkStart w:id="440" w:name="_Toc364696587"/>
      <w:bookmarkStart w:id="441" w:name="_Toc370130582"/>
      <w:bookmarkStart w:id="442" w:name="_Toc381721563"/>
      <w:bookmarkEnd w:id="438"/>
      <w:bookmarkEnd w:id="439"/>
      <w:r w:rsidRPr="005858CF">
        <w:rPr>
          <w:lang w:val="ru-RU"/>
        </w:rPr>
        <w:t>5.1</w:t>
      </w:r>
      <w:r w:rsidRPr="005858CF">
        <w:rPr>
          <w:lang w:val="ru-RU"/>
        </w:rPr>
        <w:tab/>
        <w:t>Ситуационные исследования по инвестициям в LLU и волоконно-оптические сети</w:t>
      </w:r>
      <w:bookmarkEnd w:id="440"/>
      <w:bookmarkEnd w:id="441"/>
      <w:bookmarkEnd w:id="442"/>
    </w:p>
    <w:p w:rsidR="00792ADB" w:rsidRPr="005858CF" w:rsidRDefault="00792ADB" w:rsidP="00792ADB">
      <w:pPr>
        <w:tabs>
          <w:tab w:val="left" w:pos="794"/>
          <w:tab w:val="left" w:pos="1191"/>
          <w:tab w:val="left" w:pos="1588"/>
          <w:tab w:val="left" w:pos="1985"/>
        </w:tabs>
        <w:overflowPunct w:val="0"/>
        <w:autoSpaceDE w:val="0"/>
        <w:autoSpaceDN w:val="0"/>
        <w:adjustRightInd w:val="0"/>
        <w:textAlignment w:val="baseline"/>
        <w:rPr>
          <w:szCs w:val="19"/>
          <w:lang w:val="ru-RU" w:eastAsia="en-US"/>
        </w:rPr>
      </w:pPr>
      <w:r w:rsidRPr="005858CF">
        <w:rPr>
          <w:szCs w:val="19"/>
          <w:lang w:val="ru-RU" w:eastAsia="en-US"/>
        </w:rPr>
        <w:t>ICTA, национальный регуляторный орган (NRA) Турции, принял решение об инвестициях в развитие волоконной оптики. Согласно опубликованному 3 октября 2011 года решению ICTA операторы, вкладывающие средства в развитие волоконно-оптических сетей, освобождаются от каких-либо обязательств на период в 5 лет, или до тех пор, пока число абонентов розничных услуг не достигнет уровня 25% от общего числа абонентов широкополосного доступа. Это означает, что в течение этого периода услуги волоконных сетей не будут оцениваться в каких-либо определениях рынка. Турция все еще находится в процессе перехода от существующих сетей к СПП. В начале процесса перехода, по заявлению Turk Telekom – действующего оператора услуг фиксированной связи, в ICTA проведен весьма глубокий анализ ситуации. В течение периода оценки в ICTA также обсуждался вопрос о том, как можно наилучшим образом активизировать развертывание оптоволоконной инфраструктуры и ее распространение в кратчайшие сроки посредством содействия операторам в инвестировании средств.</w:t>
      </w:r>
    </w:p>
    <w:p w:rsidR="00792ADB" w:rsidRPr="005858CF" w:rsidRDefault="00792ADB" w:rsidP="00792ADB">
      <w:pPr>
        <w:rPr>
          <w:szCs w:val="19"/>
          <w:lang w:val="ru-RU"/>
        </w:rPr>
      </w:pPr>
      <w:r w:rsidRPr="005858CF">
        <w:rPr>
          <w:szCs w:val="19"/>
          <w:lang w:val="ru-RU" w:eastAsia="en-US"/>
        </w:rPr>
        <w:t xml:space="preserve">В течение пятилетнего периода компания Turk Telekom также будет предоставлять оптовые услуги через оптоволоконную инфраструктуру путем перепродажи для клиентов доступа к битовым потокам на равных </w:t>
      </w:r>
      <w:r w:rsidRPr="005858CF">
        <w:rPr>
          <w:szCs w:val="19"/>
          <w:lang w:val="ru-RU"/>
        </w:rPr>
        <w:t>условиях и без дискриминации. С другой стороны, регуляторные положения в области развертывания волоконных сетей не должны противоречить приоритетным приложениям. Законодательные акты, принятые в качестве приоритетных, должны поддерживать льготы для волоконной оптики.</w:t>
      </w:r>
    </w:p>
    <w:p w:rsidR="00792ADB" w:rsidRPr="005858CF" w:rsidRDefault="00792ADB" w:rsidP="00792ADB">
      <w:pPr>
        <w:rPr>
          <w:szCs w:val="19"/>
          <w:lang w:val="ru-RU" w:eastAsia="en-US"/>
        </w:rPr>
      </w:pPr>
      <w:r w:rsidRPr="005858CF">
        <w:rPr>
          <w:szCs w:val="19"/>
          <w:lang w:val="ru-RU"/>
        </w:rPr>
        <w:t>Решение турецкого регуляторного органа о предоставлении льгот для волоконных сетей может рассматриваться в качестве альтернативного метода стимулирования операторов для инвестиций в волоконную оптику и возврата инвестиций в максимально короткий и разумный период времени. Тем не менее выводы</w:t>
      </w:r>
      <w:r w:rsidRPr="005858CF">
        <w:rPr>
          <w:szCs w:val="19"/>
          <w:lang w:val="ru-RU" w:eastAsia="en-US"/>
        </w:rPr>
        <w:t xml:space="preserve"> и результаты этого решения о предоставлении льгот должны, безусловно, контролироваться. Мы должны иметь в виду, что все подходы, необходимые в новой ситуации, включают некоторые риски и могут привести к отрицательным последствиям. Тем не менее, мы считаем, что вышеуказанное решение турецкого национального регуляторного органа о льготах может быть принято в качестве ролевой модели для ряда стран, имеющих структуру рынка, аналогичную турецкой.</w:t>
      </w:r>
    </w:p>
    <w:p w:rsidR="00792ADB" w:rsidRPr="005858CF" w:rsidRDefault="00792ADB" w:rsidP="00792ADB">
      <w:pPr>
        <w:rPr>
          <w:szCs w:val="19"/>
          <w:lang w:val="ru-RU"/>
        </w:rPr>
      </w:pPr>
      <w:r w:rsidRPr="005858CF">
        <w:rPr>
          <w:szCs w:val="19"/>
          <w:lang w:val="ru-RU"/>
        </w:rPr>
        <w:t xml:space="preserve">Это регуляторное положение направлено </w:t>
      </w:r>
      <w:r w:rsidRPr="005858CF">
        <w:rPr>
          <w:rFonts w:cs="Verdana"/>
          <w:szCs w:val="19"/>
          <w:lang w:val="ru-RU"/>
        </w:rPr>
        <w:t xml:space="preserve">на защиту инвестиций, чтобы не препятствовать распространению волоконной оптики. В заключение в процессе </w:t>
      </w:r>
      <w:r w:rsidRPr="005858CF">
        <w:rPr>
          <w:szCs w:val="19"/>
          <w:lang w:val="ru-RU"/>
        </w:rPr>
        <w:t>внедрения волоконной оптики</w:t>
      </w:r>
      <w:r w:rsidRPr="005858CF">
        <w:rPr>
          <w:rFonts w:cs="Verdana"/>
          <w:szCs w:val="19"/>
          <w:lang w:val="ru-RU"/>
        </w:rPr>
        <w:t xml:space="preserve"> страны должны провести </w:t>
      </w:r>
      <w:r w:rsidRPr="005858CF">
        <w:rPr>
          <w:szCs w:val="19"/>
          <w:lang w:val="ru-RU"/>
        </w:rPr>
        <w:t>анализ своей структуры и инфраструктуры рынка. Национальные регуляторные органы в странах должны найти способ защиты инвестиций, соответствующий их собственной структуре рынка, особенностям инфраструктуры и благосостоянию страны.</w:t>
      </w:r>
    </w:p>
    <w:p w:rsidR="00792ADB" w:rsidRPr="005858CF" w:rsidRDefault="00792ADB" w:rsidP="00792ADB">
      <w:pPr>
        <w:pStyle w:val="Heading2"/>
        <w:ind w:left="794" w:hanging="794"/>
        <w:rPr>
          <w:lang w:val="ru-RU"/>
        </w:rPr>
      </w:pPr>
      <w:bookmarkStart w:id="443" w:name="_Toc364696588"/>
      <w:bookmarkStart w:id="444" w:name="_Toc370130583"/>
      <w:bookmarkStart w:id="445" w:name="_Toc381721564"/>
      <w:r w:rsidRPr="005858CF">
        <w:rPr>
          <w:lang w:val="ru-RU"/>
        </w:rPr>
        <w:t>5.2</w:t>
      </w:r>
      <w:r w:rsidRPr="005858CF">
        <w:rPr>
          <w:lang w:val="ru-RU"/>
        </w:rPr>
        <w:tab/>
        <w:t>Ситуационные исследования по развертыванию СПП</w:t>
      </w:r>
      <w:bookmarkEnd w:id="443"/>
      <w:bookmarkEnd w:id="444"/>
      <w:bookmarkEnd w:id="445"/>
    </w:p>
    <w:p w:rsidR="00792ADB" w:rsidRPr="005858CF" w:rsidRDefault="00792ADB" w:rsidP="00792ADB">
      <w:pPr>
        <w:rPr>
          <w:szCs w:val="18"/>
          <w:lang w:val="ru-RU"/>
        </w:rPr>
      </w:pPr>
      <w:r w:rsidRPr="005858CF">
        <w:rPr>
          <w:szCs w:val="19"/>
          <w:lang w:val="ru-RU"/>
        </w:rPr>
        <w:t xml:space="preserve">МСЭ недавно запустил проект для развивающихся стран в Азиатско-Тихоокеанском регионе с целью получения оценки технических и регуляторных аспектов перехода к СПП на основе опыта конкретных стран. Задачей проекта является также содействие наращиванию потенциала в переходе к среде СПП с помощью семинаров и профессиональной подготовке по соответствующим вопросам, связанным с СПП в Азиатско-Тихоокеанском регионе, а также распространение ситуационных исследований на тему СПП путем содействия механизму сотрудничества. Отчет о передовом опыте реализации СПП в Азиатско-Тихоокеанском регионе – ситуационные исследования по Индии, Филиппинам, Шри-Ланке и Бангладеш – можно найти в онлайновом режиме по адресу: </w:t>
      </w:r>
      <w:hyperlink r:id="rId105" w:history="1">
        <w:r w:rsidRPr="005858CF">
          <w:rPr>
            <w:rStyle w:val="Hyperlink"/>
            <w:sz w:val="18"/>
            <w:szCs w:val="18"/>
            <w:lang w:val="ru-RU"/>
          </w:rPr>
          <w:t>http://www.itu.int/ITU-D/tech/NGN/CaseStudies/CaseStudies.html</w:t>
        </w:r>
      </w:hyperlink>
      <w:r w:rsidRPr="005858CF">
        <w:rPr>
          <w:szCs w:val="18"/>
          <w:lang w:val="ru-RU"/>
        </w:rPr>
        <w:t>.</w:t>
      </w:r>
    </w:p>
    <w:p w:rsidR="00792ADB" w:rsidRPr="005858CF" w:rsidRDefault="00792ADB" w:rsidP="00792ADB">
      <w:pPr>
        <w:pStyle w:val="Heading1"/>
        <w:rPr>
          <w:lang w:val="ru-RU"/>
        </w:rPr>
      </w:pPr>
      <w:bookmarkStart w:id="446" w:name="_Toc364696589"/>
      <w:bookmarkStart w:id="447" w:name="_Toc370130584"/>
      <w:bookmarkStart w:id="448" w:name="_Toc370218179"/>
      <w:bookmarkStart w:id="449" w:name="_Toc381721565"/>
      <w:bookmarkStart w:id="450" w:name="_Toc357926018"/>
      <w:r w:rsidRPr="005858CF">
        <w:rPr>
          <w:lang w:val="ru-RU"/>
        </w:rPr>
        <w:t>6</w:t>
      </w:r>
      <w:r w:rsidRPr="005858CF">
        <w:rPr>
          <w:lang w:val="ru-RU"/>
        </w:rPr>
        <w:tab/>
        <w:t>Метод перспективных технологий и состояние развития СПП</w:t>
      </w:r>
      <w:bookmarkEnd w:id="446"/>
      <w:bookmarkEnd w:id="447"/>
      <w:bookmarkEnd w:id="448"/>
      <w:bookmarkEnd w:id="449"/>
      <w:r w:rsidRPr="005858CF">
        <w:rPr>
          <w:lang w:val="ru-RU"/>
        </w:rPr>
        <w:t xml:space="preserve"> </w:t>
      </w:r>
    </w:p>
    <w:p w:rsidR="00792ADB" w:rsidRPr="005858CF" w:rsidRDefault="00792ADB" w:rsidP="00792ADB">
      <w:pPr>
        <w:pStyle w:val="Heading2"/>
        <w:ind w:left="794" w:hanging="794"/>
        <w:rPr>
          <w:lang w:val="ru-RU"/>
        </w:rPr>
      </w:pPr>
      <w:bookmarkStart w:id="451" w:name="_Toc364696590"/>
      <w:bookmarkStart w:id="452" w:name="_Toc370130585"/>
      <w:bookmarkStart w:id="453" w:name="_Toc381721566"/>
      <w:r w:rsidRPr="005858CF">
        <w:rPr>
          <w:lang w:val="ru-RU"/>
        </w:rPr>
        <w:t>6.1</w:t>
      </w:r>
      <w:r w:rsidRPr="005858CF">
        <w:rPr>
          <w:lang w:val="ru-RU"/>
        </w:rPr>
        <w:tab/>
      </w:r>
      <w:bookmarkEnd w:id="450"/>
      <w:r w:rsidRPr="005858CF">
        <w:rPr>
          <w:lang w:val="ru-RU"/>
        </w:rPr>
        <w:t>Метод определения наиболее перспективных технологий построения СПП</w:t>
      </w:r>
      <w:bookmarkEnd w:id="451"/>
      <w:bookmarkEnd w:id="452"/>
      <w:bookmarkEnd w:id="453"/>
    </w:p>
    <w:p w:rsidR="00792ADB" w:rsidRPr="005858CF" w:rsidRDefault="00792ADB" w:rsidP="00995673">
      <w:pPr>
        <w:spacing w:line="240" w:lineRule="exact"/>
        <w:rPr>
          <w:szCs w:val="19"/>
          <w:lang w:val="ru-RU"/>
        </w:rPr>
      </w:pPr>
      <w:bookmarkStart w:id="454" w:name="_GoBack"/>
      <w:r w:rsidRPr="005858CF">
        <w:rPr>
          <w:szCs w:val="19"/>
          <w:lang w:val="ru-RU"/>
        </w:rPr>
        <w:t>Эта методика основана на принципе моделирования построения или реорганизации инфокоммуникационной сети для оценки стоимости и продолжительности перехода к использованию определенного набора технологий, которые отвечают всем требованиям владельца сети.</w:t>
      </w:r>
    </w:p>
    <w:p w:rsidR="00792ADB" w:rsidRPr="005858CF" w:rsidRDefault="00792ADB" w:rsidP="00995673">
      <w:pPr>
        <w:spacing w:line="240" w:lineRule="exact"/>
        <w:rPr>
          <w:szCs w:val="19"/>
          <w:lang w:val="ru-RU"/>
        </w:rPr>
      </w:pPr>
      <w:r w:rsidRPr="005858CF">
        <w:rPr>
          <w:szCs w:val="19"/>
          <w:lang w:val="ru-RU"/>
        </w:rPr>
        <w:t xml:space="preserve">На </w:t>
      </w:r>
      <w:r w:rsidR="00502253">
        <w:rPr>
          <w:szCs w:val="19"/>
          <w:lang w:val="ru-RU"/>
        </w:rPr>
        <w:t>Рисун</w:t>
      </w:r>
      <w:r w:rsidRPr="005858CF">
        <w:rPr>
          <w:szCs w:val="19"/>
          <w:lang w:val="ru-RU"/>
        </w:rPr>
        <w:t>ке 6-1 показан обобщенный алгоритм метода. Этот алгоритм включает четыре параллельные (независимые) подготовительные процедуры, результаты которых затем используются при определении наиболее перспективных с точки зрения стоимости и срока строительства (реорганизации) вариантов построения инфокоммуникационной сети.</w:t>
      </w:r>
    </w:p>
    <w:p w:rsidR="00792ADB" w:rsidRPr="005858CF" w:rsidRDefault="00792ADB" w:rsidP="00995673">
      <w:pPr>
        <w:spacing w:line="240" w:lineRule="exact"/>
        <w:rPr>
          <w:szCs w:val="19"/>
          <w:lang w:val="ru-RU"/>
        </w:rPr>
      </w:pPr>
      <w:r w:rsidRPr="005858CF">
        <w:rPr>
          <w:szCs w:val="19"/>
          <w:lang w:val="ru-RU"/>
        </w:rPr>
        <w:t xml:space="preserve">Первая из четырех процедур (обозначена цифрой 1 на </w:t>
      </w:r>
      <w:r w:rsidR="00502253">
        <w:rPr>
          <w:szCs w:val="19"/>
          <w:lang w:val="ru-RU"/>
        </w:rPr>
        <w:t>Рисун</w:t>
      </w:r>
      <w:r w:rsidRPr="005858CF">
        <w:rPr>
          <w:szCs w:val="19"/>
          <w:lang w:val="ru-RU"/>
        </w:rPr>
        <w:t>ке 6-1) состоит из двух основных этапов: ввод информации о структуре существующей или проектируемой сети и выделение независимых сегментов сети, которые должны быть построены. Первый из этих этапов включает постепенное введение информации о каждом элементе сети (оборудовании или канале связи) для тех уровней, о модернизации или построении которых идет речь. Кроме типа и технических характеристик каждого элемента на этом этапе должна быть введена информация о взаимном соединении элементов друг с другом через специальные интерфейсы (как в пределах того же уровня, так и с оборудованием других уровней).</w:t>
      </w:r>
    </w:p>
    <w:p w:rsidR="00792ADB" w:rsidRPr="005858CF" w:rsidRDefault="00792ADB" w:rsidP="00995673">
      <w:pPr>
        <w:spacing w:line="240" w:lineRule="exact"/>
        <w:rPr>
          <w:szCs w:val="19"/>
          <w:lang w:val="ru-RU"/>
        </w:rPr>
      </w:pPr>
      <w:r w:rsidRPr="005858CF">
        <w:rPr>
          <w:szCs w:val="19"/>
          <w:lang w:val="ru-RU"/>
        </w:rPr>
        <w:t xml:space="preserve">Вторая процедура (обозначена номером 2 на </w:t>
      </w:r>
      <w:r w:rsidR="00502253">
        <w:rPr>
          <w:szCs w:val="19"/>
          <w:lang w:val="ru-RU"/>
        </w:rPr>
        <w:t>Рисун</w:t>
      </w:r>
      <w:r w:rsidRPr="005858CF">
        <w:rPr>
          <w:szCs w:val="19"/>
          <w:lang w:val="ru-RU"/>
        </w:rPr>
        <w:t>ке 6-1) предназначена для выделения из совокупности наборов технологий, которые сегодня можно рассматривать в качестве перспективных для модернизации или построения инфокоммуникационной сети, только тех наборов, которые отвечают требованиям владельца сети. Данная процедура состоит из трех основных этапов: формирование требований к сети на всех уровнях, экспертная оценка существующих наборов технологий построения инфокоммуникационных сетей и оценка соответствия перспективных технологий требованиям к проектируемой сети. В результате выполнения этой процедуры должен быть получен список тех наборов технологий (для каждого из уровней сети), которые полностью отвечают требованиям, установленным для этой сети ее владельцем. Переход к этим наборам технологий на последующих этапах методики будет аналогичным с точки зрения стоимости и продолжительности реорганизации для каждого из них.</w:t>
      </w:r>
    </w:p>
    <w:p w:rsidR="00792ADB" w:rsidRPr="005858CF" w:rsidRDefault="00792ADB" w:rsidP="00995673">
      <w:pPr>
        <w:spacing w:line="240" w:lineRule="exact"/>
        <w:rPr>
          <w:szCs w:val="19"/>
          <w:lang w:val="ru-RU"/>
        </w:rPr>
      </w:pPr>
      <w:r w:rsidRPr="005858CF">
        <w:rPr>
          <w:szCs w:val="19"/>
          <w:lang w:val="ru-RU"/>
        </w:rPr>
        <w:t xml:space="preserve">Третья процедура (обозначена цифрой 3 на </w:t>
      </w:r>
      <w:r w:rsidR="00502253">
        <w:rPr>
          <w:szCs w:val="19"/>
          <w:lang w:val="ru-RU"/>
        </w:rPr>
        <w:t>Рисун</w:t>
      </w:r>
      <w:r w:rsidRPr="005858CF">
        <w:rPr>
          <w:szCs w:val="19"/>
          <w:lang w:val="ru-RU"/>
        </w:rPr>
        <w:t>ке 6-1) является наиболее сложной с точки зрения количества операций. Эта процедура включает циклический перебор всех выбранных независимых сегментов (которые подлежат модернизации или построению) для последовательной оценки их перевода на новые перспективные наборы технологий (или построения сети с использованием этих наборов технологий). Различие между модернизацией существующей сети и построением новой заключается, в первую очередь, в том, что при обновлении действующей сети учитываются дополнительное время и затраты на демонтаж существующего оборудования и/или существующих каналов связи. Основой для этой процедуры является специально созданная информационная база данных о рынке оборудования электросвязи, которая включает информацию о возможной взаимозаменяемости моделей друг с другом. Результатом этой процедуры является вектор стоимости и продолжительности модернизации (или построения) сети (по ее уровням) с использованием набора перспективных технологий.</w:t>
      </w:r>
    </w:p>
    <w:p w:rsidR="00792ADB" w:rsidRPr="005858CF" w:rsidRDefault="00792ADB" w:rsidP="00995673">
      <w:pPr>
        <w:spacing w:line="240" w:lineRule="exact"/>
        <w:rPr>
          <w:szCs w:val="19"/>
          <w:lang w:val="ru-RU"/>
        </w:rPr>
      </w:pPr>
      <w:r w:rsidRPr="005858CF">
        <w:rPr>
          <w:szCs w:val="19"/>
          <w:lang w:val="ru-RU"/>
        </w:rPr>
        <w:t xml:space="preserve">Последняя процедура алгоритма (обозначена цифрой 4 на </w:t>
      </w:r>
      <w:r w:rsidR="00502253">
        <w:rPr>
          <w:szCs w:val="19"/>
          <w:lang w:val="ru-RU"/>
        </w:rPr>
        <w:t>Рисун</w:t>
      </w:r>
      <w:r w:rsidRPr="005858CF">
        <w:rPr>
          <w:szCs w:val="19"/>
          <w:lang w:val="ru-RU"/>
        </w:rPr>
        <w:t>ке 6-1) включает определение наиболее перспективного набора технологий на каждом уровне сети на основе сравнения затрат и продолжительности модернизации (или построения) с учетом основных финансовых показателей деятельности владельца сети по основному направлению (например, путем определения сроков окупаемости оператора сети электросвязи).</w:t>
      </w:r>
    </w:p>
    <w:p w:rsidR="0008639C" w:rsidRPr="00792ADB" w:rsidRDefault="00792ADB" w:rsidP="00995673">
      <w:pPr>
        <w:spacing w:line="240" w:lineRule="exact"/>
        <w:rPr>
          <w:szCs w:val="19"/>
          <w:lang w:val="ru-RU"/>
        </w:rPr>
      </w:pPr>
      <w:r w:rsidRPr="005858CF">
        <w:rPr>
          <w:szCs w:val="19"/>
          <w:lang w:val="ru-RU"/>
        </w:rPr>
        <w:t xml:space="preserve">Следует также отметить, что алгоритм, приведенный на </w:t>
      </w:r>
      <w:r w:rsidR="00502253">
        <w:rPr>
          <w:szCs w:val="19"/>
          <w:lang w:val="ru-RU"/>
        </w:rPr>
        <w:t>Рисун</w:t>
      </w:r>
      <w:r w:rsidRPr="005858CF">
        <w:rPr>
          <w:szCs w:val="19"/>
          <w:lang w:val="ru-RU"/>
        </w:rPr>
        <w:t>ке 6-1, показывает только общий принцип определения набора перспективных технологий, а его спецификация для конкретных условий (создание новой сети или реорганизация существующих, построение сетей на различных уровнях и т. д.) предполагает использование подробных алгоритмов.</w:t>
      </w:r>
    </w:p>
    <w:p w:rsidR="0008639C" w:rsidRPr="00CD5563" w:rsidRDefault="00F92B83" w:rsidP="00891597">
      <w:pPr>
        <w:pStyle w:val="Figuretitle"/>
        <w:rPr>
          <w:lang w:val="en-GB"/>
        </w:rPr>
      </w:pPr>
      <w:bookmarkStart w:id="455" w:name="_Toc381722371"/>
      <w:bookmarkEnd w:id="454"/>
      <w:r>
        <w:rPr>
          <w:lang w:val="en-GB" w:eastAsia="en-US"/>
        </w:rPr>
        <w:t>Рисунок</w:t>
      </w:r>
      <w:r w:rsidR="0008639C" w:rsidRPr="00CD5563">
        <w:rPr>
          <w:lang w:val="en-GB" w:eastAsia="en-US"/>
        </w:rPr>
        <w:t xml:space="preserve"> 6-1: </w:t>
      </w:r>
      <w:r w:rsidR="00891597" w:rsidRPr="005059F1">
        <w:t>Обобщенный алгоритм метода</w:t>
      </w:r>
      <w:bookmarkEnd w:id="455"/>
    </w:p>
    <w:p w:rsidR="0008639C" w:rsidRPr="00CD5563" w:rsidRDefault="009663A0" w:rsidP="00B253AC">
      <w:pPr>
        <w:pStyle w:val="Figure"/>
        <w:rPr>
          <w:lang w:val="en-GB"/>
        </w:rPr>
      </w:pPr>
      <w:r w:rsidRPr="009663A0">
        <w:rPr>
          <w:noProof/>
          <w:lang w:val="ru-RU" w:eastAsia="zh-CN"/>
        </w:rPr>
        <w:drawing>
          <wp:inline distT="0" distB="0" distL="0" distR="0" wp14:anchorId="51D20272" wp14:editId="00B4BAB7">
            <wp:extent cx="5200650" cy="4038341"/>
            <wp:effectExtent l="0" t="0" r="0" b="63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01800" cy="4039234"/>
                    </a:xfrm>
                    <a:prstGeom prst="rect">
                      <a:avLst/>
                    </a:prstGeom>
                    <a:noFill/>
                    <a:ln>
                      <a:noFill/>
                    </a:ln>
                  </pic:spPr>
                </pic:pic>
              </a:graphicData>
            </a:graphic>
          </wp:inline>
        </w:drawing>
      </w:r>
    </w:p>
    <w:p w:rsidR="00B253AC" w:rsidRPr="00CD5563" w:rsidRDefault="00B253AC" w:rsidP="009663A0">
      <w:pPr>
        <w:pStyle w:val="Figure"/>
        <w:spacing w:before="0" w:after="0"/>
        <w:rPr>
          <w:lang w:val="en-GB" w:eastAsia="en-US"/>
        </w:rPr>
      </w:pPr>
    </w:p>
    <w:p w:rsidR="00792ADB" w:rsidRPr="005858CF" w:rsidRDefault="00792ADB" w:rsidP="00792ADB">
      <w:pPr>
        <w:pStyle w:val="Heading2"/>
        <w:ind w:left="794" w:hanging="794"/>
        <w:rPr>
          <w:lang w:val="ru-RU"/>
        </w:rPr>
      </w:pPr>
      <w:bookmarkStart w:id="456" w:name="_Toc364696591"/>
      <w:bookmarkStart w:id="457" w:name="_Toc370130586"/>
      <w:bookmarkStart w:id="458" w:name="_Toc381721567"/>
      <w:r w:rsidRPr="005858CF">
        <w:rPr>
          <w:lang w:val="ru-RU"/>
        </w:rPr>
        <w:t>6.2</w:t>
      </w:r>
      <w:r w:rsidRPr="005858CF">
        <w:rPr>
          <w:lang w:val="ru-RU"/>
        </w:rPr>
        <w:tab/>
        <w:t>Текущее состояние развития СПП</w:t>
      </w:r>
      <w:bookmarkEnd w:id="456"/>
      <w:bookmarkEnd w:id="457"/>
      <w:bookmarkEnd w:id="458"/>
    </w:p>
    <w:p w:rsidR="0008639C" w:rsidRPr="00792ADB" w:rsidRDefault="00792ADB" w:rsidP="00995673">
      <w:pPr>
        <w:spacing w:line="240" w:lineRule="exact"/>
        <w:rPr>
          <w:szCs w:val="19"/>
          <w:lang w:val="ru-RU"/>
        </w:rPr>
      </w:pPr>
      <w:r w:rsidRPr="005858CF">
        <w:rPr>
          <w:lang w:val="ru-RU"/>
        </w:rPr>
        <w:t xml:space="preserve">Базы данных МСЭ, в особенности базы данных по тарифной политике, демонстрируют различную полезную статистику. Целью этой базы данных является отслеживание и демонстрация тенденций применения тарифной политики в отношении ценообразования, моделей стоимости/тарифных планов, аналитического учета, платы за межсоединения, управления универсальными услугами и контроля за ценами в разных странах. Данные предоставляются ежегодно регуляторными органами по электросвязи и операторами сетей. Это позволяет отражать положение дел в регионах на дату заполнения вопросника. Далее на </w:t>
      </w:r>
      <w:r w:rsidR="00502253">
        <w:rPr>
          <w:lang w:val="ru-RU"/>
        </w:rPr>
        <w:t>Рисун</w:t>
      </w:r>
      <w:r w:rsidRPr="005858CF">
        <w:rPr>
          <w:lang w:val="ru-RU"/>
        </w:rPr>
        <w:t>ках от 6-2 до 6-4 приводятся статистические данные, особенно в отношении сетей последующих поколений, поступающие из Всемирной базы данных МСЭ по тарифной политике</w:t>
      </w:r>
      <w:r w:rsidRPr="005858CF">
        <w:rPr>
          <w:rStyle w:val="FootnoteReference"/>
          <w:sz w:val="14"/>
          <w:szCs w:val="14"/>
          <w:lang w:val="ru-RU"/>
        </w:rPr>
        <w:footnoteReference w:id="4"/>
      </w:r>
      <w:r w:rsidRPr="005858CF">
        <w:rPr>
          <w:lang w:val="ru-RU"/>
        </w:rPr>
        <w:t>.</w:t>
      </w:r>
    </w:p>
    <w:p w:rsidR="0008639C" w:rsidRPr="00891597" w:rsidRDefault="00F92B83" w:rsidP="00891597">
      <w:pPr>
        <w:pStyle w:val="Figuretitle"/>
        <w:rPr>
          <w:bCs/>
          <w:lang w:val="ru-RU" w:eastAsia="en-US"/>
        </w:rPr>
      </w:pPr>
      <w:bookmarkStart w:id="459" w:name="_Toc381722372"/>
      <w:r w:rsidRPr="00891597">
        <w:rPr>
          <w:lang w:val="ru-RU" w:eastAsia="en-US"/>
        </w:rPr>
        <w:t>Рисунок</w:t>
      </w:r>
      <w:r w:rsidR="0008639C" w:rsidRPr="00891597">
        <w:rPr>
          <w:lang w:val="ru-RU" w:eastAsia="en-US"/>
        </w:rPr>
        <w:t xml:space="preserve"> 6-2: </w:t>
      </w:r>
      <w:r w:rsidR="00891597" w:rsidRPr="00234916">
        <w:rPr>
          <w:lang w:val="ru-RU"/>
        </w:rPr>
        <w:t>Стадии внедрения системы СПП операторами</w:t>
      </w:r>
      <w:bookmarkEnd w:id="459"/>
    </w:p>
    <w:p w:rsidR="0008639C" w:rsidRPr="00CD5563" w:rsidRDefault="00891597" w:rsidP="00B253AC">
      <w:pPr>
        <w:pStyle w:val="Figure"/>
        <w:rPr>
          <w:lang w:val="en-GB"/>
        </w:rPr>
      </w:pPr>
      <w:r>
        <w:object w:dxaOrig="8846" w:dyaOrig="3068">
          <v:shape id="_x0000_i1037" type="#_x0000_t75" style="width:442.3pt;height:153.7pt" o:ole="">
            <v:imagedata r:id="rId107" o:title=""/>
          </v:shape>
          <o:OLEObject Type="Embed" ProgID="CorelDRAW.Graphic.14" ShapeID="_x0000_i1037" DrawAspect="Content" ObjectID="_1455535818" r:id="rId108"/>
        </w:object>
      </w:r>
    </w:p>
    <w:p w:rsidR="00B253AC" w:rsidRPr="00CD5563" w:rsidRDefault="00B253AC" w:rsidP="00891597">
      <w:pPr>
        <w:pStyle w:val="Figure"/>
        <w:spacing w:before="0" w:after="0"/>
        <w:rPr>
          <w:lang w:val="en-GB"/>
        </w:rPr>
      </w:pPr>
    </w:p>
    <w:p w:rsidR="004D6751" w:rsidRPr="00CD5563" w:rsidRDefault="004D6751" w:rsidP="004D6751">
      <w:pPr>
        <w:spacing w:before="0"/>
        <w:rPr>
          <w:sz w:val="18"/>
          <w:szCs w:val="18"/>
          <w:lang w:val="en-GB" w:eastAsia="en-US"/>
        </w:rPr>
      </w:pPr>
    </w:p>
    <w:p w:rsidR="0008639C" w:rsidRPr="00EA3BA5" w:rsidRDefault="00F92B83" w:rsidP="00EA3BA5">
      <w:pPr>
        <w:pStyle w:val="Figuretitle"/>
        <w:rPr>
          <w:bCs/>
          <w:lang w:val="ru-RU" w:eastAsia="en-US"/>
        </w:rPr>
      </w:pPr>
      <w:bookmarkStart w:id="460" w:name="_Toc381722373"/>
      <w:r w:rsidRPr="00EA3BA5">
        <w:rPr>
          <w:lang w:val="ru-RU" w:eastAsia="en-US"/>
        </w:rPr>
        <w:t>Рисунок</w:t>
      </w:r>
      <w:r w:rsidR="0008639C" w:rsidRPr="00EA3BA5">
        <w:rPr>
          <w:lang w:val="ru-RU" w:eastAsia="en-US"/>
        </w:rPr>
        <w:t xml:space="preserve"> 6-3: </w:t>
      </w:r>
      <w:r w:rsidR="00EA3BA5" w:rsidRPr="00234916">
        <w:rPr>
          <w:lang w:val="ru-RU"/>
        </w:rPr>
        <w:t xml:space="preserve">СПП: регулирование использования сетей </w:t>
      </w:r>
      <w:r w:rsidR="00EA3BA5" w:rsidRPr="005059F1">
        <w:t>IP</w:t>
      </w:r>
      <w:r w:rsidR="00EA3BA5" w:rsidRPr="00234916">
        <w:rPr>
          <w:lang w:val="ru-RU"/>
        </w:rPr>
        <w:t xml:space="preserve"> для услуг голосовой связи, 2012</w:t>
      </w:r>
      <w:r w:rsidR="00EA3BA5" w:rsidRPr="005059F1">
        <w:t> </w:t>
      </w:r>
      <w:r w:rsidR="00EA3BA5" w:rsidRPr="00234916">
        <w:rPr>
          <w:lang w:val="ru-RU"/>
        </w:rPr>
        <w:t>год</w:t>
      </w:r>
      <w:bookmarkEnd w:id="460"/>
    </w:p>
    <w:p w:rsidR="0008639C" w:rsidRPr="00CD5563" w:rsidRDefault="00891597" w:rsidP="00B253AC">
      <w:pPr>
        <w:pStyle w:val="Figure"/>
        <w:rPr>
          <w:lang w:val="en-GB"/>
        </w:rPr>
      </w:pPr>
      <w:r>
        <w:object w:dxaOrig="9041" w:dyaOrig="3111">
          <v:shape id="_x0000_i1038" type="#_x0000_t75" style="width:425.4pt;height:146.2pt" o:ole="">
            <v:imagedata r:id="rId109" o:title=""/>
          </v:shape>
          <o:OLEObject Type="Embed" ProgID="CorelDRAW.Graphic.14" ShapeID="_x0000_i1038" DrawAspect="Content" ObjectID="_1455535819" r:id="rId110"/>
        </w:object>
      </w:r>
    </w:p>
    <w:p w:rsidR="00B253AC" w:rsidRPr="00CD5563" w:rsidRDefault="00B253AC" w:rsidP="00B253AC">
      <w:pPr>
        <w:pStyle w:val="Figure"/>
        <w:rPr>
          <w:lang w:val="en-GB"/>
        </w:rPr>
      </w:pPr>
    </w:p>
    <w:p w:rsidR="004D6751" w:rsidRPr="00CD5563" w:rsidRDefault="004D6751" w:rsidP="004D6751">
      <w:pPr>
        <w:spacing w:before="0"/>
        <w:rPr>
          <w:sz w:val="18"/>
          <w:szCs w:val="18"/>
          <w:lang w:val="en-GB" w:eastAsia="en-US"/>
        </w:rPr>
      </w:pPr>
    </w:p>
    <w:p w:rsidR="0008639C" w:rsidRPr="00300AE8" w:rsidRDefault="00F92B83" w:rsidP="00300AE8">
      <w:pPr>
        <w:pStyle w:val="Figuretitle"/>
        <w:keepLines/>
        <w:rPr>
          <w:bCs/>
          <w:lang w:val="ru-RU" w:eastAsia="en-US"/>
        </w:rPr>
      </w:pPr>
      <w:bookmarkStart w:id="461" w:name="_Toc381722374"/>
      <w:r w:rsidRPr="00300AE8">
        <w:rPr>
          <w:lang w:val="ru-RU" w:eastAsia="en-US"/>
        </w:rPr>
        <w:t>Рисунок</w:t>
      </w:r>
      <w:r w:rsidR="0008639C" w:rsidRPr="00300AE8">
        <w:rPr>
          <w:lang w:val="ru-RU" w:eastAsia="en-US"/>
        </w:rPr>
        <w:t xml:space="preserve"> 6-4: </w:t>
      </w:r>
      <w:r w:rsidR="00300AE8" w:rsidRPr="00234916">
        <w:rPr>
          <w:lang w:val="ru-RU"/>
        </w:rPr>
        <w:t xml:space="preserve">СПП: регулирование использования сетей </w:t>
      </w:r>
      <w:r w:rsidR="00300AE8" w:rsidRPr="005059F1">
        <w:t>IP</w:t>
      </w:r>
      <w:r w:rsidR="00300AE8" w:rsidRPr="00234916">
        <w:rPr>
          <w:lang w:val="ru-RU"/>
        </w:rPr>
        <w:t xml:space="preserve"> для услуг передачи данных, 2012 год</w:t>
      </w:r>
      <w:bookmarkEnd w:id="461"/>
    </w:p>
    <w:p w:rsidR="00B253AC" w:rsidRPr="00CD5563" w:rsidRDefault="00891597" w:rsidP="004D6751">
      <w:pPr>
        <w:pStyle w:val="Figure"/>
        <w:keepNext w:val="0"/>
        <w:rPr>
          <w:lang w:val="en-GB"/>
        </w:rPr>
      </w:pPr>
      <w:r>
        <w:object w:dxaOrig="9040" w:dyaOrig="3731">
          <v:shape id="_x0000_i1039" type="#_x0000_t75" style="width:417.2pt;height:172.55pt" o:ole="">
            <v:imagedata r:id="rId111" o:title=""/>
          </v:shape>
          <o:OLEObject Type="Embed" ProgID="CorelDRAW.Graphic.14" ShapeID="_x0000_i1039" DrawAspect="Content" ObjectID="_1455535820" r:id="rId112"/>
        </w:object>
      </w:r>
    </w:p>
    <w:p w:rsidR="004D6751" w:rsidRPr="00CD5563" w:rsidRDefault="004D6751" w:rsidP="004D6751">
      <w:pPr>
        <w:pStyle w:val="Figure"/>
        <w:keepNext w:val="0"/>
        <w:spacing w:before="0" w:after="0"/>
        <w:rPr>
          <w:sz w:val="16"/>
          <w:szCs w:val="16"/>
          <w:lang w:val="en-GB"/>
        </w:rPr>
      </w:pPr>
    </w:p>
    <w:bookmarkEnd w:id="433"/>
    <w:p w:rsidR="00BA2B62" w:rsidRPr="00CD5563" w:rsidRDefault="00BA2B62" w:rsidP="000A71D3">
      <w:pPr>
        <w:rPr>
          <w:lang w:val="en-GB"/>
        </w:rPr>
        <w:sectPr w:rsidR="00BA2B62" w:rsidRPr="00CD5563" w:rsidSect="00BA2B62">
          <w:endnotePr>
            <w:numFmt w:val="decimal"/>
          </w:endnotePr>
          <w:type w:val="oddPage"/>
          <w:pgSz w:w="11907" w:h="16840" w:code="9"/>
          <w:pgMar w:top="1418" w:right="1418" w:bottom="1418" w:left="1418" w:header="709" w:footer="709" w:gutter="0"/>
          <w:pgNumType w:start="1"/>
          <w:cols w:space="708"/>
          <w:docGrid w:linePitch="360"/>
        </w:sectPr>
      </w:pPr>
    </w:p>
    <w:bookmarkEnd w:id="8"/>
    <w:p w:rsidR="00703D54" w:rsidRPr="00CD5563" w:rsidRDefault="00703D54" w:rsidP="008F142B">
      <w:pPr>
        <w:rPr>
          <w:lang w:val="en-GB"/>
        </w:rPr>
      </w:pPr>
    </w:p>
    <w:sectPr w:rsidR="00703D54" w:rsidRPr="00CD5563" w:rsidSect="00BA2B62">
      <w:headerReference w:type="even" r:id="rId113"/>
      <w:headerReference w:type="default" r:id="rId114"/>
      <w:footerReference w:type="even" r:id="rId115"/>
      <w:footerReference w:type="default" r:id="rId116"/>
      <w:endnotePr>
        <w:numFmt w:val="decimal"/>
      </w:endnotePr>
      <w:type w:val="oddPage"/>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7AA0" w:rsidRPr="0034180A" w:rsidRDefault="003B7AA0" w:rsidP="00837668">
      <w:pPr>
        <w:pStyle w:val="Footer"/>
      </w:pPr>
    </w:p>
    <w:p w:rsidR="003B7AA0" w:rsidRDefault="003B7AA0"/>
    <w:p w:rsidR="003B7AA0" w:rsidRDefault="003B7AA0"/>
  </w:endnote>
  <w:endnote w:type="continuationSeparator" w:id="0">
    <w:p w:rsidR="003B7AA0" w:rsidRPr="0034180A" w:rsidRDefault="003B7AA0" w:rsidP="00837668">
      <w:pPr>
        <w:pStyle w:val="Footer"/>
      </w:pPr>
    </w:p>
    <w:p w:rsidR="003B7AA0" w:rsidRDefault="003B7AA0"/>
    <w:p w:rsidR="003B7AA0" w:rsidRDefault="003B7AA0"/>
  </w:endnote>
  <w:endnote w:type="continuationNotice" w:id="1">
    <w:p w:rsidR="003B7AA0" w:rsidRDefault="003B7AA0"/>
    <w:p w:rsidR="003B7AA0" w:rsidRDefault="003B7AA0"/>
    <w:p w:rsidR="003B7AA0" w:rsidRDefault="003B7A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embedRegular r:id="rId1" w:subsetted="1" w:fontKey="{CB80CEAC-6D5B-4DF1-AD5F-31EDB99AAEB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2" w:fontKey="{2636C82D-8801-44C4-84E8-ED62C023E230}"/>
    <w:embedBold r:id="rId3" w:fontKey="{9E189103-C6C5-4FA2-8718-8B8D5F17AB77}"/>
    <w:embedItalic r:id="rId4" w:fontKey="{9C86E94C-D6AD-4254-96BF-18395030EF28}"/>
    <w:embedBoldItalic r:id="rId5" w:fontKey="{7DC8917F-DA1B-429A-92B3-5AEF9089A0FF}"/>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4BD78882-1E7C-4282-8E26-A9131F549F91}"/>
    <w:embedBold r:id="rId7" w:fontKey="{918DF9DB-3D3C-4F1E-8ECC-477E54CBF3D1}"/>
    <w:embedItalic r:id="rId8" w:fontKey="{E8760082-0020-4624-9920-3942B468893D}"/>
  </w:font>
  <w:font w:name="Arial Bold">
    <w:panose1 w:val="020B0704020202020204"/>
    <w:charset w:val="00"/>
    <w:family w:val="roman"/>
    <w:notTrueType/>
    <w:pitch w:val="default"/>
  </w:font>
  <w:font w:name="Lucida Grande">
    <w:altName w:val="Arial"/>
    <w:charset w:val="00"/>
    <w:family w:val="auto"/>
    <w:pitch w:val="variable"/>
    <w:sig w:usb0="E1000AEF" w:usb1="5000A1FF" w:usb2="00000000" w:usb3="00000000" w:csb0="000001BF" w:csb1="00000000"/>
  </w:font>
  <w:font w:name="Times New Roman italic">
    <w:panose1 w:val="00000000000000000000"/>
    <w:charset w:val="00"/>
    <w:family w:val="roman"/>
    <w:notTrueType/>
    <w:pitch w:val="default"/>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Batang">
    <w:altName w:val="바탕"/>
    <w:panose1 w:val="02030600000101010101"/>
    <w:charset w:val="81"/>
    <w:family w:val="auto"/>
    <w:notTrueType/>
    <w:pitch w:val="fixed"/>
    <w:sig w:usb0="00000001" w:usb1="09060000" w:usb2="00000010" w:usb3="00000000" w:csb0="00080000" w:csb1="00000000"/>
  </w:font>
  <w:font w:name="DaunPenh">
    <w:panose1 w:val="01010101010101010101"/>
    <w:charset w:val="00"/>
    <w:family w:val="auto"/>
    <w:pitch w:val="variable"/>
    <w:sig w:usb0="00000003" w:usb1="00000000" w:usb2="00010000" w:usb3="00000000" w:csb0="00000001" w:csb1="00000000"/>
  </w:font>
  <w:font w:name="Arial Black">
    <w:panose1 w:val="020B0A04020102020204"/>
    <w:charset w:val="00"/>
    <w:family w:val="swiss"/>
    <w:pitch w:val="variable"/>
    <w:sig w:usb0="00000287" w:usb1="00000000" w:usb2="00000000" w:usb3="00000000" w:csb0="0000009F" w:csb1="00000000"/>
    <w:embedBold r:id="rId9" w:subsetted="1" w:fontKey="{797FBD96-C1CA-45F1-A05A-D51D9FA1500B}"/>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837668" w:rsidRDefault="0059726E" w:rsidP="00837668">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075AC8" w:rsidRDefault="0059726E" w:rsidP="00075AC8">
    <w:pPr>
      <w:pStyle w:val="Footer"/>
    </w:pPr>
    <w:r w:rsidRPr="009E2BB9">
      <w:tab/>
    </w:r>
    <w:r>
      <w:fldChar w:fldCharType="begin"/>
    </w:r>
    <w:r>
      <w:instrText xml:space="preserve"> PAGE </w:instrText>
    </w:r>
    <w:r>
      <w:fldChar w:fldCharType="separate"/>
    </w:r>
    <w:r>
      <w:rPr>
        <w:noProof/>
      </w:rPr>
      <w:t>v</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Default="0059726E" w:rsidP="00C21D57">
    <w:r>
      <w:tab/>
    </w: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DD5C7D" w:rsidRDefault="0059726E" w:rsidP="00DD5C7D">
    <w:pPr>
      <w:pStyle w:val="Footer"/>
      <w:tabs>
        <w:tab w:val="clear" w:pos="9071"/>
      </w:tabs>
      <w:ind w:left="0" w:right="6803"/>
      <w:jc w:val="left"/>
    </w:pPr>
    <w:r>
      <w:fldChar w:fldCharType="begin"/>
    </w:r>
    <w:r>
      <w:instrText xml:space="preserve"> PAGE </w:instrText>
    </w:r>
    <w:r>
      <w:fldChar w:fldCharType="separate"/>
    </w:r>
    <w:r w:rsidR="00995673">
      <w:rPr>
        <w:noProof/>
      </w:rPr>
      <w:t>60</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Default="0059726E" w:rsidP="00821C93">
    <w:pPr>
      <w:pStyle w:val="Footer"/>
    </w:pPr>
    <w:r w:rsidRPr="009E2BB9">
      <w:tab/>
    </w:r>
    <w:r>
      <w:fldChar w:fldCharType="begin"/>
    </w:r>
    <w:r>
      <w:instrText xml:space="preserve"> PAGE </w:instrText>
    </w:r>
    <w:r>
      <w:fldChar w:fldCharType="separate"/>
    </w:r>
    <w:r w:rsidR="00995673">
      <w:rPr>
        <w:noProof/>
      </w:rPr>
      <w:t>61</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Default="0059726E" w:rsidP="00821C93">
    <w:pPr>
      <w:pStyle w:val="Footer"/>
      <w:tabs>
        <w:tab w:val="clear" w:pos="9071"/>
      </w:tabs>
      <w:ind w:left="0" w:right="6803"/>
      <w:jc w:val="left"/>
    </w:pPr>
    <w:r>
      <w:fldChar w:fldCharType="begin"/>
    </w:r>
    <w:r>
      <w:instrText xml:space="preserve"> PAGE </w:instrText>
    </w:r>
    <w:r>
      <w:fldChar w:fldCharType="separate"/>
    </w:r>
    <w:r w:rsidR="00995673">
      <w:rPr>
        <w:noProof/>
      </w:rPr>
      <w:t>62</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Default="0059726E" w:rsidP="008F142B">
    <w:pPr>
      <w:pStyle w:val="Footer"/>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7AA0" w:rsidRDefault="003B7AA0" w:rsidP="009319E4">
      <w:pPr>
        <w:spacing w:after="120"/>
      </w:pPr>
      <w:r>
        <w:separator/>
      </w:r>
    </w:p>
  </w:footnote>
  <w:footnote w:type="continuationSeparator" w:id="0">
    <w:p w:rsidR="003B7AA0" w:rsidRDefault="003B7AA0">
      <w:r>
        <w:continuationSeparator/>
      </w:r>
    </w:p>
    <w:p w:rsidR="003B7AA0" w:rsidRDefault="003B7AA0"/>
    <w:p w:rsidR="003B7AA0" w:rsidRDefault="003B7AA0"/>
    <w:p w:rsidR="003B7AA0" w:rsidRDefault="003B7AA0"/>
    <w:p w:rsidR="003B7AA0" w:rsidRDefault="003B7AA0"/>
    <w:p w:rsidR="003B7AA0" w:rsidRDefault="003B7AA0"/>
  </w:footnote>
  <w:footnote w:type="continuationNotice" w:id="1">
    <w:p w:rsidR="003B7AA0" w:rsidRPr="006570A8" w:rsidRDefault="003B7AA0" w:rsidP="006570A8">
      <w:pPr>
        <w:pStyle w:val="Footer"/>
      </w:pPr>
    </w:p>
  </w:footnote>
  <w:footnote w:id="2">
    <w:p w:rsidR="0059726E" w:rsidRPr="00B87D93" w:rsidRDefault="0059726E" w:rsidP="00B57829">
      <w:pPr>
        <w:tabs>
          <w:tab w:val="left" w:pos="567"/>
          <w:tab w:val="left" w:pos="1588"/>
          <w:tab w:val="left" w:pos="1985"/>
        </w:tabs>
        <w:overflowPunct w:val="0"/>
        <w:autoSpaceDE w:val="0"/>
        <w:autoSpaceDN w:val="0"/>
        <w:adjustRightInd w:val="0"/>
        <w:spacing w:before="60"/>
        <w:textAlignment w:val="baseline"/>
        <w:rPr>
          <w:rStyle w:val="FootnoteTextChar"/>
          <w:lang w:val="ru-RU"/>
        </w:rPr>
      </w:pPr>
      <w:r w:rsidRPr="00B87D93">
        <w:rPr>
          <w:rStyle w:val="FootnoteReference"/>
        </w:rPr>
        <w:footnoteRef/>
      </w:r>
      <w:r>
        <w:rPr>
          <w:szCs w:val="18"/>
          <w:lang w:val="ru-RU"/>
        </w:rPr>
        <w:tab/>
      </w:r>
      <w:r w:rsidRPr="00B87D93">
        <w:rPr>
          <w:rStyle w:val="FootnoteTextChar"/>
          <w:lang w:val="ru-RU"/>
        </w:rPr>
        <w:t xml:space="preserve">С отчетом можно бесплатно ознакомиться на веб-сайте: </w:t>
      </w:r>
      <w:hyperlink r:id="rId1" w:history="1">
        <w:r w:rsidRPr="00147031">
          <w:rPr>
            <w:rStyle w:val="Hyperlink"/>
            <w:sz w:val="18"/>
            <w:szCs w:val="18"/>
          </w:rPr>
          <w:t>http</w:t>
        </w:r>
        <w:r w:rsidRPr="00147031">
          <w:rPr>
            <w:rStyle w:val="Hyperlink"/>
            <w:sz w:val="18"/>
            <w:szCs w:val="18"/>
            <w:lang w:val="ru-RU"/>
          </w:rPr>
          <w:t>://</w:t>
        </w:r>
        <w:r w:rsidRPr="00147031">
          <w:rPr>
            <w:rStyle w:val="Hyperlink"/>
            <w:sz w:val="18"/>
            <w:szCs w:val="18"/>
          </w:rPr>
          <w:t>www</w:t>
        </w:r>
        <w:r w:rsidRPr="00147031">
          <w:rPr>
            <w:rStyle w:val="Hyperlink"/>
            <w:sz w:val="18"/>
            <w:szCs w:val="18"/>
            <w:lang w:val="ru-RU"/>
          </w:rPr>
          <w:t>.</w:t>
        </w:r>
        <w:r w:rsidRPr="00147031">
          <w:rPr>
            <w:rStyle w:val="Hyperlink"/>
            <w:sz w:val="18"/>
            <w:szCs w:val="18"/>
          </w:rPr>
          <w:t>itu</w:t>
        </w:r>
        <w:r w:rsidRPr="00147031">
          <w:rPr>
            <w:rStyle w:val="Hyperlink"/>
            <w:sz w:val="18"/>
            <w:szCs w:val="18"/>
            <w:lang w:val="ru-RU"/>
          </w:rPr>
          <w:t>.</w:t>
        </w:r>
        <w:r w:rsidRPr="00147031">
          <w:rPr>
            <w:rStyle w:val="Hyperlink"/>
            <w:sz w:val="18"/>
            <w:szCs w:val="18"/>
          </w:rPr>
          <w:t>int</w:t>
        </w:r>
        <w:r w:rsidRPr="00147031">
          <w:rPr>
            <w:rStyle w:val="Hyperlink"/>
            <w:sz w:val="18"/>
            <w:szCs w:val="18"/>
            <w:lang w:val="ru-RU"/>
          </w:rPr>
          <w:t>/</w:t>
        </w:r>
        <w:r w:rsidRPr="00147031">
          <w:rPr>
            <w:rStyle w:val="Hyperlink"/>
            <w:sz w:val="18"/>
            <w:szCs w:val="18"/>
          </w:rPr>
          <w:t>en</w:t>
        </w:r>
        <w:r w:rsidRPr="00147031">
          <w:rPr>
            <w:rStyle w:val="Hyperlink"/>
            <w:sz w:val="18"/>
            <w:szCs w:val="18"/>
            <w:lang w:val="ru-RU"/>
          </w:rPr>
          <w:t>/</w:t>
        </w:r>
        <w:r w:rsidRPr="00147031">
          <w:rPr>
            <w:rStyle w:val="Hyperlink"/>
            <w:sz w:val="18"/>
            <w:szCs w:val="18"/>
          </w:rPr>
          <w:t>ITU</w:t>
        </w:r>
        <w:r w:rsidRPr="00147031">
          <w:rPr>
            <w:rStyle w:val="Hyperlink"/>
            <w:sz w:val="18"/>
            <w:szCs w:val="18"/>
            <w:lang w:val="ru-RU"/>
          </w:rPr>
          <w:t>-</w:t>
        </w:r>
        <w:r w:rsidRPr="00147031">
          <w:rPr>
            <w:rStyle w:val="Hyperlink"/>
            <w:sz w:val="18"/>
            <w:szCs w:val="18"/>
          </w:rPr>
          <w:t>D</w:t>
        </w:r>
        <w:r w:rsidRPr="00147031">
          <w:rPr>
            <w:rStyle w:val="Hyperlink"/>
            <w:sz w:val="18"/>
            <w:szCs w:val="18"/>
            <w:lang w:val="ru-RU"/>
          </w:rPr>
          <w:t>/</w:t>
        </w:r>
        <w:r w:rsidRPr="00147031">
          <w:rPr>
            <w:rStyle w:val="Hyperlink"/>
            <w:sz w:val="18"/>
            <w:szCs w:val="18"/>
          </w:rPr>
          <w:t>Regulatory</w:t>
        </w:r>
        <w:r w:rsidRPr="00147031">
          <w:rPr>
            <w:rStyle w:val="Hyperlink"/>
            <w:sz w:val="18"/>
            <w:szCs w:val="18"/>
            <w:lang w:val="ru-RU"/>
          </w:rPr>
          <w:t>-</w:t>
        </w:r>
        <w:r w:rsidRPr="00147031">
          <w:rPr>
            <w:rStyle w:val="Hyperlink"/>
            <w:sz w:val="18"/>
            <w:szCs w:val="18"/>
          </w:rPr>
          <w:t>Market</w:t>
        </w:r>
        <w:r w:rsidRPr="00147031">
          <w:rPr>
            <w:rStyle w:val="Hyperlink"/>
            <w:sz w:val="18"/>
            <w:szCs w:val="18"/>
            <w:lang w:val="ru-RU"/>
          </w:rPr>
          <w:t>/</w:t>
        </w:r>
        <w:r w:rsidRPr="00147031">
          <w:rPr>
            <w:rStyle w:val="Hyperlink"/>
            <w:sz w:val="18"/>
            <w:szCs w:val="18"/>
            <w:lang w:val="ru-RU"/>
          </w:rPr>
          <w:br/>
        </w:r>
        <w:r w:rsidRPr="00147031">
          <w:rPr>
            <w:rStyle w:val="Hyperlink"/>
            <w:sz w:val="18"/>
            <w:szCs w:val="18"/>
          </w:rPr>
          <w:t>Pages</w:t>
        </w:r>
        <w:r w:rsidRPr="00147031">
          <w:rPr>
            <w:rStyle w:val="Hyperlink"/>
            <w:sz w:val="18"/>
            <w:szCs w:val="18"/>
            <w:lang w:val="ru-RU"/>
          </w:rPr>
          <w:t>/</w:t>
        </w:r>
        <w:r w:rsidRPr="00147031">
          <w:rPr>
            <w:rStyle w:val="Hyperlink"/>
            <w:sz w:val="18"/>
            <w:szCs w:val="18"/>
          </w:rPr>
          <w:t>Studies</w:t>
        </w:r>
        <w:r w:rsidRPr="00147031">
          <w:rPr>
            <w:rStyle w:val="Hyperlink"/>
            <w:sz w:val="18"/>
            <w:szCs w:val="18"/>
            <w:lang w:val="ru-RU"/>
          </w:rPr>
          <w:t>.</w:t>
        </w:r>
        <w:r w:rsidRPr="00147031">
          <w:rPr>
            <w:rStyle w:val="Hyperlink"/>
            <w:sz w:val="18"/>
            <w:szCs w:val="18"/>
          </w:rPr>
          <w:t>aspx</w:t>
        </w:r>
      </w:hyperlink>
      <w:r w:rsidRPr="00B87D93">
        <w:rPr>
          <w:rStyle w:val="FootnoteTextChar"/>
          <w:color w:val="0000FF"/>
          <w:u w:val="single"/>
          <w:lang w:val="ru-RU"/>
        </w:rPr>
        <w:t>.</w:t>
      </w:r>
    </w:p>
  </w:footnote>
  <w:footnote w:id="3">
    <w:p w:rsidR="0059726E" w:rsidRPr="004F0856" w:rsidRDefault="0059726E" w:rsidP="00B57829">
      <w:pPr>
        <w:pStyle w:val="FootnoteText"/>
        <w:spacing w:before="0"/>
        <w:rPr>
          <w:lang w:val="ru-RU"/>
        </w:rPr>
      </w:pPr>
      <w:r w:rsidRPr="00B87D93">
        <w:rPr>
          <w:rStyle w:val="FootnoteReference"/>
        </w:rPr>
        <w:footnoteRef/>
      </w:r>
      <w:r w:rsidRPr="004F0856">
        <w:rPr>
          <w:rFonts w:ascii="Verdana" w:hAnsi="Verdana"/>
          <w:sz w:val="16"/>
          <w:szCs w:val="16"/>
          <w:lang w:val="ru-RU"/>
        </w:rPr>
        <w:tab/>
      </w:r>
      <w:r w:rsidRPr="00CF5C5A">
        <w:rPr>
          <w:rFonts w:ascii="Verdana" w:hAnsi="Verdana"/>
          <w:sz w:val="16"/>
          <w:szCs w:val="16"/>
          <w:lang w:val="ru-RU"/>
        </w:rPr>
        <w:t>См</w:t>
      </w:r>
      <w:r w:rsidRPr="004F0856">
        <w:rPr>
          <w:rFonts w:ascii="Verdana" w:hAnsi="Verdana"/>
          <w:sz w:val="16"/>
          <w:szCs w:val="16"/>
          <w:lang w:val="ru-RU"/>
        </w:rPr>
        <w:t xml:space="preserve">. </w:t>
      </w:r>
      <w:hyperlink r:id="rId2" w:history="1">
        <w:r w:rsidRPr="00B87D93">
          <w:rPr>
            <w:color w:val="0000FF"/>
            <w:u w:val="single"/>
          </w:rPr>
          <w:t>http</w:t>
        </w:r>
        <w:r w:rsidRPr="00642D7C">
          <w:rPr>
            <w:color w:val="0000FF"/>
            <w:u w:val="single"/>
            <w:lang w:val="ru-RU"/>
          </w:rPr>
          <w:t>://</w:t>
        </w:r>
        <w:r w:rsidRPr="00B87D93">
          <w:rPr>
            <w:color w:val="0000FF"/>
            <w:u w:val="single"/>
          </w:rPr>
          <w:t>erg</w:t>
        </w:r>
        <w:r w:rsidRPr="00642D7C">
          <w:rPr>
            <w:color w:val="0000FF"/>
            <w:u w:val="single"/>
            <w:lang w:val="ru-RU"/>
          </w:rPr>
          <w:t>.</w:t>
        </w:r>
        <w:r w:rsidRPr="00B87D93">
          <w:rPr>
            <w:color w:val="0000FF"/>
            <w:u w:val="single"/>
          </w:rPr>
          <w:t>eu</w:t>
        </w:r>
        <w:r w:rsidRPr="00642D7C">
          <w:rPr>
            <w:color w:val="0000FF"/>
            <w:u w:val="single"/>
            <w:lang w:val="ru-RU"/>
          </w:rPr>
          <w:t>.</w:t>
        </w:r>
        <w:r w:rsidRPr="00B87D93">
          <w:rPr>
            <w:color w:val="0000FF"/>
            <w:u w:val="single"/>
          </w:rPr>
          <w:t>int</w:t>
        </w:r>
        <w:r w:rsidRPr="00642D7C">
          <w:rPr>
            <w:color w:val="0000FF"/>
            <w:u w:val="single"/>
            <w:lang w:val="ru-RU"/>
          </w:rPr>
          <w:t>/</w:t>
        </w:r>
        <w:r w:rsidRPr="00B87D93">
          <w:rPr>
            <w:color w:val="0000FF"/>
            <w:u w:val="single"/>
          </w:rPr>
          <w:t>doc</w:t>
        </w:r>
        <w:r w:rsidRPr="00642D7C">
          <w:rPr>
            <w:color w:val="0000FF"/>
            <w:u w:val="single"/>
            <w:lang w:val="ru-RU"/>
          </w:rPr>
          <w:t>/</w:t>
        </w:r>
        <w:r w:rsidRPr="00B87D93">
          <w:rPr>
            <w:color w:val="0000FF"/>
            <w:u w:val="single"/>
          </w:rPr>
          <w:t>whatsnew</w:t>
        </w:r>
        <w:r w:rsidRPr="00642D7C">
          <w:rPr>
            <w:color w:val="0000FF"/>
            <w:u w:val="single"/>
            <w:lang w:val="ru-RU"/>
          </w:rPr>
          <w:t>/</w:t>
        </w:r>
        <w:r w:rsidRPr="00B87D93">
          <w:rPr>
            <w:color w:val="0000FF"/>
            <w:u w:val="single"/>
          </w:rPr>
          <w:t>kpn</w:t>
        </w:r>
        <w:r w:rsidRPr="00642D7C">
          <w:rPr>
            <w:color w:val="0000FF"/>
            <w:u w:val="single"/>
            <w:lang w:val="ru-RU"/>
          </w:rPr>
          <w:t>_</w:t>
        </w:r>
        <w:r w:rsidRPr="00B87D93">
          <w:rPr>
            <w:color w:val="0000FF"/>
            <w:u w:val="single"/>
          </w:rPr>
          <w:t>van</w:t>
        </w:r>
        <w:r w:rsidRPr="00642D7C">
          <w:rPr>
            <w:color w:val="0000FF"/>
            <w:u w:val="single"/>
            <w:lang w:val="ru-RU"/>
          </w:rPr>
          <w:t>_</w:t>
        </w:r>
        <w:r w:rsidRPr="00B87D93">
          <w:rPr>
            <w:color w:val="0000FF"/>
            <w:u w:val="single"/>
          </w:rPr>
          <w:t>den</w:t>
        </w:r>
        <w:r w:rsidRPr="00642D7C">
          <w:rPr>
            <w:color w:val="0000FF"/>
            <w:u w:val="single"/>
            <w:lang w:val="ru-RU"/>
          </w:rPr>
          <w:t>_</w:t>
        </w:r>
        <w:r w:rsidRPr="00B87D93">
          <w:rPr>
            <w:color w:val="0000FF"/>
            <w:u w:val="single"/>
          </w:rPr>
          <w:t>beukel</w:t>
        </w:r>
        <w:r w:rsidRPr="00642D7C">
          <w:rPr>
            <w:color w:val="0000FF"/>
            <w:u w:val="single"/>
            <w:lang w:val="ru-RU"/>
          </w:rPr>
          <w:t>_</w:t>
        </w:r>
        <w:r w:rsidRPr="00B87D93">
          <w:rPr>
            <w:color w:val="0000FF"/>
            <w:u w:val="single"/>
          </w:rPr>
          <w:t>erg</w:t>
        </w:r>
        <w:r w:rsidRPr="00642D7C">
          <w:rPr>
            <w:color w:val="0000FF"/>
            <w:u w:val="single"/>
            <w:lang w:val="ru-RU"/>
          </w:rPr>
          <w:t>_17_</w:t>
        </w:r>
        <w:r w:rsidRPr="00B87D93">
          <w:rPr>
            <w:color w:val="0000FF"/>
            <w:u w:val="single"/>
          </w:rPr>
          <w:t>apr</w:t>
        </w:r>
        <w:r w:rsidRPr="00642D7C">
          <w:rPr>
            <w:color w:val="0000FF"/>
            <w:u w:val="single"/>
            <w:lang w:val="ru-RU"/>
          </w:rPr>
          <w:t>_07.</w:t>
        </w:r>
        <w:r w:rsidRPr="00B87D93">
          <w:rPr>
            <w:color w:val="0000FF"/>
            <w:u w:val="single"/>
          </w:rPr>
          <w:t>pdf</w:t>
        </w:r>
      </w:hyperlink>
      <w:r w:rsidRPr="00642D7C">
        <w:rPr>
          <w:color w:val="0000FF"/>
          <w:u w:val="single"/>
          <w:lang w:val="ru-RU"/>
        </w:rPr>
        <w:t>.</w:t>
      </w:r>
    </w:p>
  </w:footnote>
  <w:footnote w:id="4">
    <w:p w:rsidR="0059726E" w:rsidRPr="00A245C7" w:rsidRDefault="0059726E" w:rsidP="00792ADB">
      <w:pPr>
        <w:pStyle w:val="FootnoteText"/>
        <w:rPr>
          <w:rFonts w:ascii="Verdana" w:hAnsi="Verdana"/>
          <w:lang w:val="ru-RU"/>
        </w:rPr>
      </w:pPr>
      <w:r w:rsidRPr="00B87D93">
        <w:rPr>
          <w:rStyle w:val="FootnoteReference"/>
        </w:rPr>
        <w:footnoteRef/>
      </w:r>
      <w:r>
        <w:rPr>
          <w:rFonts w:ascii="Verdana" w:hAnsi="Verdana"/>
          <w:lang w:val="ru-RU"/>
        </w:rPr>
        <w:tab/>
      </w:r>
      <w:r w:rsidRPr="00642D7C">
        <w:rPr>
          <w:lang w:val="ru-RU"/>
        </w:rPr>
        <w:t xml:space="preserve">См. Дополнительную информацию в разделе "Око ИКТ": </w:t>
      </w:r>
      <w:hyperlink r:id="rId3" w:history="1">
        <w:r w:rsidRPr="00B87D93">
          <w:rPr>
            <w:color w:val="0000FF"/>
            <w:u w:val="single"/>
          </w:rPr>
          <w:t>http</w:t>
        </w:r>
        <w:r w:rsidRPr="00642D7C">
          <w:rPr>
            <w:color w:val="0000FF"/>
            <w:u w:val="single"/>
            <w:lang w:val="ru-RU"/>
          </w:rPr>
          <w:t>://</w:t>
        </w:r>
        <w:r w:rsidRPr="00B87D93">
          <w:rPr>
            <w:color w:val="0000FF"/>
            <w:u w:val="single"/>
          </w:rPr>
          <w:t>www</w:t>
        </w:r>
        <w:r w:rsidRPr="00642D7C">
          <w:rPr>
            <w:color w:val="0000FF"/>
            <w:u w:val="single"/>
            <w:lang w:val="ru-RU"/>
          </w:rPr>
          <w:t>.</w:t>
        </w:r>
        <w:r w:rsidRPr="00B87D93">
          <w:rPr>
            <w:color w:val="0000FF"/>
            <w:u w:val="single"/>
          </w:rPr>
          <w:t>itu</w:t>
        </w:r>
        <w:r w:rsidRPr="00642D7C">
          <w:rPr>
            <w:color w:val="0000FF"/>
            <w:u w:val="single"/>
            <w:lang w:val="ru-RU"/>
          </w:rPr>
          <w:t>.</w:t>
        </w:r>
        <w:r w:rsidRPr="00B87D93">
          <w:rPr>
            <w:color w:val="0000FF"/>
            <w:u w:val="single"/>
          </w:rPr>
          <w:t>int</w:t>
        </w:r>
        <w:r w:rsidRPr="00642D7C">
          <w:rPr>
            <w:color w:val="0000FF"/>
            <w:u w:val="single"/>
            <w:lang w:val="ru-RU"/>
          </w:rPr>
          <w:t>/</w:t>
        </w:r>
        <w:r w:rsidRPr="00B87D93">
          <w:rPr>
            <w:color w:val="0000FF"/>
            <w:u w:val="single"/>
          </w:rPr>
          <w:t>icteye</w:t>
        </w:r>
      </w:hyperlink>
      <w:r w:rsidRPr="00B87D93">
        <w:rPr>
          <w:rFonts w:ascii="Verdana" w:hAnsi="Verdana"/>
          <w:color w:val="0000FF"/>
          <w:lang w:val="ru-RU"/>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837668" w:rsidRDefault="0059726E" w:rsidP="0083766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Default="0059726E" w:rsidP="00075AC8">
    <w:pPr>
      <w:pStyle w:val="Header"/>
    </w:pPr>
    <w:r>
      <w:rPr>
        <w:rStyle w:val="PageNumber"/>
        <w:lang w:val="fr-CH"/>
      </w:rPr>
      <w:t>Q</w:t>
    </w:r>
    <w:r w:rsidRPr="002D4FCA">
      <w:rPr>
        <w:lang w:val="fr-CH"/>
      </w:rPr>
      <w:t>uestion</w:t>
    </w:r>
    <w:r>
      <w:rPr>
        <w:lang w:val="fr-CH"/>
      </w:rPr>
      <w:t xml:space="preserve"> number + title</w:t>
    </w:r>
  </w:p>
  <w:p w:rsidR="0059726E" w:rsidRPr="00FB79B8" w:rsidRDefault="0059726E" w:rsidP="00075AC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837668" w:rsidRDefault="0059726E" w:rsidP="00837668">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DD77FC" w:rsidRDefault="0059726E" w:rsidP="0066637A">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59726E" w:rsidRPr="00DD77FC" w:rsidRDefault="0059726E" w:rsidP="00BA2B62">
    <w:pPr>
      <w:rPr>
        <w:lang w:val="ru-RU"/>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DD77FC" w:rsidRDefault="0059726E" w:rsidP="00DD77FC">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59726E" w:rsidRPr="00DD77FC" w:rsidRDefault="0059726E" w:rsidP="00075AC8">
    <w:pPr>
      <w:rPr>
        <w:lang w:val="ru-RU"/>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DD77FC" w:rsidRDefault="0059726E" w:rsidP="00A2139E">
    <w:pPr>
      <w:pStyle w:val="Header"/>
      <w:rPr>
        <w:lang w:val="ru-RU"/>
      </w:rPr>
    </w:pPr>
    <w:r>
      <w:rPr>
        <w:rStyle w:val="PageNumber"/>
        <w:lang w:val="ru-RU"/>
      </w:rPr>
      <w:t>В</w:t>
    </w:r>
    <w:r w:rsidRPr="00DD77FC">
      <w:rPr>
        <w:rStyle w:val="PageNumber"/>
        <w:lang w:val="ru-RU"/>
      </w:rPr>
      <w:t xml:space="preserve">26/2: </w:t>
    </w:r>
    <w:r w:rsidRPr="00DD77FC">
      <w:rPr>
        <w:lang w:val="ru-RU"/>
      </w:rPr>
      <w:t xml:space="preserve">Переход от существующих сетей к сетям последующих поколений </w:t>
    </w:r>
    <w:r w:rsidRPr="00DD77FC">
      <w:rPr>
        <w:cs/>
      </w:rPr>
      <w:t>‎</w:t>
    </w:r>
    <w:r w:rsidRPr="00DD77FC">
      <w:rPr>
        <w:lang w:val="ru-RU"/>
      </w:rPr>
      <w:t xml:space="preserve">для развивающихся стран: технические, регуляторные и политические </w:t>
    </w:r>
    <w:r w:rsidRPr="00DD77FC">
      <w:rPr>
        <w:cs/>
      </w:rPr>
      <w:t>‎</w:t>
    </w:r>
    <w:r w:rsidRPr="00DD77FC">
      <w:rPr>
        <w:lang w:val="ru-RU"/>
      </w:rPr>
      <w:t>аспекты</w:t>
    </w:r>
  </w:p>
  <w:p w:rsidR="0059726E" w:rsidRPr="00DD77FC" w:rsidRDefault="0059726E" w:rsidP="00BA2B62">
    <w:pPr>
      <w:rPr>
        <w:lang w:val="ru-RU"/>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26E" w:rsidRPr="008F142B" w:rsidRDefault="0059726E" w:rsidP="008F142B">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60E63F7"/>
    <w:multiLevelType w:val="multilevel"/>
    <w:tmpl w:val="C17C2C62"/>
    <w:lvl w:ilvl="0">
      <w:start w:val="1"/>
      <w:numFmt w:val="none"/>
      <w:suff w:val="space"/>
      <w:lvlText w:val=""/>
      <w:lvlJc w:val="left"/>
      <w:rPr>
        <w:rFonts w:ascii="Times New Roman Bold" w:hAnsi="Times New Roman Bold" w:cs="Times New Roman" w:hint="default"/>
        <w:b/>
        <w:i w:val="0"/>
        <w:caps/>
        <w:sz w:val="28"/>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C792EE6"/>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
    <w:nsid w:val="0CDB62CE"/>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nsid w:val="13A420F8"/>
    <w:multiLevelType w:val="hybridMultilevel"/>
    <w:tmpl w:val="207813A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8719B8"/>
    <w:multiLevelType w:val="hybridMultilevel"/>
    <w:tmpl w:val="DAB4DEC2"/>
    <w:lvl w:ilvl="0" w:tplc="FB26912E">
      <w:start w:val="1"/>
      <w:numFmt w:val="lowerLetter"/>
      <w:lvlText w:val="%1)"/>
      <w:lvlJc w:val="left"/>
      <w:pPr>
        <w:ind w:left="1080" w:hanging="400"/>
      </w:pPr>
      <w:rPr>
        <w:rFonts w:ascii="Verdana" w:hAnsi="Verdana" w:hint="default"/>
        <w:sz w:val="19"/>
        <w:szCs w:val="19"/>
      </w:rPr>
    </w:lvl>
    <w:lvl w:ilvl="1" w:tplc="04090019" w:tentative="1">
      <w:start w:val="1"/>
      <w:numFmt w:val="upperLetter"/>
      <w:lvlText w:val="%2."/>
      <w:lvlJc w:val="left"/>
      <w:pPr>
        <w:ind w:left="1480" w:hanging="400"/>
      </w:pPr>
    </w:lvl>
    <w:lvl w:ilvl="2" w:tplc="0409001B" w:tentative="1">
      <w:start w:val="1"/>
      <w:numFmt w:val="lowerRoman"/>
      <w:lvlText w:val="%3."/>
      <w:lvlJc w:val="right"/>
      <w:pPr>
        <w:ind w:left="1880" w:hanging="400"/>
      </w:pPr>
    </w:lvl>
    <w:lvl w:ilvl="3" w:tplc="0409000F" w:tentative="1">
      <w:start w:val="1"/>
      <w:numFmt w:val="decimal"/>
      <w:lvlText w:val="%4."/>
      <w:lvlJc w:val="left"/>
      <w:pPr>
        <w:ind w:left="2280" w:hanging="400"/>
      </w:pPr>
    </w:lvl>
    <w:lvl w:ilvl="4" w:tplc="04090019" w:tentative="1">
      <w:start w:val="1"/>
      <w:numFmt w:val="upperLetter"/>
      <w:lvlText w:val="%5."/>
      <w:lvlJc w:val="left"/>
      <w:pPr>
        <w:ind w:left="2680" w:hanging="400"/>
      </w:pPr>
    </w:lvl>
    <w:lvl w:ilvl="5" w:tplc="0409001B" w:tentative="1">
      <w:start w:val="1"/>
      <w:numFmt w:val="lowerRoman"/>
      <w:lvlText w:val="%6."/>
      <w:lvlJc w:val="right"/>
      <w:pPr>
        <w:ind w:left="3080" w:hanging="400"/>
      </w:pPr>
    </w:lvl>
    <w:lvl w:ilvl="6" w:tplc="0409000F" w:tentative="1">
      <w:start w:val="1"/>
      <w:numFmt w:val="decimal"/>
      <w:lvlText w:val="%7."/>
      <w:lvlJc w:val="left"/>
      <w:pPr>
        <w:ind w:left="3480" w:hanging="400"/>
      </w:pPr>
    </w:lvl>
    <w:lvl w:ilvl="7" w:tplc="04090019" w:tentative="1">
      <w:start w:val="1"/>
      <w:numFmt w:val="upperLetter"/>
      <w:lvlText w:val="%8."/>
      <w:lvlJc w:val="left"/>
      <w:pPr>
        <w:ind w:left="3880" w:hanging="400"/>
      </w:pPr>
    </w:lvl>
    <w:lvl w:ilvl="8" w:tplc="0409001B" w:tentative="1">
      <w:start w:val="1"/>
      <w:numFmt w:val="lowerRoman"/>
      <w:lvlText w:val="%9."/>
      <w:lvlJc w:val="right"/>
      <w:pPr>
        <w:ind w:left="4280" w:hanging="400"/>
      </w:pPr>
    </w:lvl>
  </w:abstractNum>
  <w:abstractNum w:abstractNumId="7">
    <w:nsid w:val="1FF365E2"/>
    <w:multiLevelType w:val="hybridMultilevel"/>
    <w:tmpl w:val="A3D002A0"/>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43"/>
        </w:tabs>
        <w:ind w:left="1043" w:hanging="360"/>
      </w:pPr>
      <w:rPr>
        <w:rFonts w:cs="Times New Roman"/>
      </w:rPr>
    </w:lvl>
    <w:lvl w:ilvl="2" w:tplc="0409001B" w:tentative="1">
      <w:start w:val="1"/>
      <w:numFmt w:val="lowerRoman"/>
      <w:lvlText w:val="%3."/>
      <w:lvlJc w:val="right"/>
      <w:pPr>
        <w:tabs>
          <w:tab w:val="num" w:pos="1763"/>
        </w:tabs>
        <w:ind w:left="1763" w:hanging="180"/>
      </w:pPr>
      <w:rPr>
        <w:rFonts w:cs="Times New Roman"/>
      </w:rPr>
    </w:lvl>
    <w:lvl w:ilvl="3" w:tplc="0409000F" w:tentative="1">
      <w:start w:val="1"/>
      <w:numFmt w:val="decimal"/>
      <w:lvlText w:val="%4."/>
      <w:lvlJc w:val="left"/>
      <w:pPr>
        <w:tabs>
          <w:tab w:val="num" w:pos="2483"/>
        </w:tabs>
        <w:ind w:left="2483" w:hanging="360"/>
      </w:pPr>
      <w:rPr>
        <w:rFonts w:cs="Times New Roman"/>
      </w:rPr>
    </w:lvl>
    <w:lvl w:ilvl="4" w:tplc="04090019" w:tentative="1">
      <w:start w:val="1"/>
      <w:numFmt w:val="lowerLetter"/>
      <w:lvlText w:val="%5."/>
      <w:lvlJc w:val="left"/>
      <w:pPr>
        <w:tabs>
          <w:tab w:val="num" w:pos="3203"/>
        </w:tabs>
        <w:ind w:left="3203" w:hanging="360"/>
      </w:pPr>
      <w:rPr>
        <w:rFonts w:cs="Times New Roman"/>
      </w:rPr>
    </w:lvl>
    <w:lvl w:ilvl="5" w:tplc="0409001B" w:tentative="1">
      <w:start w:val="1"/>
      <w:numFmt w:val="lowerRoman"/>
      <w:lvlText w:val="%6."/>
      <w:lvlJc w:val="right"/>
      <w:pPr>
        <w:tabs>
          <w:tab w:val="num" w:pos="3923"/>
        </w:tabs>
        <w:ind w:left="3923" w:hanging="180"/>
      </w:pPr>
      <w:rPr>
        <w:rFonts w:cs="Times New Roman"/>
      </w:rPr>
    </w:lvl>
    <w:lvl w:ilvl="6" w:tplc="0409000F" w:tentative="1">
      <w:start w:val="1"/>
      <w:numFmt w:val="decimal"/>
      <w:lvlText w:val="%7."/>
      <w:lvlJc w:val="left"/>
      <w:pPr>
        <w:tabs>
          <w:tab w:val="num" w:pos="4643"/>
        </w:tabs>
        <w:ind w:left="4643" w:hanging="360"/>
      </w:pPr>
      <w:rPr>
        <w:rFonts w:cs="Times New Roman"/>
      </w:rPr>
    </w:lvl>
    <w:lvl w:ilvl="7" w:tplc="04090019" w:tentative="1">
      <w:start w:val="1"/>
      <w:numFmt w:val="lowerLetter"/>
      <w:lvlText w:val="%8."/>
      <w:lvlJc w:val="left"/>
      <w:pPr>
        <w:tabs>
          <w:tab w:val="num" w:pos="5363"/>
        </w:tabs>
        <w:ind w:left="5363" w:hanging="360"/>
      </w:pPr>
      <w:rPr>
        <w:rFonts w:cs="Times New Roman"/>
      </w:rPr>
    </w:lvl>
    <w:lvl w:ilvl="8" w:tplc="0409001B" w:tentative="1">
      <w:start w:val="1"/>
      <w:numFmt w:val="lowerRoman"/>
      <w:lvlText w:val="%9."/>
      <w:lvlJc w:val="right"/>
      <w:pPr>
        <w:tabs>
          <w:tab w:val="num" w:pos="6083"/>
        </w:tabs>
        <w:ind w:left="6083" w:hanging="180"/>
      </w:pPr>
      <w:rPr>
        <w:rFonts w:cs="Times New Roman"/>
      </w:rPr>
    </w:lvl>
  </w:abstractNum>
  <w:abstractNum w:abstractNumId="8">
    <w:nsid w:val="227636A0"/>
    <w:multiLevelType w:val="hybridMultilevel"/>
    <w:tmpl w:val="3F9A63F4"/>
    <w:lvl w:ilvl="0" w:tplc="04090001">
      <w:start w:val="1"/>
      <w:numFmt w:val="bullet"/>
      <w:lvlText w:val=""/>
      <w:lvlJc w:val="left"/>
      <w:pPr>
        <w:tabs>
          <w:tab w:val="num" w:pos="400"/>
        </w:tabs>
        <w:ind w:left="400" w:hanging="400"/>
      </w:pPr>
      <w:rPr>
        <w:rFonts w:ascii="Symbol" w:hAnsi="Symbol" w:hint="default"/>
      </w:rPr>
    </w:lvl>
    <w:lvl w:ilvl="1" w:tplc="04090003">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9">
    <w:nsid w:val="233E3155"/>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0">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2CAC0A86"/>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nsid w:val="2DC6539C"/>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nsid w:val="35E41AEE"/>
    <w:multiLevelType w:val="hybridMultilevel"/>
    <w:tmpl w:val="C78015C8"/>
    <w:lvl w:ilvl="0" w:tplc="FB26912E">
      <w:start w:val="1"/>
      <w:numFmt w:val="lowerLetter"/>
      <w:lvlText w:val="%1)"/>
      <w:lvlJc w:val="left"/>
      <w:pPr>
        <w:ind w:left="3338" w:hanging="360"/>
      </w:pPr>
      <w:rPr>
        <w:rFonts w:ascii="Verdana" w:hAnsi="Verdana" w:hint="default"/>
        <w:sz w:val="19"/>
        <w:szCs w:val="19"/>
      </w:rPr>
    </w:lvl>
    <w:lvl w:ilvl="1" w:tplc="04090019" w:tentative="1">
      <w:start w:val="1"/>
      <w:numFmt w:val="lowerLetter"/>
      <w:lvlText w:val="%2."/>
      <w:lvlJc w:val="left"/>
      <w:pPr>
        <w:ind w:left="4058" w:hanging="360"/>
      </w:pPr>
    </w:lvl>
    <w:lvl w:ilvl="2" w:tplc="0409001B" w:tentative="1">
      <w:start w:val="1"/>
      <w:numFmt w:val="lowerRoman"/>
      <w:lvlText w:val="%3."/>
      <w:lvlJc w:val="right"/>
      <w:pPr>
        <w:ind w:left="4778" w:hanging="180"/>
      </w:pPr>
    </w:lvl>
    <w:lvl w:ilvl="3" w:tplc="0409000F" w:tentative="1">
      <w:start w:val="1"/>
      <w:numFmt w:val="decimal"/>
      <w:lvlText w:val="%4."/>
      <w:lvlJc w:val="left"/>
      <w:pPr>
        <w:ind w:left="5498" w:hanging="360"/>
      </w:pPr>
    </w:lvl>
    <w:lvl w:ilvl="4" w:tplc="04090019" w:tentative="1">
      <w:start w:val="1"/>
      <w:numFmt w:val="lowerLetter"/>
      <w:lvlText w:val="%5."/>
      <w:lvlJc w:val="left"/>
      <w:pPr>
        <w:ind w:left="6218" w:hanging="360"/>
      </w:pPr>
    </w:lvl>
    <w:lvl w:ilvl="5" w:tplc="0409001B" w:tentative="1">
      <w:start w:val="1"/>
      <w:numFmt w:val="lowerRoman"/>
      <w:lvlText w:val="%6."/>
      <w:lvlJc w:val="right"/>
      <w:pPr>
        <w:ind w:left="6938" w:hanging="180"/>
      </w:pPr>
    </w:lvl>
    <w:lvl w:ilvl="6" w:tplc="0409000F" w:tentative="1">
      <w:start w:val="1"/>
      <w:numFmt w:val="decimal"/>
      <w:lvlText w:val="%7."/>
      <w:lvlJc w:val="left"/>
      <w:pPr>
        <w:ind w:left="7658" w:hanging="360"/>
      </w:pPr>
    </w:lvl>
    <w:lvl w:ilvl="7" w:tplc="04090019" w:tentative="1">
      <w:start w:val="1"/>
      <w:numFmt w:val="lowerLetter"/>
      <w:lvlText w:val="%8."/>
      <w:lvlJc w:val="left"/>
      <w:pPr>
        <w:ind w:left="8378" w:hanging="360"/>
      </w:pPr>
    </w:lvl>
    <w:lvl w:ilvl="8" w:tplc="0409001B" w:tentative="1">
      <w:start w:val="1"/>
      <w:numFmt w:val="lowerRoman"/>
      <w:lvlText w:val="%9."/>
      <w:lvlJc w:val="right"/>
      <w:pPr>
        <w:ind w:left="9098" w:hanging="180"/>
      </w:pPr>
    </w:lvl>
  </w:abstractNum>
  <w:abstractNum w:abstractNumId="16">
    <w:nsid w:val="392A4170"/>
    <w:multiLevelType w:val="hybridMultilevel"/>
    <w:tmpl w:val="9D1A7B86"/>
    <w:lvl w:ilvl="0" w:tplc="04090001">
      <w:start w:val="1"/>
      <w:numFmt w:val="bullet"/>
      <w:lvlText w:val=""/>
      <w:lvlJc w:val="left"/>
      <w:pPr>
        <w:tabs>
          <w:tab w:val="num" w:pos="400"/>
        </w:tabs>
        <w:ind w:left="400" w:hanging="400"/>
      </w:pPr>
      <w:rPr>
        <w:rFonts w:ascii="Symbol" w:hAnsi="Symbol"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17">
    <w:nsid w:val="3A38482B"/>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nsid w:val="51963701"/>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9">
    <w:nsid w:val="53510A81"/>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nsid w:val="5B2979C0"/>
    <w:multiLevelType w:val="multilevel"/>
    <w:tmpl w:val="12F6CCEC"/>
    <w:lvl w:ilvl="0">
      <w:start w:val="1"/>
      <w:numFmt w:val="decimal"/>
      <w:lvlText w:val="%1"/>
      <w:lvlJc w:val="left"/>
      <w:pPr>
        <w:tabs>
          <w:tab w:val="num" w:pos="432"/>
        </w:tabs>
        <w:ind w:left="432" w:hanging="432"/>
      </w:pPr>
      <w:rPr>
        <w:rFonts w:hint="default"/>
        <w:color w:val="auto"/>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6EE04BAE"/>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2">
    <w:nsid w:val="6F432276"/>
    <w:multiLevelType w:val="multilevel"/>
    <w:tmpl w:val="1C66F352"/>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3">
    <w:nsid w:val="6F973B3F"/>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4">
    <w:nsid w:val="791F5B2C"/>
    <w:multiLevelType w:val="hybridMultilevel"/>
    <w:tmpl w:val="C78015C8"/>
    <w:lvl w:ilvl="0" w:tplc="FB26912E">
      <w:start w:val="1"/>
      <w:numFmt w:val="lowerLetter"/>
      <w:lvlText w:val="%1)"/>
      <w:lvlJc w:val="left"/>
      <w:pPr>
        <w:ind w:left="640" w:hanging="360"/>
      </w:pPr>
      <w:rPr>
        <w:rFonts w:ascii="Verdana" w:hAnsi="Verdana" w:hint="default"/>
        <w:sz w:val="19"/>
        <w:szCs w:val="19"/>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5">
    <w:nsid w:val="7BFD764C"/>
    <w:multiLevelType w:val="multilevel"/>
    <w:tmpl w:val="A59828A6"/>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20"/>
  </w:num>
  <w:num w:numId="2">
    <w:abstractNumId w:val="1"/>
  </w:num>
  <w:num w:numId="3">
    <w:abstractNumId w:val="5"/>
  </w:num>
  <w:num w:numId="4">
    <w:abstractNumId w:val="7"/>
  </w:num>
  <w:num w:numId="5">
    <w:abstractNumId w:val="8"/>
  </w:num>
  <w:num w:numId="6">
    <w:abstractNumId w:val="16"/>
  </w:num>
  <w:num w:numId="7">
    <w:abstractNumId w:val="9"/>
  </w:num>
  <w:num w:numId="8">
    <w:abstractNumId w:val="18"/>
  </w:num>
  <w:num w:numId="9">
    <w:abstractNumId w:val="19"/>
  </w:num>
  <w:num w:numId="10">
    <w:abstractNumId w:val="15"/>
  </w:num>
  <w:num w:numId="11">
    <w:abstractNumId w:val="6"/>
  </w:num>
  <w:num w:numId="12">
    <w:abstractNumId w:val="11"/>
  </w:num>
  <w:num w:numId="13">
    <w:abstractNumId w:val="21"/>
  </w:num>
  <w:num w:numId="14">
    <w:abstractNumId w:val="24"/>
  </w:num>
  <w:num w:numId="15">
    <w:abstractNumId w:val="4"/>
  </w:num>
  <w:num w:numId="16">
    <w:abstractNumId w:val="3"/>
  </w:num>
  <w:num w:numId="17">
    <w:abstractNumId w:val="12"/>
  </w:num>
  <w:num w:numId="18">
    <w:abstractNumId w:val="17"/>
  </w:num>
  <w:num w:numId="19">
    <w:abstractNumId w:val="23"/>
  </w:num>
  <w:num w:numId="20">
    <w:abstractNumId w:val="25"/>
  </w:num>
  <w:num w:numId="21">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savePreviewPicture/>
  <w:hdrShapeDefaults>
    <o:shapedefaults v:ext="edit" spidmax="4097"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639C"/>
    <w:rsid w:val="000012C8"/>
    <w:rsid w:val="0000259F"/>
    <w:rsid w:val="00004160"/>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40A84"/>
    <w:rsid w:val="00041301"/>
    <w:rsid w:val="00041606"/>
    <w:rsid w:val="0004319A"/>
    <w:rsid w:val="00044D48"/>
    <w:rsid w:val="0004551C"/>
    <w:rsid w:val="00046509"/>
    <w:rsid w:val="00047D3C"/>
    <w:rsid w:val="0005154A"/>
    <w:rsid w:val="00051DDE"/>
    <w:rsid w:val="000541C8"/>
    <w:rsid w:val="000608E4"/>
    <w:rsid w:val="000614AD"/>
    <w:rsid w:val="00061D61"/>
    <w:rsid w:val="0006382C"/>
    <w:rsid w:val="000650DC"/>
    <w:rsid w:val="00065352"/>
    <w:rsid w:val="00066280"/>
    <w:rsid w:val="0006660D"/>
    <w:rsid w:val="000673B8"/>
    <w:rsid w:val="00070E31"/>
    <w:rsid w:val="000740C6"/>
    <w:rsid w:val="00075AC8"/>
    <w:rsid w:val="00075AFE"/>
    <w:rsid w:val="00077618"/>
    <w:rsid w:val="00077AAE"/>
    <w:rsid w:val="00077DE6"/>
    <w:rsid w:val="000806FF"/>
    <w:rsid w:val="00081922"/>
    <w:rsid w:val="00085DF4"/>
    <w:rsid w:val="0008639C"/>
    <w:rsid w:val="00087A33"/>
    <w:rsid w:val="0009006B"/>
    <w:rsid w:val="0009019D"/>
    <w:rsid w:val="00092B20"/>
    <w:rsid w:val="00093E66"/>
    <w:rsid w:val="0009559A"/>
    <w:rsid w:val="00096433"/>
    <w:rsid w:val="00096922"/>
    <w:rsid w:val="0009716E"/>
    <w:rsid w:val="00097207"/>
    <w:rsid w:val="00097422"/>
    <w:rsid w:val="00097540"/>
    <w:rsid w:val="000A14B5"/>
    <w:rsid w:val="000A316D"/>
    <w:rsid w:val="000A55BE"/>
    <w:rsid w:val="000A67CB"/>
    <w:rsid w:val="000A71D3"/>
    <w:rsid w:val="000B0A90"/>
    <w:rsid w:val="000B40AB"/>
    <w:rsid w:val="000C0D53"/>
    <w:rsid w:val="000C319F"/>
    <w:rsid w:val="000C36E9"/>
    <w:rsid w:val="000C58D2"/>
    <w:rsid w:val="000D0DCD"/>
    <w:rsid w:val="000D0F63"/>
    <w:rsid w:val="000E2EB3"/>
    <w:rsid w:val="000E54EF"/>
    <w:rsid w:val="000F0388"/>
    <w:rsid w:val="000F16CC"/>
    <w:rsid w:val="000F392A"/>
    <w:rsid w:val="000F5307"/>
    <w:rsid w:val="000F630B"/>
    <w:rsid w:val="00100D4C"/>
    <w:rsid w:val="001016E4"/>
    <w:rsid w:val="0010381E"/>
    <w:rsid w:val="00103A5D"/>
    <w:rsid w:val="0010485E"/>
    <w:rsid w:val="00104860"/>
    <w:rsid w:val="00104DB4"/>
    <w:rsid w:val="001071F8"/>
    <w:rsid w:val="00111CA1"/>
    <w:rsid w:val="001131CF"/>
    <w:rsid w:val="00113F18"/>
    <w:rsid w:val="0011585A"/>
    <w:rsid w:val="00115A9D"/>
    <w:rsid w:val="0011701B"/>
    <w:rsid w:val="00117759"/>
    <w:rsid w:val="001178D8"/>
    <w:rsid w:val="00121F29"/>
    <w:rsid w:val="001227E0"/>
    <w:rsid w:val="001239C8"/>
    <w:rsid w:val="00125968"/>
    <w:rsid w:val="0012680A"/>
    <w:rsid w:val="00126A1E"/>
    <w:rsid w:val="00127AD9"/>
    <w:rsid w:val="001323E2"/>
    <w:rsid w:val="00132571"/>
    <w:rsid w:val="00132ECE"/>
    <w:rsid w:val="00133CDA"/>
    <w:rsid w:val="00134C5A"/>
    <w:rsid w:val="00135581"/>
    <w:rsid w:val="00136E05"/>
    <w:rsid w:val="00137D83"/>
    <w:rsid w:val="00143C19"/>
    <w:rsid w:val="00143D5F"/>
    <w:rsid w:val="00145DE2"/>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2AA"/>
    <w:rsid w:val="0017654F"/>
    <w:rsid w:val="00176A68"/>
    <w:rsid w:val="00176F25"/>
    <w:rsid w:val="0017756B"/>
    <w:rsid w:val="00180969"/>
    <w:rsid w:val="00180D80"/>
    <w:rsid w:val="00185CE5"/>
    <w:rsid w:val="001878E0"/>
    <w:rsid w:val="0019104B"/>
    <w:rsid w:val="00192284"/>
    <w:rsid w:val="00193E6A"/>
    <w:rsid w:val="00197038"/>
    <w:rsid w:val="001A07A9"/>
    <w:rsid w:val="001A43E1"/>
    <w:rsid w:val="001A4C73"/>
    <w:rsid w:val="001A6578"/>
    <w:rsid w:val="001A768A"/>
    <w:rsid w:val="001A7B18"/>
    <w:rsid w:val="001B0B90"/>
    <w:rsid w:val="001B150C"/>
    <w:rsid w:val="001B1836"/>
    <w:rsid w:val="001B29B0"/>
    <w:rsid w:val="001B3273"/>
    <w:rsid w:val="001B547D"/>
    <w:rsid w:val="001C2C22"/>
    <w:rsid w:val="001C3365"/>
    <w:rsid w:val="001C33A5"/>
    <w:rsid w:val="001C476E"/>
    <w:rsid w:val="001C7095"/>
    <w:rsid w:val="001C70BF"/>
    <w:rsid w:val="001D4147"/>
    <w:rsid w:val="001D55D5"/>
    <w:rsid w:val="001D6A6E"/>
    <w:rsid w:val="001D795A"/>
    <w:rsid w:val="001E0DF9"/>
    <w:rsid w:val="001E1D38"/>
    <w:rsid w:val="001E6535"/>
    <w:rsid w:val="001E7711"/>
    <w:rsid w:val="001F17CE"/>
    <w:rsid w:val="001F3265"/>
    <w:rsid w:val="001F39FB"/>
    <w:rsid w:val="001F5A63"/>
    <w:rsid w:val="00201A63"/>
    <w:rsid w:val="00203D84"/>
    <w:rsid w:val="00205608"/>
    <w:rsid w:val="0020793F"/>
    <w:rsid w:val="00207DF0"/>
    <w:rsid w:val="00211EAC"/>
    <w:rsid w:val="00212670"/>
    <w:rsid w:val="00213F36"/>
    <w:rsid w:val="00217FBE"/>
    <w:rsid w:val="002208F5"/>
    <w:rsid w:val="00225A80"/>
    <w:rsid w:val="0022728A"/>
    <w:rsid w:val="00234760"/>
    <w:rsid w:val="00234E6B"/>
    <w:rsid w:val="00236A97"/>
    <w:rsid w:val="002375B2"/>
    <w:rsid w:val="00243015"/>
    <w:rsid w:val="002438AC"/>
    <w:rsid w:val="002453EE"/>
    <w:rsid w:val="0024564C"/>
    <w:rsid w:val="00246157"/>
    <w:rsid w:val="00246785"/>
    <w:rsid w:val="0025181A"/>
    <w:rsid w:val="002556EB"/>
    <w:rsid w:val="00256167"/>
    <w:rsid w:val="00256912"/>
    <w:rsid w:val="00256BEA"/>
    <w:rsid w:val="00262366"/>
    <w:rsid w:val="00262368"/>
    <w:rsid w:val="002667B1"/>
    <w:rsid w:val="0027124D"/>
    <w:rsid w:val="00271530"/>
    <w:rsid w:val="0027160A"/>
    <w:rsid w:val="0027183A"/>
    <w:rsid w:val="00271D36"/>
    <w:rsid w:val="00272C2B"/>
    <w:rsid w:val="00272C51"/>
    <w:rsid w:val="00273758"/>
    <w:rsid w:val="002737B9"/>
    <w:rsid w:val="002737D1"/>
    <w:rsid w:val="00274D96"/>
    <w:rsid w:val="00277526"/>
    <w:rsid w:val="002856AB"/>
    <w:rsid w:val="00285FDA"/>
    <w:rsid w:val="00291073"/>
    <w:rsid w:val="00291A51"/>
    <w:rsid w:val="00292D79"/>
    <w:rsid w:val="0029306D"/>
    <w:rsid w:val="00295040"/>
    <w:rsid w:val="002A0464"/>
    <w:rsid w:val="002A0D9D"/>
    <w:rsid w:val="002A12C3"/>
    <w:rsid w:val="002A32CF"/>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5F8"/>
    <w:rsid w:val="002E1C89"/>
    <w:rsid w:val="002E3A9C"/>
    <w:rsid w:val="002E4E79"/>
    <w:rsid w:val="002E649E"/>
    <w:rsid w:val="002F2114"/>
    <w:rsid w:val="002F4126"/>
    <w:rsid w:val="002F6FFC"/>
    <w:rsid w:val="003000B4"/>
    <w:rsid w:val="00300A43"/>
    <w:rsid w:val="00300AE8"/>
    <w:rsid w:val="003010AB"/>
    <w:rsid w:val="00302A0A"/>
    <w:rsid w:val="00304068"/>
    <w:rsid w:val="0030419C"/>
    <w:rsid w:val="00305EA5"/>
    <w:rsid w:val="00310639"/>
    <w:rsid w:val="00310EC9"/>
    <w:rsid w:val="003132E0"/>
    <w:rsid w:val="00316A00"/>
    <w:rsid w:val="00317F8D"/>
    <w:rsid w:val="00324561"/>
    <w:rsid w:val="00325DD9"/>
    <w:rsid w:val="00330C99"/>
    <w:rsid w:val="00332AB2"/>
    <w:rsid w:val="00332E08"/>
    <w:rsid w:val="00333DEF"/>
    <w:rsid w:val="003340DD"/>
    <w:rsid w:val="00336210"/>
    <w:rsid w:val="003369B6"/>
    <w:rsid w:val="0034180A"/>
    <w:rsid w:val="003435AB"/>
    <w:rsid w:val="00344375"/>
    <w:rsid w:val="0034527B"/>
    <w:rsid w:val="00345977"/>
    <w:rsid w:val="003459B2"/>
    <w:rsid w:val="00347960"/>
    <w:rsid w:val="0035061D"/>
    <w:rsid w:val="00350AE1"/>
    <w:rsid w:val="003512B6"/>
    <w:rsid w:val="0035666B"/>
    <w:rsid w:val="003605D0"/>
    <w:rsid w:val="003614E0"/>
    <w:rsid w:val="0036211D"/>
    <w:rsid w:val="00362FFF"/>
    <w:rsid w:val="003633BA"/>
    <w:rsid w:val="00363C83"/>
    <w:rsid w:val="003647EF"/>
    <w:rsid w:val="003650C0"/>
    <w:rsid w:val="00365295"/>
    <w:rsid w:val="003664F2"/>
    <w:rsid w:val="00367032"/>
    <w:rsid w:val="003703C0"/>
    <w:rsid w:val="003707AC"/>
    <w:rsid w:val="003723AB"/>
    <w:rsid w:val="0037334A"/>
    <w:rsid w:val="00373A5A"/>
    <w:rsid w:val="00375AAF"/>
    <w:rsid w:val="00377AA5"/>
    <w:rsid w:val="00382B6B"/>
    <w:rsid w:val="00383BD1"/>
    <w:rsid w:val="00384D7C"/>
    <w:rsid w:val="00385DD4"/>
    <w:rsid w:val="00386439"/>
    <w:rsid w:val="003912DE"/>
    <w:rsid w:val="003913F2"/>
    <w:rsid w:val="00395676"/>
    <w:rsid w:val="00395859"/>
    <w:rsid w:val="0039683A"/>
    <w:rsid w:val="00396A3C"/>
    <w:rsid w:val="003A02C1"/>
    <w:rsid w:val="003A39F7"/>
    <w:rsid w:val="003A4C99"/>
    <w:rsid w:val="003B0A4E"/>
    <w:rsid w:val="003B0A5A"/>
    <w:rsid w:val="003B1976"/>
    <w:rsid w:val="003B7AA0"/>
    <w:rsid w:val="003C1287"/>
    <w:rsid w:val="003C1570"/>
    <w:rsid w:val="003C2542"/>
    <w:rsid w:val="003C4176"/>
    <w:rsid w:val="003C4261"/>
    <w:rsid w:val="003C4ED6"/>
    <w:rsid w:val="003C5D30"/>
    <w:rsid w:val="003C683B"/>
    <w:rsid w:val="003C78C0"/>
    <w:rsid w:val="003C7C81"/>
    <w:rsid w:val="003D213F"/>
    <w:rsid w:val="003D23ED"/>
    <w:rsid w:val="003D4591"/>
    <w:rsid w:val="003D5315"/>
    <w:rsid w:val="003D663E"/>
    <w:rsid w:val="003D67E8"/>
    <w:rsid w:val="003D6D36"/>
    <w:rsid w:val="003E2209"/>
    <w:rsid w:val="003E2368"/>
    <w:rsid w:val="003E3CD1"/>
    <w:rsid w:val="003E52C2"/>
    <w:rsid w:val="003E7BFD"/>
    <w:rsid w:val="003E7F17"/>
    <w:rsid w:val="003F433C"/>
    <w:rsid w:val="003F5733"/>
    <w:rsid w:val="003F5FD0"/>
    <w:rsid w:val="003F6086"/>
    <w:rsid w:val="00402A02"/>
    <w:rsid w:val="0040368C"/>
    <w:rsid w:val="00403F4F"/>
    <w:rsid w:val="0040406E"/>
    <w:rsid w:val="00404248"/>
    <w:rsid w:val="00404EDC"/>
    <w:rsid w:val="00406E30"/>
    <w:rsid w:val="00411536"/>
    <w:rsid w:val="0041170E"/>
    <w:rsid w:val="00411F98"/>
    <w:rsid w:val="00412927"/>
    <w:rsid w:val="00412B2E"/>
    <w:rsid w:val="0042073F"/>
    <w:rsid w:val="00422A4F"/>
    <w:rsid w:val="00424792"/>
    <w:rsid w:val="00424D86"/>
    <w:rsid w:val="004251B1"/>
    <w:rsid w:val="00425DCF"/>
    <w:rsid w:val="004268E9"/>
    <w:rsid w:val="004310FE"/>
    <w:rsid w:val="00431D5B"/>
    <w:rsid w:val="0043250E"/>
    <w:rsid w:val="00433527"/>
    <w:rsid w:val="0043453F"/>
    <w:rsid w:val="004359FB"/>
    <w:rsid w:val="00441ED5"/>
    <w:rsid w:val="004449BD"/>
    <w:rsid w:val="00444AA0"/>
    <w:rsid w:val="00445DD4"/>
    <w:rsid w:val="00446E47"/>
    <w:rsid w:val="004513F0"/>
    <w:rsid w:val="00452B5A"/>
    <w:rsid w:val="00453C8E"/>
    <w:rsid w:val="004542E7"/>
    <w:rsid w:val="00455426"/>
    <w:rsid w:val="00455EC2"/>
    <w:rsid w:val="0046015E"/>
    <w:rsid w:val="004621F9"/>
    <w:rsid w:val="00463DA1"/>
    <w:rsid w:val="0046428B"/>
    <w:rsid w:val="00464BCC"/>
    <w:rsid w:val="00465064"/>
    <w:rsid w:val="00465E86"/>
    <w:rsid w:val="004670E1"/>
    <w:rsid w:val="0046715B"/>
    <w:rsid w:val="00471F49"/>
    <w:rsid w:val="00472BDE"/>
    <w:rsid w:val="00473B2A"/>
    <w:rsid w:val="0047647C"/>
    <w:rsid w:val="004765E3"/>
    <w:rsid w:val="00476DEE"/>
    <w:rsid w:val="00477083"/>
    <w:rsid w:val="00483AD7"/>
    <w:rsid w:val="00485626"/>
    <w:rsid w:val="004866ED"/>
    <w:rsid w:val="0048705D"/>
    <w:rsid w:val="00487149"/>
    <w:rsid w:val="004871B3"/>
    <w:rsid w:val="00490E38"/>
    <w:rsid w:val="004941E7"/>
    <w:rsid w:val="004974B3"/>
    <w:rsid w:val="004A0C27"/>
    <w:rsid w:val="004A0FC5"/>
    <w:rsid w:val="004A116A"/>
    <w:rsid w:val="004A14E4"/>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5178"/>
    <w:rsid w:val="004C58A8"/>
    <w:rsid w:val="004C71E0"/>
    <w:rsid w:val="004C7B74"/>
    <w:rsid w:val="004D1772"/>
    <w:rsid w:val="004D2022"/>
    <w:rsid w:val="004D32FE"/>
    <w:rsid w:val="004D38C4"/>
    <w:rsid w:val="004D4A59"/>
    <w:rsid w:val="004D6751"/>
    <w:rsid w:val="004E073F"/>
    <w:rsid w:val="004E0ED6"/>
    <w:rsid w:val="004E3AA9"/>
    <w:rsid w:val="004E471F"/>
    <w:rsid w:val="004E5215"/>
    <w:rsid w:val="004E532D"/>
    <w:rsid w:val="004E5B2C"/>
    <w:rsid w:val="004E613A"/>
    <w:rsid w:val="004E65E6"/>
    <w:rsid w:val="004E6D70"/>
    <w:rsid w:val="004F1F13"/>
    <w:rsid w:val="004F2132"/>
    <w:rsid w:val="004F381D"/>
    <w:rsid w:val="00502253"/>
    <w:rsid w:val="005027B2"/>
    <w:rsid w:val="00502C37"/>
    <w:rsid w:val="005046AF"/>
    <w:rsid w:val="0050582C"/>
    <w:rsid w:val="00506702"/>
    <w:rsid w:val="0050674F"/>
    <w:rsid w:val="0051048D"/>
    <w:rsid w:val="00515A6A"/>
    <w:rsid w:val="00516846"/>
    <w:rsid w:val="00520948"/>
    <w:rsid w:val="00522DCF"/>
    <w:rsid w:val="00523A2C"/>
    <w:rsid w:val="00526074"/>
    <w:rsid w:val="00532850"/>
    <w:rsid w:val="00537DC3"/>
    <w:rsid w:val="00541179"/>
    <w:rsid w:val="00543044"/>
    <w:rsid w:val="00543AEE"/>
    <w:rsid w:val="00544466"/>
    <w:rsid w:val="00545F0D"/>
    <w:rsid w:val="00547F5F"/>
    <w:rsid w:val="00550719"/>
    <w:rsid w:val="0055091B"/>
    <w:rsid w:val="00551B1B"/>
    <w:rsid w:val="0055324C"/>
    <w:rsid w:val="00557363"/>
    <w:rsid w:val="00557636"/>
    <w:rsid w:val="00560106"/>
    <w:rsid w:val="0056656B"/>
    <w:rsid w:val="00567EAE"/>
    <w:rsid w:val="005702C2"/>
    <w:rsid w:val="00571155"/>
    <w:rsid w:val="00571B3E"/>
    <w:rsid w:val="00572079"/>
    <w:rsid w:val="00574938"/>
    <w:rsid w:val="0058130F"/>
    <w:rsid w:val="00581449"/>
    <w:rsid w:val="00581532"/>
    <w:rsid w:val="005815E2"/>
    <w:rsid w:val="005827CB"/>
    <w:rsid w:val="00584E81"/>
    <w:rsid w:val="00590CB1"/>
    <w:rsid w:val="005916D3"/>
    <w:rsid w:val="005965AD"/>
    <w:rsid w:val="0059726E"/>
    <w:rsid w:val="00597DC2"/>
    <w:rsid w:val="005A07EF"/>
    <w:rsid w:val="005A1CE6"/>
    <w:rsid w:val="005A2D39"/>
    <w:rsid w:val="005B2283"/>
    <w:rsid w:val="005C1B6E"/>
    <w:rsid w:val="005C2CCA"/>
    <w:rsid w:val="005C33A1"/>
    <w:rsid w:val="005C39DC"/>
    <w:rsid w:val="005C500F"/>
    <w:rsid w:val="005C669F"/>
    <w:rsid w:val="005C6BDA"/>
    <w:rsid w:val="005D5C6D"/>
    <w:rsid w:val="005E0123"/>
    <w:rsid w:val="005E151F"/>
    <w:rsid w:val="005E1D56"/>
    <w:rsid w:val="005E524E"/>
    <w:rsid w:val="005E5E28"/>
    <w:rsid w:val="005F2E51"/>
    <w:rsid w:val="005F33E1"/>
    <w:rsid w:val="005F3B9D"/>
    <w:rsid w:val="005F56C9"/>
    <w:rsid w:val="005F64AB"/>
    <w:rsid w:val="005F7A06"/>
    <w:rsid w:val="005F7AAC"/>
    <w:rsid w:val="006023F3"/>
    <w:rsid w:val="00602AB6"/>
    <w:rsid w:val="00602F11"/>
    <w:rsid w:val="00603C3C"/>
    <w:rsid w:val="00604691"/>
    <w:rsid w:val="00604F4D"/>
    <w:rsid w:val="00606CB0"/>
    <w:rsid w:val="00607F41"/>
    <w:rsid w:val="006104A4"/>
    <w:rsid w:val="00611B8A"/>
    <w:rsid w:val="006141CD"/>
    <w:rsid w:val="006171A9"/>
    <w:rsid w:val="00617637"/>
    <w:rsid w:val="0062235F"/>
    <w:rsid w:val="00622694"/>
    <w:rsid w:val="006230C3"/>
    <w:rsid w:val="006258CA"/>
    <w:rsid w:val="006259E8"/>
    <w:rsid w:val="006274F7"/>
    <w:rsid w:val="006276FC"/>
    <w:rsid w:val="00627927"/>
    <w:rsid w:val="00631A14"/>
    <w:rsid w:val="006344BB"/>
    <w:rsid w:val="00634D7E"/>
    <w:rsid w:val="00634F41"/>
    <w:rsid w:val="00635A76"/>
    <w:rsid w:val="0063644E"/>
    <w:rsid w:val="00641CB5"/>
    <w:rsid w:val="0064295F"/>
    <w:rsid w:val="00642D7C"/>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37A"/>
    <w:rsid w:val="006666B8"/>
    <w:rsid w:val="00671C07"/>
    <w:rsid w:val="00671F7A"/>
    <w:rsid w:val="00674332"/>
    <w:rsid w:val="00676F90"/>
    <w:rsid w:val="00677346"/>
    <w:rsid w:val="00680BAE"/>
    <w:rsid w:val="0068146F"/>
    <w:rsid w:val="006818E2"/>
    <w:rsid w:val="00684473"/>
    <w:rsid w:val="00685167"/>
    <w:rsid w:val="00685F27"/>
    <w:rsid w:val="006879C3"/>
    <w:rsid w:val="00690B52"/>
    <w:rsid w:val="00691200"/>
    <w:rsid w:val="00693D4E"/>
    <w:rsid w:val="00695DBA"/>
    <w:rsid w:val="00695FF7"/>
    <w:rsid w:val="00696AC6"/>
    <w:rsid w:val="006A03DB"/>
    <w:rsid w:val="006A1B99"/>
    <w:rsid w:val="006A30C4"/>
    <w:rsid w:val="006A365A"/>
    <w:rsid w:val="006A5E44"/>
    <w:rsid w:val="006A6170"/>
    <w:rsid w:val="006A7EBB"/>
    <w:rsid w:val="006B0747"/>
    <w:rsid w:val="006B135F"/>
    <w:rsid w:val="006B146E"/>
    <w:rsid w:val="006B19EA"/>
    <w:rsid w:val="006B34C3"/>
    <w:rsid w:val="006B74EE"/>
    <w:rsid w:val="006B7D4F"/>
    <w:rsid w:val="006C0A76"/>
    <w:rsid w:val="006C1356"/>
    <w:rsid w:val="006C197E"/>
    <w:rsid w:val="006C419A"/>
    <w:rsid w:val="006C5AA8"/>
    <w:rsid w:val="006C6C25"/>
    <w:rsid w:val="006C71F5"/>
    <w:rsid w:val="006D1848"/>
    <w:rsid w:val="006D3FA2"/>
    <w:rsid w:val="006D4DF3"/>
    <w:rsid w:val="006D53C3"/>
    <w:rsid w:val="006D5844"/>
    <w:rsid w:val="006D6DFB"/>
    <w:rsid w:val="006E2A5C"/>
    <w:rsid w:val="006E4588"/>
    <w:rsid w:val="006E7DBC"/>
    <w:rsid w:val="006F3B2C"/>
    <w:rsid w:val="006F5E93"/>
    <w:rsid w:val="00700CA5"/>
    <w:rsid w:val="00703D54"/>
    <w:rsid w:val="00703D56"/>
    <w:rsid w:val="00706A34"/>
    <w:rsid w:val="0070744C"/>
    <w:rsid w:val="007134EA"/>
    <w:rsid w:val="007146BA"/>
    <w:rsid w:val="007156B7"/>
    <w:rsid w:val="007202A5"/>
    <w:rsid w:val="00721164"/>
    <w:rsid w:val="007241A0"/>
    <w:rsid w:val="007261B5"/>
    <w:rsid w:val="00727290"/>
    <w:rsid w:val="007304D8"/>
    <w:rsid w:val="007306B9"/>
    <w:rsid w:val="007318D7"/>
    <w:rsid w:val="0073221A"/>
    <w:rsid w:val="00734F3C"/>
    <w:rsid w:val="00736BBA"/>
    <w:rsid w:val="007378DC"/>
    <w:rsid w:val="00737D26"/>
    <w:rsid w:val="00740292"/>
    <w:rsid w:val="007417CF"/>
    <w:rsid w:val="007431C5"/>
    <w:rsid w:val="00744125"/>
    <w:rsid w:val="007457D6"/>
    <w:rsid w:val="0075098B"/>
    <w:rsid w:val="00750D05"/>
    <w:rsid w:val="00750EB0"/>
    <w:rsid w:val="00751A94"/>
    <w:rsid w:val="00751C9C"/>
    <w:rsid w:val="00753254"/>
    <w:rsid w:val="0075342B"/>
    <w:rsid w:val="00754328"/>
    <w:rsid w:val="00754B44"/>
    <w:rsid w:val="007628CB"/>
    <w:rsid w:val="007633E7"/>
    <w:rsid w:val="00764295"/>
    <w:rsid w:val="007654F6"/>
    <w:rsid w:val="00765A3F"/>
    <w:rsid w:val="00770445"/>
    <w:rsid w:val="00772407"/>
    <w:rsid w:val="0078113F"/>
    <w:rsid w:val="0078387C"/>
    <w:rsid w:val="007914CE"/>
    <w:rsid w:val="00791B2F"/>
    <w:rsid w:val="00792ADB"/>
    <w:rsid w:val="007962E4"/>
    <w:rsid w:val="00797228"/>
    <w:rsid w:val="0079799F"/>
    <w:rsid w:val="007A10E4"/>
    <w:rsid w:val="007A238D"/>
    <w:rsid w:val="007A23B5"/>
    <w:rsid w:val="007A3917"/>
    <w:rsid w:val="007A68CA"/>
    <w:rsid w:val="007A7578"/>
    <w:rsid w:val="007A7C0F"/>
    <w:rsid w:val="007B0035"/>
    <w:rsid w:val="007B05C3"/>
    <w:rsid w:val="007C5600"/>
    <w:rsid w:val="007C748A"/>
    <w:rsid w:val="007D21D5"/>
    <w:rsid w:val="007E077D"/>
    <w:rsid w:val="007E2F21"/>
    <w:rsid w:val="007E3A44"/>
    <w:rsid w:val="007E5056"/>
    <w:rsid w:val="007E7933"/>
    <w:rsid w:val="007F1E9C"/>
    <w:rsid w:val="007F254D"/>
    <w:rsid w:val="007F2B6A"/>
    <w:rsid w:val="007F3EB4"/>
    <w:rsid w:val="007F4820"/>
    <w:rsid w:val="007F56EE"/>
    <w:rsid w:val="007F6D5A"/>
    <w:rsid w:val="008002B8"/>
    <w:rsid w:val="0080095F"/>
    <w:rsid w:val="0080173C"/>
    <w:rsid w:val="00802DC4"/>
    <w:rsid w:val="008034CA"/>
    <w:rsid w:val="00805791"/>
    <w:rsid w:val="00806CD5"/>
    <w:rsid w:val="008073E3"/>
    <w:rsid w:val="00807B4B"/>
    <w:rsid w:val="00811082"/>
    <w:rsid w:val="00813042"/>
    <w:rsid w:val="0081371A"/>
    <w:rsid w:val="00813D28"/>
    <w:rsid w:val="00814741"/>
    <w:rsid w:val="008154F1"/>
    <w:rsid w:val="00817765"/>
    <w:rsid w:val="00821809"/>
    <w:rsid w:val="00821C93"/>
    <w:rsid w:val="008228A6"/>
    <w:rsid w:val="0082760E"/>
    <w:rsid w:val="00830CDD"/>
    <w:rsid w:val="00831BCD"/>
    <w:rsid w:val="008325A3"/>
    <w:rsid w:val="00833048"/>
    <w:rsid w:val="00835C1F"/>
    <w:rsid w:val="00835FA4"/>
    <w:rsid w:val="008369C3"/>
    <w:rsid w:val="00837668"/>
    <w:rsid w:val="00837C8C"/>
    <w:rsid w:val="008416F8"/>
    <w:rsid w:val="00843BE3"/>
    <w:rsid w:val="008447C4"/>
    <w:rsid w:val="00844A1C"/>
    <w:rsid w:val="008454C1"/>
    <w:rsid w:val="00845950"/>
    <w:rsid w:val="008520A7"/>
    <w:rsid w:val="00852F21"/>
    <w:rsid w:val="0085320B"/>
    <w:rsid w:val="008533D1"/>
    <w:rsid w:val="008538A1"/>
    <w:rsid w:val="00854059"/>
    <w:rsid w:val="008560E9"/>
    <w:rsid w:val="0085661F"/>
    <w:rsid w:val="008574C0"/>
    <w:rsid w:val="008610F3"/>
    <w:rsid w:val="00863A33"/>
    <w:rsid w:val="00870C66"/>
    <w:rsid w:val="00874C83"/>
    <w:rsid w:val="008772E4"/>
    <w:rsid w:val="00877D77"/>
    <w:rsid w:val="00880E9F"/>
    <w:rsid w:val="00882B75"/>
    <w:rsid w:val="00882D82"/>
    <w:rsid w:val="00883714"/>
    <w:rsid w:val="008849E6"/>
    <w:rsid w:val="00884E30"/>
    <w:rsid w:val="00887FC9"/>
    <w:rsid w:val="00891597"/>
    <w:rsid w:val="00894A7A"/>
    <w:rsid w:val="00894F8A"/>
    <w:rsid w:val="008966E0"/>
    <w:rsid w:val="008A1387"/>
    <w:rsid w:val="008A3F08"/>
    <w:rsid w:val="008A3FEF"/>
    <w:rsid w:val="008A4A76"/>
    <w:rsid w:val="008A69F4"/>
    <w:rsid w:val="008B08B5"/>
    <w:rsid w:val="008B0C46"/>
    <w:rsid w:val="008B2896"/>
    <w:rsid w:val="008B3E9F"/>
    <w:rsid w:val="008B4ABF"/>
    <w:rsid w:val="008B6710"/>
    <w:rsid w:val="008B6B07"/>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6E0B"/>
    <w:rsid w:val="008E74D4"/>
    <w:rsid w:val="008F12F8"/>
    <w:rsid w:val="008F142B"/>
    <w:rsid w:val="008F3B31"/>
    <w:rsid w:val="008F4E75"/>
    <w:rsid w:val="008F679C"/>
    <w:rsid w:val="008F6F2C"/>
    <w:rsid w:val="008F7D6A"/>
    <w:rsid w:val="009006C7"/>
    <w:rsid w:val="00900B38"/>
    <w:rsid w:val="00900F1A"/>
    <w:rsid w:val="00905DCC"/>
    <w:rsid w:val="00906678"/>
    <w:rsid w:val="00914407"/>
    <w:rsid w:val="00916FDD"/>
    <w:rsid w:val="00917300"/>
    <w:rsid w:val="00922505"/>
    <w:rsid w:val="00923593"/>
    <w:rsid w:val="009236DE"/>
    <w:rsid w:val="00924F45"/>
    <w:rsid w:val="00926D62"/>
    <w:rsid w:val="00930391"/>
    <w:rsid w:val="009319E4"/>
    <w:rsid w:val="009336CF"/>
    <w:rsid w:val="009349F7"/>
    <w:rsid w:val="00934A25"/>
    <w:rsid w:val="009431B3"/>
    <w:rsid w:val="00947E19"/>
    <w:rsid w:val="00950367"/>
    <w:rsid w:val="00950A55"/>
    <w:rsid w:val="00952FD1"/>
    <w:rsid w:val="00953BFF"/>
    <w:rsid w:val="009544FE"/>
    <w:rsid w:val="009565F6"/>
    <w:rsid w:val="009613C6"/>
    <w:rsid w:val="00961BA7"/>
    <w:rsid w:val="00963471"/>
    <w:rsid w:val="00963D4F"/>
    <w:rsid w:val="009652B9"/>
    <w:rsid w:val="00965E79"/>
    <w:rsid w:val="009663A0"/>
    <w:rsid w:val="00967B6D"/>
    <w:rsid w:val="00972B2C"/>
    <w:rsid w:val="0097344A"/>
    <w:rsid w:val="0097555D"/>
    <w:rsid w:val="00976AA1"/>
    <w:rsid w:val="00980757"/>
    <w:rsid w:val="009907AA"/>
    <w:rsid w:val="0099234A"/>
    <w:rsid w:val="00993280"/>
    <w:rsid w:val="00995067"/>
    <w:rsid w:val="00995673"/>
    <w:rsid w:val="00995C47"/>
    <w:rsid w:val="0099699B"/>
    <w:rsid w:val="00996AAA"/>
    <w:rsid w:val="009A026D"/>
    <w:rsid w:val="009A204D"/>
    <w:rsid w:val="009A3923"/>
    <w:rsid w:val="009A3E58"/>
    <w:rsid w:val="009A4E8F"/>
    <w:rsid w:val="009A6042"/>
    <w:rsid w:val="009A7544"/>
    <w:rsid w:val="009B0B5A"/>
    <w:rsid w:val="009B0FB2"/>
    <w:rsid w:val="009B1A63"/>
    <w:rsid w:val="009B2549"/>
    <w:rsid w:val="009B27F8"/>
    <w:rsid w:val="009B2950"/>
    <w:rsid w:val="009B4A83"/>
    <w:rsid w:val="009B4EA3"/>
    <w:rsid w:val="009B73BF"/>
    <w:rsid w:val="009C1F0D"/>
    <w:rsid w:val="009C280B"/>
    <w:rsid w:val="009C37CA"/>
    <w:rsid w:val="009C5901"/>
    <w:rsid w:val="009C6EC7"/>
    <w:rsid w:val="009C703E"/>
    <w:rsid w:val="009D0B61"/>
    <w:rsid w:val="009D2085"/>
    <w:rsid w:val="009D26A2"/>
    <w:rsid w:val="009D30B8"/>
    <w:rsid w:val="009D46ED"/>
    <w:rsid w:val="009D7157"/>
    <w:rsid w:val="009E27C2"/>
    <w:rsid w:val="009E29D4"/>
    <w:rsid w:val="009E2BB9"/>
    <w:rsid w:val="009E3217"/>
    <w:rsid w:val="009F0BDC"/>
    <w:rsid w:val="009F6A42"/>
    <w:rsid w:val="00A01CFB"/>
    <w:rsid w:val="00A057B2"/>
    <w:rsid w:val="00A05D29"/>
    <w:rsid w:val="00A10C34"/>
    <w:rsid w:val="00A11555"/>
    <w:rsid w:val="00A117DC"/>
    <w:rsid w:val="00A11AC1"/>
    <w:rsid w:val="00A13281"/>
    <w:rsid w:val="00A13549"/>
    <w:rsid w:val="00A145D3"/>
    <w:rsid w:val="00A14F47"/>
    <w:rsid w:val="00A158DC"/>
    <w:rsid w:val="00A16E02"/>
    <w:rsid w:val="00A20B07"/>
    <w:rsid w:val="00A20C3D"/>
    <w:rsid w:val="00A2139E"/>
    <w:rsid w:val="00A232F4"/>
    <w:rsid w:val="00A23985"/>
    <w:rsid w:val="00A24D4D"/>
    <w:rsid w:val="00A26624"/>
    <w:rsid w:val="00A32C68"/>
    <w:rsid w:val="00A360D2"/>
    <w:rsid w:val="00A372CC"/>
    <w:rsid w:val="00A401B5"/>
    <w:rsid w:val="00A43AB6"/>
    <w:rsid w:val="00A45700"/>
    <w:rsid w:val="00A46313"/>
    <w:rsid w:val="00A5005B"/>
    <w:rsid w:val="00A53BDF"/>
    <w:rsid w:val="00A56709"/>
    <w:rsid w:val="00A57C96"/>
    <w:rsid w:val="00A621B4"/>
    <w:rsid w:val="00A621F6"/>
    <w:rsid w:val="00A62CCF"/>
    <w:rsid w:val="00A65BC8"/>
    <w:rsid w:val="00A65FB1"/>
    <w:rsid w:val="00A676A4"/>
    <w:rsid w:val="00A70B8F"/>
    <w:rsid w:val="00A70DE8"/>
    <w:rsid w:val="00A741BD"/>
    <w:rsid w:val="00A76EFC"/>
    <w:rsid w:val="00A8294C"/>
    <w:rsid w:val="00A83937"/>
    <w:rsid w:val="00A84115"/>
    <w:rsid w:val="00A84237"/>
    <w:rsid w:val="00A85916"/>
    <w:rsid w:val="00A90B4F"/>
    <w:rsid w:val="00A9425B"/>
    <w:rsid w:val="00A95207"/>
    <w:rsid w:val="00A9578B"/>
    <w:rsid w:val="00A958EC"/>
    <w:rsid w:val="00A96CE7"/>
    <w:rsid w:val="00A97BB4"/>
    <w:rsid w:val="00AA101B"/>
    <w:rsid w:val="00AA2C20"/>
    <w:rsid w:val="00AA3918"/>
    <w:rsid w:val="00AA3B43"/>
    <w:rsid w:val="00AA4332"/>
    <w:rsid w:val="00AA4369"/>
    <w:rsid w:val="00AA60F5"/>
    <w:rsid w:val="00AA711E"/>
    <w:rsid w:val="00AA7989"/>
    <w:rsid w:val="00AB00FB"/>
    <w:rsid w:val="00AB0101"/>
    <w:rsid w:val="00AB2059"/>
    <w:rsid w:val="00AB21CF"/>
    <w:rsid w:val="00AB3F31"/>
    <w:rsid w:val="00AB4812"/>
    <w:rsid w:val="00AC12A0"/>
    <w:rsid w:val="00AC1EE3"/>
    <w:rsid w:val="00AC276A"/>
    <w:rsid w:val="00AC3A3F"/>
    <w:rsid w:val="00AC54DF"/>
    <w:rsid w:val="00AC661B"/>
    <w:rsid w:val="00AC6E22"/>
    <w:rsid w:val="00AC733C"/>
    <w:rsid w:val="00AC73E9"/>
    <w:rsid w:val="00AD24A5"/>
    <w:rsid w:val="00AD381A"/>
    <w:rsid w:val="00AD40B7"/>
    <w:rsid w:val="00AD58E6"/>
    <w:rsid w:val="00AD652C"/>
    <w:rsid w:val="00AD7BEE"/>
    <w:rsid w:val="00AE0FF0"/>
    <w:rsid w:val="00AE251D"/>
    <w:rsid w:val="00AE2FCB"/>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53AC"/>
    <w:rsid w:val="00B26B47"/>
    <w:rsid w:val="00B278EB"/>
    <w:rsid w:val="00B312E9"/>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57829"/>
    <w:rsid w:val="00B61E2B"/>
    <w:rsid w:val="00B62632"/>
    <w:rsid w:val="00B62921"/>
    <w:rsid w:val="00B6360F"/>
    <w:rsid w:val="00B6382A"/>
    <w:rsid w:val="00B63EEB"/>
    <w:rsid w:val="00B6565D"/>
    <w:rsid w:val="00B65CAA"/>
    <w:rsid w:val="00B66328"/>
    <w:rsid w:val="00B70822"/>
    <w:rsid w:val="00B72864"/>
    <w:rsid w:val="00B72A4C"/>
    <w:rsid w:val="00B72F99"/>
    <w:rsid w:val="00B73058"/>
    <w:rsid w:val="00B74F3F"/>
    <w:rsid w:val="00B75F60"/>
    <w:rsid w:val="00B76AA6"/>
    <w:rsid w:val="00B76C2D"/>
    <w:rsid w:val="00B824FE"/>
    <w:rsid w:val="00B82EE3"/>
    <w:rsid w:val="00B8353D"/>
    <w:rsid w:val="00B84FD8"/>
    <w:rsid w:val="00B860FF"/>
    <w:rsid w:val="00B87D93"/>
    <w:rsid w:val="00B9372E"/>
    <w:rsid w:val="00B95F33"/>
    <w:rsid w:val="00B967A9"/>
    <w:rsid w:val="00BA0F4A"/>
    <w:rsid w:val="00BA250C"/>
    <w:rsid w:val="00BA2B62"/>
    <w:rsid w:val="00BA58D9"/>
    <w:rsid w:val="00BA6B4C"/>
    <w:rsid w:val="00BA7211"/>
    <w:rsid w:val="00BB0CA2"/>
    <w:rsid w:val="00BB21B8"/>
    <w:rsid w:val="00BB2AA7"/>
    <w:rsid w:val="00BB3908"/>
    <w:rsid w:val="00BB4F6E"/>
    <w:rsid w:val="00BB5150"/>
    <w:rsid w:val="00BB6720"/>
    <w:rsid w:val="00BC0628"/>
    <w:rsid w:val="00BC1908"/>
    <w:rsid w:val="00BC21BF"/>
    <w:rsid w:val="00BC66FE"/>
    <w:rsid w:val="00BD0ACF"/>
    <w:rsid w:val="00BD1723"/>
    <w:rsid w:val="00BD1ADE"/>
    <w:rsid w:val="00BD1D68"/>
    <w:rsid w:val="00BD25E9"/>
    <w:rsid w:val="00BD30ED"/>
    <w:rsid w:val="00BD5189"/>
    <w:rsid w:val="00BD747A"/>
    <w:rsid w:val="00BE267E"/>
    <w:rsid w:val="00BE5449"/>
    <w:rsid w:val="00BE5A67"/>
    <w:rsid w:val="00BF08DD"/>
    <w:rsid w:val="00BF3B6A"/>
    <w:rsid w:val="00BF49C7"/>
    <w:rsid w:val="00C0318D"/>
    <w:rsid w:val="00C07C4E"/>
    <w:rsid w:val="00C12B99"/>
    <w:rsid w:val="00C15344"/>
    <w:rsid w:val="00C15624"/>
    <w:rsid w:val="00C15BC0"/>
    <w:rsid w:val="00C20AA1"/>
    <w:rsid w:val="00C210CC"/>
    <w:rsid w:val="00C21D57"/>
    <w:rsid w:val="00C239F6"/>
    <w:rsid w:val="00C23E24"/>
    <w:rsid w:val="00C24C0A"/>
    <w:rsid w:val="00C25608"/>
    <w:rsid w:val="00C25E36"/>
    <w:rsid w:val="00C26F81"/>
    <w:rsid w:val="00C3027A"/>
    <w:rsid w:val="00C33360"/>
    <w:rsid w:val="00C40B7E"/>
    <w:rsid w:val="00C43E84"/>
    <w:rsid w:val="00C45CD5"/>
    <w:rsid w:val="00C60F72"/>
    <w:rsid w:val="00C6107E"/>
    <w:rsid w:val="00C61BD9"/>
    <w:rsid w:val="00C638B2"/>
    <w:rsid w:val="00C63E54"/>
    <w:rsid w:val="00C64047"/>
    <w:rsid w:val="00C64238"/>
    <w:rsid w:val="00C653BC"/>
    <w:rsid w:val="00C66500"/>
    <w:rsid w:val="00C6740B"/>
    <w:rsid w:val="00C708B1"/>
    <w:rsid w:val="00C70B0B"/>
    <w:rsid w:val="00C7150D"/>
    <w:rsid w:val="00C7226E"/>
    <w:rsid w:val="00C72674"/>
    <w:rsid w:val="00C729F1"/>
    <w:rsid w:val="00C73CF9"/>
    <w:rsid w:val="00C74FEF"/>
    <w:rsid w:val="00C760F2"/>
    <w:rsid w:val="00C8124F"/>
    <w:rsid w:val="00C82870"/>
    <w:rsid w:val="00C8505A"/>
    <w:rsid w:val="00C8584A"/>
    <w:rsid w:val="00C8624A"/>
    <w:rsid w:val="00C87756"/>
    <w:rsid w:val="00C95278"/>
    <w:rsid w:val="00C95B2F"/>
    <w:rsid w:val="00C96729"/>
    <w:rsid w:val="00CA02DC"/>
    <w:rsid w:val="00CA07B1"/>
    <w:rsid w:val="00CA0E2F"/>
    <w:rsid w:val="00CA2BD7"/>
    <w:rsid w:val="00CA3738"/>
    <w:rsid w:val="00CA42F7"/>
    <w:rsid w:val="00CA459F"/>
    <w:rsid w:val="00CA5541"/>
    <w:rsid w:val="00CA6969"/>
    <w:rsid w:val="00CA71B7"/>
    <w:rsid w:val="00CB00F3"/>
    <w:rsid w:val="00CB12BA"/>
    <w:rsid w:val="00CB484E"/>
    <w:rsid w:val="00CB4B53"/>
    <w:rsid w:val="00CB7D21"/>
    <w:rsid w:val="00CB7DA1"/>
    <w:rsid w:val="00CC16B2"/>
    <w:rsid w:val="00CC28F9"/>
    <w:rsid w:val="00CC2E29"/>
    <w:rsid w:val="00CC6596"/>
    <w:rsid w:val="00CD12BE"/>
    <w:rsid w:val="00CD1B01"/>
    <w:rsid w:val="00CD1D5B"/>
    <w:rsid w:val="00CD1E6E"/>
    <w:rsid w:val="00CD341E"/>
    <w:rsid w:val="00CD4791"/>
    <w:rsid w:val="00CD5187"/>
    <w:rsid w:val="00CD51DD"/>
    <w:rsid w:val="00CD5563"/>
    <w:rsid w:val="00CD708A"/>
    <w:rsid w:val="00CD7815"/>
    <w:rsid w:val="00CE3E78"/>
    <w:rsid w:val="00CE40B1"/>
    <w:rsid w:val="00CE6775"/>
    <w:rsid w:val="00CE67D7"/>
    <w:rsid w:val="00CE68DB"/>
    <w:rsid w:val="00CE7256"/>
    <w:rsid w:val="00CE76FC"/>
    <w:rsid w:val="00CE77E0"/>
    <w:rsid w:val="00CE7F23"/>
    <w:rsid w:val="00CF08E3"/>
    <w:rsid w:val="00CF1AFB"/>
    <w:rsid w:val="00CF22CE"/>
    <w:rsid w:val="00CF29E9"/>
    <w:rsid w:val="00CF44B9"/>
    <w:rsid w:val="00CF62C3"/>
    <w:rsid w:val="00D15DB8"/>
    <w:rsid w:val="00D175DD"/>
    <w:rsid w:val="00D22F33"/>
    <w:rsid w:val="00D22F4F"/>
    <w:rsid w:val="00D23E78"/>
    <w:rsid w:val="00D240F2"/>
    <w:rsid w:val="00D24137"/>
    <w:rsid w:val="00D24BFE"/>
    <w:rsid w:val="00D268C0"/>
    <w:rsid w:val="00D27162"/>
    <w:rsid w:val="00D277DC"/>
    <w:rsid w:val="00D306C6"/>
    <w:rsid w:val="00D31DC3"/>
    <w:rsid w:val="00D329CF"/>
    <w:rsid w:val="00D33EE5"/>
    <w:rsid w:val="00D347B9"/>
    <w:rsid w:val="00D4225C"/>
    <w:rsid w:val="00D429EE"/>
    <w:rsid w:val="00D42E2E"/>
    <w:rsid w:val="00D430AA"/>
    <w:rsid w:val="00D4571D"/>
    <w:rsid w:val="00D46656"/>
    <w:rsid w:val="00D4699F"/>
    <w:rsid w:val="00D46C7B"/>
    <w:rsid w:val="00D47647"/>
    <w:rsid w:val="00D56B5F"/>
    <w:rsid w:val="00D57F4F"/>
    <w:rsid w:val="00D62251"/>
    <w:rsid w:val="00D638A6"/>
    <w:rsid w:val="00D65589"/>
    <w:rsid w:val="00D66BCC"/>
    <w:rsid w:val="00D672EC"/>
    <w:rsid w:val="00D67B5C"/>
    <w:rsid w:val="00D702A7"/>
    <w:rsid w:val="00D71F9C"/>
    <w:rsid w:val="00D75B86"/>
    <w:rsid w:val="00D77BE8"/>
    <w:rsid w:val="00D8160D"/>
    <w:rsid w:val="00D8213A"/>
    <w:rsid w:val="00D91533"/>
    <w:rsid w:val="00D91F0F"/>
    <w:rsid w:val="00D932DC"/>
    <w:rsid w:val="00D94953"/>
    <w:rsid w:val="00D94FEE"/>
    <w:rsid w:val="00D9553B"/>
    <w:rsid w:val="00D96F3B"/>
    <w:rsid w:val="00DA046D"/>
    <w:rsid w:val="00DA1228"/>
    <w:rsid w:val="00DA269E"/>
    <w:rsid w:val="00DA4798"/>
    <w:rsid w:val="00DA552F"/>
    <w:rsid w:val="00DA6A48"/>
    <w:rsid w:val="00DB0B42"/>
    <w:rsid w:val="00DB1A09"/>
    <w:rsid w:val="00DB3E84"/>
    <w:rsid w:val="00DB4069"/>
    <w:rsid w:val="00DC2054"/>
    <w:rsid w:val="00DC2472"/>
    <w:rsid w:val="00DC2565"/>
    <w:rsid w:val="00DC33F5"/>
    <w:rsid w:val="00DC3648"/>
    <w:rsid w:val="00DC3E55"/>
    <w:rsid w:val="00DC4711"/>
    <w:rsid w:val="00DC7DFF"/>
    <w:rsid w:val="00DC7F23"/>
    <w:rsid w:val="00DD0C12"/>
    <w:rsid w:val="00DD1E6F"/>
    <w:rsid w:val="00DD5C7D"/>
    <w:rsid w:val="00DD6562"/>
    <w:rsid w:val="00DD6D3A"/>
    <w:rsid w:val="00DD77FC"/>
    <w:rsid w:val="00DE0F8A"/>
    <w:rsid w:val="00DE1DED"/>
    <w:rsid w:val="00DE23E5"/>
    <w:rsid w:val="00DE495D"/>
    <w:rsid w:val="00DE4C4D"/>
    <w:rsid w:val="00DE4DCD"/>
    <w:rsid w:val="00DE524F"/>
    <w:rsid w:val="00DF3F29"/>
    <w:rsid w:val="00DF421A"/>
    <w:rsid w:val="00E0321A"/>
    <w:rsid w:val="00E04179"/>
    <w:rsid w:val="00E04A9E"/>
    <w:rsid w:val="00E07081"/>
    <w:rsid w:val="00E07E02"/>
    <w:rsid w:val="00E10293"/>
    <w:rsid w:val="00E104D5"/>
    <w:rsid w:val="00E10C23"/>
    <w:rsid w:val="00E12EBA"/>
    <w:rsid w:val="00E12F24"/>
    <w:rsid w:val="00E1439B"/>
    <w:rsid w:val="00E14F1B"/>
    <w:rsid w:val="00E164C5"/>
    <w:rsid w:val="00E20B72"/>
    <w:rsid w:val="00E219E6"/>
    <w:rsid w:val="00E235C3"/>
    <w:rsid w:val="00E23A33"/>
    <w:rsid w:val="00E26FC9"/>
    <w:rsid w:val="00E31AAA"/>
    <w:rsid w:val="00E32A54"/>
    <w:rsid w:val="00E32C8A"/>
    <w:rsid w:val="00E3399A"/>
    <w:rsid w:val="00E34B38"/>
    <w:rsid w:val="00E354DC"/>
    <w:rsid w:val="00E371B4"/>
    <w:rsid w:val="00E404E4"/>
    <w:rsid w:val="00E414BD"/>
    <w:rsid w:val="00E41791"/>
    <w:rsid w:val="00E4260B"/>
    <w:rsid w:val="00E46F22"/>
    <w:rsid w:val="00E5077C"/>
    <w:rsid w:val="00E50816"/>
    <w:rsid w:val="00E5206D"/>
    <w:rsid w:val="00E52B76"/>
    <w:rsid w:val="00E52CF4"/>
    <w:rsid w:val="00E563C2"/>
    <w:rsid w:val="00E56618"/>
    <w:rsid w:val="00E57724"/>
    <w:rsid w:val="00E578CB"/>
    <w:rsid w:val="00E6026B"/>
    <w:rsid w:val="00E612DB"/>
    <w:rsid w:val="00E618C0"/>
    <w:rsid w:val="00E61F6D"/>
    <w:rsid w:val="00E62DFD"/>
    <w:rsid w:val="00E6584D"/>
    <w:rsid w:val="00E66561"/>
    <w:rsid w:val="00E669B9"/>
    <w:rsid w:val="00E66A52"/>
    <w:rsid w:val="00E673B8"/>
    <w:rsid w:val="00E717BF"/>
    <w:rsid w:val="00E72086"/>
    <w:rsid w:val="00E72F51"/>
    <w:rsid w:val="00E75855"/>
    <w:rsid w:val="00E76131"/>
    <w:rsid w:val="00E76860"/>
    <w:rsid w:val="00E76ABB"/>
    <w:rsid w:val="00E80E71"/>
    <w:rsid w:val="00E818CE"/>
    <w:rsid w:val="00E871BE"/>
    <w:rsid w:val="00E87816"/>
    <w:rsid w:val="00E91AB2"/>
    <w:rsid w:val="00E9227E"/>
    <w:rsid w:val="00E939FF"/>
    <w:rsid w:val="00EA04C4"/>
    <w:rsid w:val="00EA1623"/>
    <w:rsid w:val="00EA1BC1"/>
    <w:rsid w:val="00EA3BA5"/>
    <w:rsid w:val="00EA5633"/>
    <w:rsid w:val="00EA6CB9"/>
    <w:rsid w:val="00EB05BA"/>
    <w:rsid w:val="00EB3DB6"/>
    <w:rsid w:val="00EB501C"/>
    <w:rsid w:val="00EB6490"/>
    <w:rsid w:val="00EC0F11"/>
    <w:rsid w:val="00EC18AD"/>
    <w:rsid w:val="00EC6DCA"/>
    <w:rsid w:val="00ED078D"/>
    <w:rsid w:val="00ED0C71"/>
    <w:rsid w:val="00ED3677"/>
    <w:rsid w:val="00ED411F"/>
    <w:rsid w:val="00ED46A8"/>
    <w:rsid w:val="00ED5945"/>
    <w:rsid w:val="00ED6B25"/>
    <w:rsid w:val="00EE01AD"/>
    <w:rsid w:val="00EE31E5"/>
    <w:rsid w:val="00EE320D"/>
    <w:rsid w:val="00EE350A"/>
    <w:rsid w:val="00EF2CE0"/>
    <w:rsid w:val="00EF3C6F"/>
    <w:rsid w:val="00EF3E18"/>
    <w:rsid w:val="00EF4949"/>
    <w:rsid w:val="00F01239"/>
    <w:rsid w:val="00F01266"/>
    <w:rsid w:val="00F01EE3"/>
    <w:rsid w:val="00F03275"/>
    <w:rsid w:val="00F034E4"/>
    <w:rsid w:val="00F03B70"/>
    <w:rsid w:val="00F04066"/>
    <w:rsid w:val="00F04115"/>
    <w:rsid w:val="00F0568E"/>
    <w:rsid w:val="00F05D57"/>
    <w:rsid w:val="00F05FDA"/>
    <w:rsid w:val="00F06EFC"/>
    <w:rsid w:val="00F1101A"/>
    <w:rsid w:val="00F11861"/>
    <w:rsid w:val="00F11BDE"/>
    <w:rsid w:val="00F131D7"/>
    <w:rsid w:val="00F144EA"/>
    <w:rsid w:val="00F15AF4"/>
    <w:rsid w:val="00F203D8"/>
    <w:rsid w:val="00F20AB2"/>
    <w:rsid w:val="00F21142"/>
    <w:rsid w:val="00F221FC"/>
    <w:rsid w:val="00F22605"/>
    <w:rsid w:val="00F24754"/>
    <w:rsid w:val="00F261AC"/>
    <w:rsid w:val="00F26C78"/>
    <w:rsid w:val="00F3075D"/>
    <w:rsid w:val="00F31503"/>
    <w:rsid w:val="00F31846"/>
    <w:rsid w:val="00F31D8C"/>
    <w:rsid w:val="00F34BB1"/>
    <w:rsid w:val="00F363D1"/>
    <w:rsid w:val="00F377FA"/>
    <w:rsid w:val="00F37F8E"/>
    <w:rsid w:val="00F44873"/>
    <w:rsid w:val="00F52B27"/>
    <w:rsid w:val="00F52ECF"/>
    <w:rsid w:val="00F5419E"/>
    <w:rsid w:val="00F55152"/>
    <w:rsid w:val="00F604AE"/>
    <w:rsid w:val="00F608DE"/>
    <w:rsid w:val="00F61491"/>
    <w:rsid w:val="00F620CD"/>
    <w:rsid w:val="00F62B12"/>
    <w:rsid w:val="00F6413F"/>
    <w:rsid w:val="00F6454F"/>
    <w:rsid w:val="00F662DE"/>
    <w:rsid w:val="00F6711C"/>
    <w:rsid w:val="00F679EC"/>
    <w:rsid w:val="00F67C2B"/>
    <w:rsid w:val="00F67C6A"/>
    <w:rsid w:val="00F67CB5"/>
    <w:rsid w:val="00F72C00"/>
    <w:rsid w:val="00F76AA8"/>
    <w:rsid w:val="00F80021"/>
    <w:rsid w:val="00F83630"/>
    <w:rsid w:val="00F84483"/>
    <w:rsid w:val="00F853B3"/>
    <w:rsid w:val="00F859AE"/>
    <w:rsid w:val="00F877F1"/>
    <w:rsid w:val="00F92B83"/>
    <w:rsid w:val="00F9384E"/>
    <w:rsid w:val="00F96852"/>
    <w:rsid w:val="00FA0B1A"/>
    <w:rsid w:val="00FA0F77"/>
    <w:rsid w:val="00FA1758"/>
    <w:rsid w:val="00FA17B6"/>
    <w:rsid w:val="00FA470B"/>
    <w:rsid w:val="00FA622C"/>
    <w:rsid w:val="00FB0769"/>
    <w:rsid w:val="00FB3EE3"/>
    <w:rsid w:val="00FB56E3"/>
    <w:rsid w:val="00FB6739"/>
    <w:rsid w:val="00FB73EC"/>
    <w:rsid w:val="00FB75C9"/>
    <w:rsid w:val="00FB79B8"/>
    <w:rsid w:val="00FC0D2F"/>
    <w:rsid w:val="00FC1CA4"/>
    <w:rsid w:val="00FC1F7A"/>
    <w:rsid w:val="00FC381D"/>
    <w:rsid w:val="00FC5F36"/>
    <w:rsid w:val="00FC6455"/>
    <w:rsid w:val="00FC672E"/>
    <w:rsid w:val="00FD056B"/>
    <w:rsid w:val="00FD10DD"/>
    <w:rsid w:val="00FD18F9"/>
    <w:rsid w:val="00FD1C92"/>
    <w:rsid w:val="00FD3646"/>
    <w:rsid w:val="00FD369C"/>
    <w:rsid w:val="00FD6576"/>
    <w:rsid w:val="00FD6903"/>
    <w:rsid w:val="00FD7C40"/>
    <w:rsid w:val="00FD7F36"/>
    <w:rsid w:val="00FE0356"/>
    <w:rsid w:val="00FE0FDE"/>
    <w:rsid w:val="00FE1089"/>
    <w:rsid w:val="00FE2943"/>
    <w:rsid w:val="00FE3CDC"/>
    <w:rsid w:val="00FE4239"/>
    <w:rsid w:val="00FE4F8F"/>
    <w:rsid w:val="00FF4352"/>
    <w:rsid w:val="00FF5403"/>
    <w:rsid w:val="00FF5622"/>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List" w:uiPriority="99"/>
    <w:lsdException w:name="List Bullet" w:uiPriority="99"/>
    <w:lsdException w:name="List 2" w:uiPriority="99"/>
    <w:lsdException w:name="Title" w:uiPriority="99" w:qFormat="1"/>
    <w:lsdException w:name="Default Paragraph Font" w:uiPriority="1"/>
    <w:lsdException w:name="Body Text" w:uiPriority="99"/>
    <w:lsdException w:name="Body Text Indent" w:uiPriority="99"/>
    <w:lsdException w:name="Subtitle" w:qFormat="1"/>
    <w:lsdException w:name="Body Text 2" w:uiPriority="99"/>
    <w:lsdException w:name="Body Text 3" w:uiPriority="99"/>
    <w:lsdException w:name="Block Text" w:uiPriority="99"/>
    <w:lsdException w:name="Hyperlink" w:uiPriority="99"/>
    <w:lsdException w:name="FollowedHyperlink" w:uiPriority="99"/>
    <w:lsdException w:name="Strong" w:uiPriority="99" w:qFormat="1"/>
    <w:lsdException w:name="Emphasis" w:uiPriority="99" w:qFormat="1"/>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21CF"/>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AB21CF"/>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AB21CF"/>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AB21CF"/>
    <w:pPr>
      <w:spacing w:before="240"/>
      <w:outlineLvl w:val="2"/>
    </w:pPr>
    <w:rPr>
      <w:i/>
      <w:iCs/>
    </w:rPr>
  </w:style>
  <w:style w:type="paragraph" w:styleId="Heading4">
    <w:name w:val="heading 4"/>
    <w:basedOn w:val="Normal"/>
    <w:next w:val="Normal"/>
    <w:link w:val="Heading4Char"/>
    <w:uiPriority w:val="9"/>
    <w:qFormat/>
    <w:rsid w:val="00AB21CF"/>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AB21CF"/>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AB21CF"/>
    <w:pPr>
      <w:spacing w:before="240" w:after="60"/>
      <w:outlineLvl w:val="5"/>
    </w:pPr>
    <w:rPr>
      <w:b/>
      <w:bCs/>
      <w:color w:val="005173"/>
    </w:rPr>
  </w:style>
  <w:style w:type="paragraph" w:styleId="Heading7">
    <w:name w:val="heading 7"/>
    <w:basedOn w:val="Normal"/>
    <w:next w:val="Normal"/>
    <w:link w:val="Heading7Char"/>
    <w:uiPriority w:val="9"/>
    <w:qFormat/>
    <w:rsid w:val="00AB21CF"/>
    <w:pPr>
      <w:numPr>
        <w:ilvl w:val="6"/>
        <w:numId w:val="21"/>
      </w:numPr>
      <w:spacing w:before="240" w:after="60"/>
      <w:outlineLvl w:val="6"/>
    </w:pPr>
    <w:rPr>
      <w:sz w:val="24"/>
      <w:szCs w:val="24"/>
    </w:rPr>
  </w:style>
  <w:style w:type="paragraph" w:styleId="Heading8">
    <w:name w:val="heading 8"/>
    <w:basedOn w:val="Normal"/>
    <w:next w:val="Normal"/>
    <w:link w:val="Heading8Char"/>
    <w:uiPriority w:val="9"/>
    <w:qFormat/>
    <w:rsid w:val="00AB21CF"/>
    <w:pPr>
      <w:numPr>
        <w:ilvl w:val="7"/>
        <w:numId w:val="21"/>
      </w:numPr>
      <w:spacing w:before="240" w:after="60"/>
      <w:outlineLvl w:val="7"/>
    </w:pPr>
    <w:rPr>
      <w:i/>
      <w:iCs/>
      <w:sz w:val="24"/>
      <w:szCs w:val="24"/>
    </w:rPr>
  </w:style>
  <w:style w:type="paragraph" w:styleId="Heading9">
    <w:name w:val="heading 9"/>
    <w:basedOn w:val="Normal"/>
    <w:next w:val="Normal"/>
    <w:link w:val="Heading9Char"/>
    <w:uiPriority w:val="9"/>
    <w:rsid w:val="00AB21CF"/>
    <w:pPr>
      <w:numPr>
        <w:ilvl w:val="8"/>
        <w:numId w:val="2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AB21CF"/>
    <w:pPr>
      <w:spacing w:before="0"/>
    </w:pPr>
    <w:rPr>
      <w:rFonts w:ascii="Tahoma" w:hAnsi="Tahoma" w:cs="Tahoma"/>
      <w:sz w:val="16"/>
      <w:szCs w:val="16"/>
    </w:rPr>
  </w:style>
  <w:style w:type="character" w:customStyle="1" w:styleId="BalloonTextChar">
    <w:name w:val="Balloon Text Char"/>
    <w:link w:val="BalloonText"/>
    <w:rsid w:val="00AB21CF"/>
    <w:rPr>
      <w:rFonts w:ascii="Tahoma" w:hAnsi="Tahoma" w:cs="Tahoma"/>
      <w:sz w:val="16"/>
      <w:szCs w:val="16"/>
      <w:lang w:val="fr-FR" w:eastAsia="fr-FR"/>
    </w:rPr>
  </w:style>
  <w:style w:type="paragraph" w:styleId="Header">
    <w:name w:val="header"/>
    <w:basedOn w:val="Normal"/>
    <w:link w:val="HeaderChar"/>
    <w:uiPriority w:val="99"/>
    <w:rsid w:val="00AB21CF"/>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AB21CF"/>
    <w:rPr>
      <w:rFonts w:ascii="Calibri" w:eastAsia="Times New Roman" w:hAnsi="Calibri" w:cs="Calibri"/>
      <w:i/>
      <w:iCs/>
      <w:sz w:val="21"/>
      <w:szCs w:val="21"/>
      <w:lang w:eastAsia="fr-FR"/>
    </w:rPr>
  </w:style>
  <w:style w:type="character" w:styleId="Hyperlink">
    <w:name w:val="Hyperlink"/>
    <w:uiPriority w:val="99"/>
    <w:rsid w:val="00AB21CF"/>
    <w:rPr>
      <w:color w:val="0000FF"/>
      <w:u w:val="single"/>
    </w:rPr>
  </w:style>
  <w:style w:type="paragraph" w:styleId="TOC2">
    <w:name w:val="toc 2"/>
    <w:basedOn w:val="Normal"/>
    <w:next w:val="Normal"/>
    <w:autoRedefine/>
    <w:uiPriority w:val="39"/>
    <w:rsid w:val="00AB21CF"/>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AB21CF"/>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AB21CF"/>
    <w:pPr>
      <w:ind w:left="1134"/>
    </w:pPr>
    <w:rPr>
      <w:lang w:val="en-AU"/>
    </w:rPr>
  </w:style>
  <w:style w:type="paragraph" w:customStyle="1" w:styleId="Figuretitle">
    <w:name w:val="Figure title"/>
    <w:basedOn w:val="Normal"/>
    <w:link w:val="FiguretitleChar"/>
    <w:qFormat/>
    <w:rsid w:val="00AB21C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AB21CF"/>
    <w:pPr>
      <w:tabs>
        <w:tab w:val="left" w:pos="1134"/>
      </w:tabs>
    </w:pPr>
    <w:rPr>
      <w:i/>
      <w:sz w:val="44"/>
      <w:szCs w:val="36"/>
      <w:u w:color="E36C0A"/>
      <w:lang w:val="en-AU"/>
    </w:rPr>
  </w:style>
  <w:style w:type="character" w:customStyle="1" w:styleId="Enumlevel2Char">
    <w:name w:val="Enum level 2 Char"/>
    <w:link w:val="Enumlevel2"/>
    <w:rsid w:val="00AB21CF"/>
    <w:rPr>
      <w:rFonts w:ascii="Calibri" w:hAnsi="Calibri" w:cs="Calibri"/>
      <w:sz w:val="21"/>
      <w:szCs w:val="21"/>
      <w:lang w:val="en-AU" w:eastAsia="en-GB"/>
    </w:rPr>
  </w:style>
  <w:style w:type="paragraph" w:customStyle="1" w:styleId="Figure">
    <w:name w:val="Figure"/>
    <w:basedOn w:val="Figuretitle"/>
    <w:link w:val="FigureChar"/>
    <w:qFormat/>
    <w:rsid w:val="00AB21CF"/>
    <w:pPr>
      <w:spacing w:before="240" w:after="120"/>
      <w:jc w:val="center"/>
    </w:pPr>
    <w:rPr>
      <w:b w:val="0"/>
      <w:bCs/>
    </w:rPr>
  </w:style>
  <w:style w:type="character" w:customStyle="1" w:styleId="FiguretitleChar">
    <w:name w:val="Figure title Char"/>
    <w:link w:val="Figuretitle"/>
    <w:rsid w:val="00AB21CF"/>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AB21CF"/>
    <w:pPr>
      <w:jc w:val="left"/>
    </w:pPr>
    <w:rPr>
      <w:b w:val="0"/>
      <w:bCs/>
      <w:i/>
      <w:iCs/>
      <w:sz w:val="19"/>
      <w:szCs w:val="19"/>
    </w:rPr>
  </w:style>
  <w:style w:type="character" w:customStyle="1" w:styleId="FigureChar">
    <w:name w:val="Figure Char"/>
    <w:link w:val="Figure"/>
    <w:rsid w:val="00AB21CF"/>
    <w:rPr>
      <w:rFonts w:ascii="Calibri" w:hAnsi="Calibri" w:cs="Arial"/>
      <w:bCs/>
      <w:color w:val="000000"/>
      <w:sz w:val="21"/>
      <w:szCs w:val="22"/>
      <w:shd w:val="clear" w:color="auto" w:fill="E8F8FD"/>
      <w:lang w:val="en-AU" w:eastAsia="fr-FR"/>
    </w:rPr>
  </w:style>
  <w:style w:type="character" w:customStyle="1" w:styleId="href">
    <w:name w:val="href"/>
    <w:uiPriority w:val="99"/>
    <w:rsid w:val="00AB21CF"/>
    <w:rPr>
      <w:rFonts w:cs="Times New Roman"/>
    </w:rPr>
  </w:style>
  <w:style w:type="character" w:customStyle="1" w:styleId="figuresourceChar">
    <w:name w:val="figure source Char"/>
    <w:link w:val="figuresource"/>
    <w:rsid w:val="00AB21CF"/>
    <w:rPr>
      <w:rFonts w:ascii="Calibri" w:hAnsi="Calibri" w:cs="Arial"/>
      <w:bCs/>
      <w:i/>
      <w:iCs/>
      <w:color w:val="000000"/>
      <w:sz w:val="19"/>
      <w:szCs w:val="19"/>
      <w:shd w:val="clear" w:color="auto" w:fill="E8F8FD"/>
      <w:lang w:val="en-AU" w:eastAsia="fr-FR"/>
    </w:rPr>
  </w:style>
  <w:style w:type="paragraph" w:styleId="TOC3">
    <w:name w:val="toc 3"/>
    <w:basedOn w:val="Normal"/>
    <w:next w:val="Normal"/>
    <w:autoRedefine/>
    <w:uiPriority w:val="39"/>
    <w:rsid w:val="00AB21CF"/>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AB21CF"/>
    <w:pPr>
      <w:pBdr>
        <w:top w:val="single" w:sz="4" w:space="1" w:color="005173"/>
      </w:pBdr>
      <w:tabs>
        <w:tab w:val="right" w:pos="9071"/>
      </w:tabs>
      <w:ind w:left="6804"/>
      <w:jc w:val="right"/>
    </w:pPr>
  </w:style>
  <w:style w:type="character" w:customStyle="1" w:styleId="FooterChar">
    <w:name w:val="Footer Char"/>
    <w:link w:val="Footer"/>
    <w:uiPriority w:val="99"/>
    <w:rsid w:val="00AB21CF"/>
    <w:rPr>
      <w:rFonts w:ascii="Calibri" w:hAnsi="Calibri"/>
      <w:sz w:val="21"/>
      <w:szCs w:val="22"/>
      <w:lang w:val="fr-FR" w:eastAsia="fr-FR"/>
    </w:rPr>
  </w:style>
  <w:style w:type="table" w:customStyle="1" w:styleId="HIPTable">
    <w:name w:val="HIP Table"/>
    <w:basedOn w:val="TableNormal"/>
    <w:rsid w:val="00AB21CF"/>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AB21CF"/>
    <w:pPr>
      <w:numPr>
        <w:numId w:val="21"/>
      </w:numPr>
    </w:pPr>
  </w:style>
  <w:style w:type="numbering" w:customStyle="1" w:styleId="HIPBulletsHierarchy">
    <w:name w:val="HIP Bullets Hierarchy"/>
    <w:rsid w:val="00AB21CF"/>
    <w:pPr>
      <w:numPr>
        <w:numId w:val="20"/>
      </w:numPr>
    </w:pPr>
  </w:style>
  <w:style w:type="character" w:customStyle="1" w:styleId="Heading2Char">
    <w:name w:val="Heading 2 Char"/>
    <w:link w:val="Heading2"/>
    <w:uiPriority w:val="9"/>
    <w:rsid w:val="00AB21CF"/>
    <w:rPr>
      <w:rFonts w:ascii="Calibri" w:eastAsia="Times New Roman" w:hAnsi="Calibri" w:cs="Helvetica"/>
      <w:b/>
      <w:bCs/>
      <w:color w:val="005173"/>
      <w:sz w:val="24"/>
      <w:szCs w:val="32"/>
      <w:lang w:eastAsia="fr-FR"/>
    </w:rPr>
  </w:style>
  <w:style w:type="character" w:customStyle="1" w:styleId="PartTitleChar">
    <w:name w:val="Part Title Char"/>
    <w:link w:val="PartTitle"/>
    <w:rsid w:val="00AB21CF"/>
    <w:rPr>
      <w:rFonts w:ascii="Calibri" w:eastAsia="Times New Roman" w:hAnsi="Calibri" w:cs="Helvetica"/>
      <w:b/>
      <w:bCs/>
      <w:i/>
      <w:color w:val="005173"/>
      <w:sz w:val="44"/>
      <w:szCs w:val="36"/>
      <w:u w:color="E36C0A"/>
      <w:lang w:val="en-AU" w:eastAsia="fr-FR"/>
    </w:rPr>
  </w:style>
  <w:style w:type="paragraph" w:styleId="FootnoteText">
    <w:name w:val="footnote text"/>
    <w:basedOn w:val="Normal"/>
    <w:link w:val="FootnoteTextChar"/>
    <w:rsid w:val="00AB21CF"/>
    <w:pPr>
      <w:tabs>
        <w:tab w:val="left" w:pos="284"/>
      </w:tabs>
    </w:pPr>
    <w:rPr>
      <w:sz w:val="18"/>
      <w:szCs w:val="18"/>
      <w:lang w:val="en-US"/>
    </w:rPr>
  </w:style>
  <w:style w:type="character" w:customStyle="1" w:styleId="FootnoteTextChar">
    <w:name w:val="Footnote Text Char"/>
    <w:link w:val="FootnoteText"/>
    <w:rsid w:val="00AB21CF"/>
    <w:rPr>
      <w:rFonts w:ascii="Calibri" w:hAnsi="Calibri"/>
      <w:sz w:val="18"/>
      <w:szCs w:val="18"/>
      <w:lang w:eastAsia="fr-FR"/>
    </w:rPr>
  </w:style>
  <w:style w:type="character" w:styleId="FootnoteReference">
    <w:name w:val="footnote reference"/>
    <w:uiPriority w:val="99"/>
    <w:rsid w:val="00AB21CF"/>
    <w:rPr>
      <w:rFonts w:ascii="Calibri" w:hAnsi="Calibri"/>
      <w:sz w:val="21"/>
      <w:vertAlign w:val="superscript"/>
      <w:lang w:val="fr-CH"/>
    </w:rPr>
  </w:style>
  <w:style w:type="table" w:styleId="TableGrid">
    <w:name w:val="Table Grid"/>
    <w:basedOn w:val="TableNormal"/>
    <w:rsid w:val="00AB21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B21CF"/>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AB21CF"/>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AB21CF"/>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AB21CF"/>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AB21CF"/>
    <w:rPr>
      <w:rFonts w:ascii="Calibri" w:hAnsi="Calibri" w:cs="Helvetica"/>
      <w:b/>
      <w:bCs/>
      <w:color w:val="005173"/>
      <w:sz w:val="40"/>
      <w:szCs w:val="28"/>
      <w:lang w:eastAsia="fr-FR"/>
    </w:rPr>
  </w:style>
  <w:style w:type="character" w:customStyle="1" w:styleId="Toc0Char">
    <w:name w:val="Toc 0 Char"/>
    <w:link w:val="Toc0"/>
    <w:rsid w:val="00AB21CF"/>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AB21CF"/>
    <w:pPr>
      <w:spacing w:before="240"/>
    </w:pPr>
    <w:rPr>
      <w:b/>
      <w:bCs/>
      <w:lang w:val="en-AU"/>
    </w:rPr>
  </w:style>
  <w:style w:type="paragraph" w:customStyle="1" w:styleId="Enumlevel1">
    <w:name w:val="Enum level 1"/>
    <w:basedOn w:val="Normal"/>
    <w:link w:val="Enumlevel1Char"/>
    <w:qFormat/>
    <w:rsid w:val="00AB21CF"/>
    <w:pPr>
      <w:ind w:left="567" w:hanging="567"/>
    </w:pPr>
    <w:rPr>
      <w:rFonts w:cs="Calibri"/>
      <w:szCs w:val="21"/>
      <w:lang w:val="en-GB" w:eastAsia="en-GB"/>
    </w:rPr>
  </w:style>
  <w:style w:type="character" w:customStyle="1" w:styleId="HeadingBChar">
    <w:name w:val="Heading B Char"/>
    <w:link w:val="HeadingB"/>
    <w:rsid w:val="00AB21CF"/>
    <w:rPr>
      <w:rFonts w:ascii="Calibri" w:hAnsi="Calibri"/>
      <w:b/>
      <w:bCs/>
      <w:sz w:val="21"/>
      <w:szCs w:val="22"/>
      <w:lang w:val="en-AU" w:eastAsia="fr-FR"/>
    </w:rPr>
  </w:style>
  <w:style w:type="paragraph" w:customStyle="1" w:styleId="Citation">
    <w:name w:val="Citation"/>
    <w:basedOn w:val="Normal"/>
    <w:link w:val="CitationChar"/>
    <w:qFormat/>
    <w:rsid w:val="00AB21CF"/>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AB21CF"/>
    <w:rPr>
      <w:rFonts w:ascii="Calibri" w:hAnsi="Calibri" w:cs="Calibri"/>
      <w:sz w:val="21"/>
      <w:szCs w:val="21"/>
      <w:lang w:val="en-GB" w:eastAsia="en-GB"/>
    </w:rPr>
  </w:style>
  <w:style w:type="paragraph" w:customStyle="1" w:styleId="Tablesource">
    <w:name w:val="Table source"/>
    <w:basedOn w:val="Tabletext"/>
    <w:link w:val="TablesourceChar"/>
    <w:qFormat/>
    <w:rsid w:val="00AB21CF"/>
    <w:rPr>
      <w:i/>
      <w:iCs/>
      <w:lang w:val="en-US"/>
    </w:rPr>
  </w:style>
  <w:style w:type="character" w:customStyle="1" w:styleId="CitationChar">
    <w:name w:val="Citation Char"/>
    <w:link w:val="Citation"/>
    <w:rsid w:val="00AB21CF"/>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AB21CF"/>
    <w:pPr>
      <w:spacing w:before="0" w:after="0"/>
      <w:ind w:left="0" w:firstLine="0"/>
      <w:jc w:val="both"/>
    </w:pPr>
    <w:rPr>
      <w:lang w:val="en-GB"/>
    </w:rPr>
  </w:style>
  <w:style w:type="character" w:customStyle="1" w:styleId="Heading3Char">
    <w:name w:val="Heading 3 Char"/>
    <w:link w:val="Heading3"/>
    <w:uiPriority w:val="9"/>
    <w:locked/>
    <w:rsid w:val="00AB21CF"/>
    <w:rPr>
      <w:rFonts w:ascii="Calibri" w:eastAsia="Times New Roman" w:hAnsi="Calibri" w:cs="Helvetica"/>
      <w:b/>
      <w:bCs/>
      <w:i/>
      <w:iCs/>
      <w:color w:val="005173"/>
      <w:sz w:val="24"/>
      <w:szCs w:val="32"/>
      <w:lang w:eastAsia="fr-FR"/>
    </w:rPr>
  </w:style>
  <w:style w:type="character" w:customStyle="1" w:styleId="Heading4Char">
    <w:name w:val="Heading 4 Char"/>
    <w:link w:val="Heading4"/>
    <w:uiPriority w:val="9"/>
    <w:locked/>
    <w:rsid w:val="00AB21CF"/>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AB21CF"/>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AB21CF"/>
    <w:rPr>
      <w:rFonts w:ascii="Calibri" w:hAnsi="Calibri"/>
      <w:b/>
      <w:bCs/>
      <w:color w:val="005173"/>
      <w:sz w:val="21"/>
      <w:szCs w:val="22"/>
      <w:lang w:val="fr-FR" w:eastAsia="fr-FR"/>
    </w:rPr>
  </w:style>
  <w:style w:type="character" w:customStyle="1" w:styleId="Heading7Char">
    <w:name w:val="Heading 7 Char"/>
    <w:link w:val="Heading7"/>
    <w:uiPriority w:val="9"/>
    <w:locked/>
    <w:rsid w:val="00AB21CF"/>
    <w:rPr>
      <w:rFonts w:ascii="Calibri" w:hAnsi="Calibri"/>
      <w:sz w:val="24"/>
      <w:szCs w:val="24"/>
      <w:lang w:val="fr-FR" w:eastAsia="fr-FR"/>
    </w:rPr>
  </w:style>
  <w:style w:type="character" w:customStyle="1" w:styleId="Heading8Char">
    <w:name w:val="Heading 8 Char"/>
    <w:link w:val="Heading8"/>
    <w:uiPriority w:val="9"/>
    <w:locked/>
    <w:rsid w:val="00AB21CF"/>
    <w:rPr>
      <w:rFonts w:ascii="Calibri" w:hAnsi="Calibri"/>
      <w:i/>
      <w:iCs/>
      <w:sz w:val="24"/>
      <w:szCs w:val="24"/>
      <w:lang w:val="fr-FR" w:eastAsia="fr-FR"/>
    </w:rPr>
  </w:style>
  <w:style w:type="character" w:customStyle="1" w:styleId="Heading9Char">
    <w:name w:val="Heading 9 Char"/>
    <w:link w:val="Heading9"/>
    <w:uiPriority w:val="9"/>
    <w:locked/>
    <w:rsid w:val="00AB21CF"/>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AB21CF"/>
    <w:rPr>
      <w:rFonts w:cs="Times New Roman"/>
      <w:color w:val="800080"/>
      <w:u w:val="single"/>
    </w:rPr>
  </w:style>
  <w:style w:type="paragraph" w:customStyle="1" w:styleId="Tablehead">
    <w:name w:val="Table head"/>
    <w:basedOn w:val="Normal"/>
    <w:link w:val="TableheadChar"/>
    <w:qFormat/>
    <w:rsid w:val="00AB21CF"/>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AB21CF"/>
    <w:rPr>
      <w:rFonts w:ascii="Calibri" w:hAnsi="Calibri" w:cs="Arial Bold"/>
      <w:b/>
      <w:bCs/>
      <w:color w:val="FFFFFF"/>
      <w:sz w:val="19"/>
      <w:szCs w:val="22"/>
      <w:lang w:eastAsia="fr-FR"/>
    </w:rPr>
  </w:style>
  <w:style w:type="paragraph" w:customStyle="1" w:styleId="Tabletext">
    <w:name w:val="Table text"/>
    <w:basedOn w:val="Normal"/>
    <w:link w:val="TabletextChar"/>
    <w:qFormat/>
    <w:rsid w:val="00AB21CF"/>
    <w:pPr>
      <w:spacing w:before="40" w:after="40"/>
      <w:jc w:val="left"/>
    </w:pPr>
    <w:rPr>
      <w:rFonts w:cs="Calibri"/>
      <w:sz w:val="19"/>
      <w:szCs w:val="19"/>
    </w:rPr>
  </w:style>
  <w:style w:type="character" w:customStyle="1" w:styleId="TabletextChar">
    <w:name w:val="Table text Char"/>
    <w:link w:val="Tabletext"/>
    <w:rsid w:val="00AB21CF"/>
    <w:rPr>
      <w:rFonts w:ascii="Calibri" w:hAnsi="Calibri" w:cs="Calibri"/>
      <w:sz w:val="19"/>
      <w:szCs w:val="19"/>
      <w:lang w:val="fr-FR" w:eastAsia="fr-FR"/>
    </w:rPr>
  </w:style>
  <w:style w:type="paragraph" w:customStyle="1" w:styleId="Tabletitle">
    <w:name w:val="Table title"/>
    <w:basedOn w:val="Normal"/>
    <w:link w:val="TabletitleChar"/>
    <w:qFormat/>
    <w:rsid w:val="00AB21CF"/>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B21CF"/>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AB21CF"/>
    <w:pPr>
      <w:ind w:left="1701" w:hanging="567"/>
    </w:pPr>
    <w:rPr>
      <w:iCs/>
    </w:rPr>
  </w:style>
  <w:style w:type="character" w:customStyle="1" w:styleId="Enumlevel3Char">
    <w:name w:val="Enum level 3 Char"/>
    <w:link w:val="Enumlevel3"/>
    <w:rsid w:val="00AB21CF"/>
    <w:rPr>
      <w:rFonts w:ascii="Calibri" w:hAnsi="Calibri"/>
      <w:iCs/>
      <w:sz w:val="21"/>
      <w:szCs w:val="22"/>
      <w:lang w:val="fr-FR" w:eastAsia="fr-FR"/>
    </w:rPr>
  </w:style>
  <w:style w:type="character" w:customStyle="1" w:styleId="BalloonTextChar15">
    <w:name w:val="Balloon Text Char15"/>
    <w:uiPriority w:val="99"/>
    <w:semiHidden/>
    <w:rsid w:val="00AB21CF"/>
    <w:rPr>
      <w:rFonts w:ascii="Lucida Grande" w:hAnsi="Lucida Grande" w:cs="Times New Roman"/>
      <w:sz w:val="18"/>
    </w:rPr>
  </w:style>
  <w:style w:type="character" w:customStyle="1" w:styleId="BalloonTextChar14">
    <w:name w:val="Balloon Text Char14"/>
    <w:uiPriority w:val="99"/>
    <w:semiHidden/>
    <w:rsid w:val="00AB21CF"/>
    <w:rPr>
      <w:rFonts w:ascii="Lucida Grande" w:hAnsi="Lucida Grande" w:cs="Times New Roman"/>
      <w:sz w:val="18"/>
    </w:rPr>
  </w:style>
  <w:style w:type="character" w:customStyle="1" w:styleId="BalloonTextChar13">
    <w:name w:val="Balloon Text Char13"/>
    <w:uiPriority w:val="99"/>
    <w:semiHidden/>
    <w:rsid w:val="00AB21CF"/>
    <w:rPr>
      <w:rFonts w:ascii="Lucida Grande" w:hAnsi="Lucida Grande" w:cs="Times New Roman"/>
      <w:sz w:val="18"/>
    </w:rPr>
  </w:style>
  <w:style w:type="character" w:customStyle="1" w:styleId="BalloonTextChar12">
    <w:name w:val="Balloon Text Char12"/>
    <w:uiPriority w:val="99"/>
    <w:semiHidden/>
    <w:rsid w:val="00AB21CF"/>
    <w:rPr>
      <w:rFonts w:ascii="Lucida Grande" w:hAnsi="Lucida Grande" w:cs="Times New Roman"/>
      <w:sz w:val="18"/>
    </w:rPr>
  </w:style>
  <w:style w:type="character" w:customStyle="1" w:styleId="BalloonTextChar11">
    <w:name w:val="Balloon Text Char11"/>
    <w:uiPriority w:val="99"/>
    <w:semiHidden/>
    <w:rsid w:val="00AB21CF"/>
    <w:rPr>
      <w:rFonts w:ascii="Lucida Grande" w:hAnsi="Lucida Grande" w:cs="Times New Roman"/>
      <w:sz w:val="18"/>
    </w:rPr>
  </w:style>
  <w:style w:type="character" w:customStyle="1" w:styleId="BalloonTextChar10">
    <w:name w:val="Balloon Text Char10"/>
    <w:uiPriority w:val="99"/>
    <w:semiHidden/>
    <w:rsid w:val="00AB21CF"/>
    <w:rPr>
      <w:rFonts w:ascii="Lucida Grande" w:hAnsi="Lucida Grande" w:cs="Times New Roman"/>
      <w:sz w:val="18"/>
    </w:rPr>
  </w:style>
  <w:style w:type="character" w:customStyle="1" w:styleId="BalloonTextChar9">
    <w:name w:val="Balloon Text Char9"/>
    <w:uiPriority w:val="99"/>
    <w:semiHidden/>
    <w:rsid w:val="00AB21CF"/>
    <w:rPr>
      <w:rFonts w:ascii="Lucida Grande" w:hAnsi="Lucida Grande" w:cs="Times New Roman"/>
      <w:sz w:val="18"/>
    </w:rPr>
  </w:style>
  <w:style w:type="character" w:customStyle="1" w:styleId="BalloonTextChar8">
    <w:name w:val="Balloon Text Char8"/>
    <w:uiPriority w:val="99"/>
    <w:semiHidden/>
    <w:rsid w:val="00AB21CF"/>
    <w:rPr>
      <w:rFonts w:ascii="Lucida Grande" w:hAnsi="Lucida Grande" w:cs="Times New Roman"/>
      <w:sz w:val="18"/>
    </w:rPr>
  </w:style>
  <w:style w:type="character" w:customStyle="1" w:styleId="BalloonTextChar7">
    <w:name w:val="Balloon Text Char7"/>
    <w:uiPriority w:val="99"/>
    <w:semiHidden/>
    <w:rsid w:val="00AB21CF"/>
    <w:rPr>
      <w:rFonts w:ascii="Lucida Grande" w:hAnsi="Lucida Grande" w:cs="Times New Roman"/>
      <w:sz w:val="18"/>
    </w:rPr>
  </w:style>
  <w:style w:type="character" w:customStyle="1" w:styleId="BalloonTextChar6">
    <w:name w:val="Balloon Text Char6"/>
    <w:uiPriority w:val="99"/>
    <w:semiHidden/>
    <w:rsid w:val="00AB21CF"/>
    <w:rPr>
      <w:rFonts w:ascii="Lucida Grande" w:hAnsi="Lucida Grande" w:cs="Times New Roman"/>
      <w:sz w:val="18"/>
    </w:rPr>
  </w:style>
  <w:style w:type="character" w:customStyle="1" w:styleId="BalloonTextChar5">
    <w:name w:val="Balloon Text Char5"/>
    <w:uiPriority w:val="99"/>
    <w:semiHidden/>
    <w:rsid w:val="00AB21CF"/>
    <w:rPr>
      <w:rFonts w:ascii="Lucida Grande" w:hAnsi="Lucida Grande" w:cs="Times New Roman"/>
      <w:sz w:val="18"/>
    </w:rPr>
  </w:style>
  <w:style w:type="character" w:customStyle="1" w:styleId="BalloonTextChar4">
    <w:name w:val="Balloon Text Char4"/>
    <w:uiPriority w:val="99"/>
    <w:semiHidden/>
    <w:rsid w:val="00AB21CF"/>
    <w:rPr>
      <w:rFonts w:ascii="Lucida Grande" w:hAnsi="Lucida Grande" w:cs="Times New Roman"/>
      <w:sz w:val="18"/>
    </w:rPr>
  </w:style>
  <w:style w:type="character" w:customStyle="1" w:styleId="BalloonTextChar3">
    <w:name w:val="Balloon Text Char3"/>
    <w:uiPriority w:val="99"/>
    <w:semiHidden/>
    <w:rsid w:val="00AB21CF"/>
    <w:rPr>
      <w:rFonts w:ascii="Lucida Grande" w:hAnsi="Lucida Grande" w:cs="Times New Roman"/>
      <w:sz w:val="18"/>
    </w:rPr>
  </w:style>
  <w:style w:type="character" w:customStyle="1" w:styleId="BalloonTextChar2">
    <w:name w:val="Balloon Text Char2"/>
    <w:uiPriority w:val="99"/>
    <w:semiHidden/>
    <w:rsid w:val="00AB21CF"/>
    <w:rPr>
      <w:rFonts w:ascii="Lucida Grande" w:hAnsi="Lucida Grande" w:cs="Times New Roman"/>
      <w:sz w:val="18"/>
    </w:rPr>
  </w:style>
  <w:style w:type="paragraph" w:customStyle="1" w:styleId="Note">
    <w:name w:val="Note"/>
    <w:basedOn w:val="Normal"/>
    <w:uiPriority w:val="99"/>
    <w:rsid w:val="00AB21CF"/>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AB21C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AB21CF"/>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B21CF"/>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AB21CF"/>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AB21CF"/>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AB21CF"/>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AB21CF"/>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AB21CF"/>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AB21CF"/>
    <w:rPr>
      <w:color w:val="808080"/>
    </w:rPr>
  </w:style>
  <w:style w:type="table" w:customStyle="1" w:styleId="LightShading1">
    <w:name w:val="Light Shading1"/>
    <w:basedOn w:val="TableNormal"/>
    <w:uiPriority w:val="60"/>
    <w:rsid w:val="00AB21CF"/>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AB21CF"/>
    <w:rPr>
      <w:rFonts w:ascii="Calibri" w:hAnsi="Calibri" w:cs="Arial"/>
      <w:bCs/>
      <w:color w:val="000000"/>
      <w:sz w:val="21"/>
      <w:szCs w:val="22"/>
      <w:shd w:val="clear" w:color="auto" w:fill="E8F8FD"/>
      <w:lang w:val="en-GB" w:eastAsia="fr-FR"/>
    </w:rPr>
  </w:style>
  <w:style w:type="character" w:customStyle="1" w:styleId="TablesourceChar">
    <w:name w:val="Table source Char"/>
    <w:link w:val="Tablesource"/>
    <w:rsid w:val="00AB21CF"/>
    <w:rPr>
      <w:rFonts w:ascii="Calibri" w:hAnsi="Calibri" w:cs="Calibri"/>
      <w:i/>
      <w:iCs/>
      <w:sz w:val="19"/>
      <w:szCs w:val="19"/>
      <w:lang w:eastAsia="fr-FR"/>
    </w:rPr>
  </w:style>
  <w:style w:type="character" w:styleId="PageNumber">
    <w:name w:val="page number"/>
    <w:basedOn w:val="DefaultParagraphFont"/>
    <w:rsid w:val="00AB21CF"/>
  </w:style>
  <w:style w:type="paragraph" w:customStyle="1" w:styleId="Annextitle">
    <w:name w:val="Annex_title"/>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AB21CF"/>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AB21CF"/>
    <w:pPr>
      <w:jc w:val="right"/>
    </w:pPr>
    <w:rPr>
      <w:rFonts w:cs="Times New Roman Bold"/>
      <w:b/>
      <w:bCs/>
      <w:color w:val="005173"/>
      <w:sz w:val="52"/>
    </w:rPr>
  </w:style>
  <w:style w:type="paragraph" w:customStyle="1" w:styleId="QuestionTitle">
    <w:name w:val="Question Title"/>
    <w:basedOn w:val="Normal"/>
    <w:qFormat/>
    <w:rsid w:val="00AB21CF"/>
    <w:pPr>
      <w:spacing w:before="240"/>
      <w:jc w:val="right"/>
    </w:pPr>
    <w:rPr>
      <w:rFonts w:cs="Times New Roman Bold"/>
      <w:b/>
      <w:i/>
      <w:color w:val="005173"/>
      <w:sz w:val="48"/>
    </w:rPr>
  </w:style>
  <w:style w:type="paragraph" w:customStyle="1" w:styleId="Reasons">
    <w:name w:val="Reasons"/>
    <w:basedOn w:val="Normal"/>
    <w:qFormat/>
    <w:rsid w:val="00703D54"/>
    <w:pPr>
      <w:spacing w:before="0"/>
      <w:jc w:val="left"/>
    </w:pPr>
    <w:rPr>
      <w:rFonts w:ascii="Times New Roman" w:eastAsia="Times New Roman" w:hAnsi="Times New Roman"/>
      <w:sz w:val="24"/>
      <w:szCs w:val="20"/>
      <w:lang w:val="en-US" w:eastAsia="en-US"/>
    </w:rPr>
  </w:style>
  <w:style w:type="paragraph" w:styleId="TOC4">
    <w:name w:val="toc 4"/>
    <w:basedOn w:val="Normal"/>
    <w:next w:val="Normal"/>
    <w:autoRedefine/>
    <w:uiPriority w:val="39"/>
    <w:unhideWhenUsed/>
    <w:rsid w:val="00E669B9"/>
    <w:pPr>
      <w:spacing w:before="0" w:after="100" w:line="276" w:lineRule="auto"/>
      <w:ind w:left="660"/>
      <w:jc w:val="left"/>
    </w:pPr>
    <w:rPr>
      <w:rFonts w:asciiTheme="minorHAnsi" w:eastAsiaTheme="minorEastAsia" w:hAnsiTheme="minorHAnsi" w:cstheme="minorBidi"/>
      <w:sz w:val="22"/>
      <w:lang w:val="fr-CH" w:eastAsia="zh-CN"/>
    </w:rPr>
  </w:style>
  <w:style w:type="paragraph" w:styleId="TOC5">
    <w:name w:val="toc 5"/>
    <w:basedOn w:val="Normal"/>
    <w:next w:val="Normal"/>
    <w:autoRedefine/>
    <w:uiPriority w:val="39"/>
    <w:unhideWhenUsed/>
    <w:rsid w:val="00E669B9"/>
    <w:pPr>
      <w:spacing w:before="0" w:after="100" w:line="276" w:lineRule="auto"/>
      <w:ind w:left="880"/>
      <w:jc w:val="left"/>
    </w:pPr>
    <w:rPr>
      <w:rFonts w:asciiTheme="minorHAnsi" w:eastAsiaTheme="minorEastAsia" w:hAnsiTheme="minorHAnsi" w:cstheme="minorBidi"/>
      <w:sz w:val="22"/>
      <w:lang w:val="fr-CH" w:eastAsia="zh-CN"/>
    </w:rPr>
  </w:style>
  <w:style w:type="paragraph" w:styleId="TOC6">
    <w:name w:val="toc 6"/>
    <w:basedOn w:val="Normal"/>
    <w:next w:val="Normal"/>
    <w:autoRedefine/>
    <w:uiPriority w:val="39"/>
    <w:unhideWhenUsed/>
    <w:rsid w:val="00E669B9"/>
    <w:pPr>
      <w:spacing w:before="0" w:after="100" w:line="276" w:lineRule="auto"/>
      <w:ind w:left="1100"/>
      <w:jc w:val="left"/>
    </w:pPr>
    <w:rPr>
      <w:rFonts w:asciiTheme="minorHAnsi" w:eastAsiaTheme="minorEastAsia" w:hAnsiTheme="minorHAnsi" w:cstheme="minorBidi"/>
      <w:sz w:val="22"/>
      <w:lang w:val="fr-CH" w:eastAsia="zh-CN"/>
    </w:rPr>
  </w:style>
  <w:style w:type="paragraph" w:styleId="TOC7">
    <w:name w:val="toc 7"/>
    <w:basedOn w:val="Normal"/>
    <w:next w:val="Normal"/>
    <w:autoRedefine/>
    <w:uiPriority w:val="39"/>
    <w:unhideWhenUsed/>
    <w:rsid w:val="00E669B9"/>
    <w:pPr>
      <w:spacing w:before="0" w:after="100" w:line="276" w:lineRule="auto"/>
      <w:ind w:left="1320"/>
      <w:jc w:val="left"/>
    </w:pPr>
    <w:rPr>
      <w:rFonts w:asciiTheme="minorHAnsi" w:eastAsiaTheme="minorEastAsia" w:hAnsiTheme="minorHAnsi" w:cstheme="minorBidi"/>
      <w:sz w:val="22"/>
      <w:lang w:val="fr-CH" w:eastAsia="zh-CN"/>
    </w:rPr>
  </w:style>
  <w:style w:type="paragraph" w:styleId="TOC8">
    <w:name w:val="toc 8"/>
    <w:basedOn w:val="Normal"/>
    <w:next w:val="Normal"/>
    <w:autoRedefine/>
    <w:uiPriority w:val="39"/>
    <w:unhideWhenUsed/>
    <w:rsid w:val="00E669B9"/>
    <w:pPr>
      <w:spacing w:before="0" w:after="100" w:line="276" w:lineRule="auto"/>
      <w:ind w:left="1540"/>
      <w:jc w:val="left"/>
    </w:pPr>
    <w:rPr>
      <w:rFonts w:asciiTheme="minorHAnsi" w:eastAsiaTheme="minorEastAsia" w:hAnsiTheme="minorHAnsi" w:cstheme="minorBidi"/>
      <w:sz w:val="22"/>
      <w:lang w:val="fr-CH" w:eastAsia="zh-CN"/>
    </w:rPr>
  </w:style>
  <w:style w:type="paragraph" w:styleId="TOC9">
    <w:name w:val="toc 9"/>
    <w:basedOn w:val="Normal"/>
    <w:next w:val="Normal"/>
    <w:autoRedefine/>
    <w:uiPriority w:val="39"/>
    <w:unhideWhenUsed/>
    <w:rsid w:val="00E669B9"/>
    <w:pPr>
      <w:spacing w:before="0" w:after="100" w:line="276" w:lineRule="auto"/>
      <w:ind w:left="1760"/>
      <w:jc w:val="left"/>
    </w:pPr>
    <w:rPr>
      <w:rFonts w:asciiTheme="minorHAnsi" w:eastAsiaTheme="minorEastAsia" w:hAnsiTheme="minorHAnsi" w:cstheme="minorBidi"/>
      <w:sz w:val="22"/>
      <w:lang w:val="fr-CH" w:eastAsia="zh-CN"/>
    </w:rPr>
  </w:style>
  <w:style w:type="character" w:customStyle="1" w:styleId="FootnoteText1">
    <w:name w:val="Footnote Text1"/>
    <w:basedOn w:val="DefaultParagraphFont"/>
    <w:uiPriority w:val="99"/>
    <w:rsid w:val="00B57829"/>
    <w:rPr>
      <w:rFonts w:ascii="Verdana" w:eastAsia="SimHei" w:hAnsi="Verdana" w:cs="Simplified Arabic"/>
      <w:bCs/>
      <w:noProof w:val="0"/>
      <w:sz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List" w:uiPriority="99"/>
    <w:lsdException w:name="List Bullet" w:uiPriority="99"/>
    <w:lsdException w:name="List 2" w:uiPriority="99"/>
    <w:lsdException w:name="Title" w:uiPriority="99" w:qFormat="1"/>
    <w:lsdException w:name="Default Paragraph Font" w:uiPriority="1"/>
    <w:lsdException w:name="Body Text" w:uiPriority="99"/>
    <w:lsdException w:name="Body Text Indent" w:uiPriority="99"/>
    <w:lsdException w:name="Subtitle" w:qFormat="1"/>
    <w:lsdException w:name="Body Text 2" w:uiPriority="99"/>
    <w:lsdException w:name="Body Text 3" w:uiPriority="99"/>
    <w:lsdException w:name="Block Text" w:uiPriority="99"/>
    <w:lsdException w:name="Hyperlink" w:uiPriority="99"/>
    <w:lsdException w:name="FollowedHyperlink" w:uiPriority="99"/>
    <w:lsdException w:name="Strong" w:uiPriority="99" w:qFormat="1"/>
    <w:lsdException w:name="Emphasis" w:uiPriority="99" w:qFormat="1"/>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21CF"/>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AB21CF"/>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AB21CF"/>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AB21CF"/>
    <w:pPr>
      <w:spacing w:before="240"/>
      <w:outlineLvl w:val="2"/>
    </w:pPr>
    <w:rPr>
      <w:i/>
      <w:iCs/>
    </w:rPr>
  </w:style>
  <w:style w:type="paragraph" w:styleId="Heading4">
    <w:name w:val="heading 4"/>
    <w:basedOn w:val="Normal"/>
    <w:next w:val="Normal"/>
    <w:link w:val="Heading4Char"/>
    <w:uiPriority w:val="9"/>
    <w:qFormat/>
    <w:rsid w:val="00AB21CF"/>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AB21CF"/>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AB21CF"/>
    <w:pPr>
      <w:spacing w:before="240" w:after="60"/>
      <w:outlineLvl w:val="5"/>
    </w:pPr>
    <w:rPr>
      <w:b/>
      <w:bCs/>
      <w:color w:val="005173"/>
    </w:rPr>
  </w:style>
  <w:style w:type="paragraph" w:styleId="Heading7">
    <w:name w:val="heading 7"/>
    <w:basedOn w:val="Normal"/>
    <w:next w:val="Normal"/>
    <w:link w:val="Heading7Char"/>
    <w:uiPriority w:val="9"/>
    <w:qFormat/>
    <w:rsid w:val="00AB21CF"/>
    <w:pPr>
      <w:numPr>
        <w:ilvl w:val="6"/>
        <w:numId w:val="21"/>
      </w:numPr>
      <w:spacing w:before="240" w:after="60"/>
      <w:outlineLvl w:val="6"/>
    </w:pPr>
    <w:rPr>
      <w:sz w:val="24"/>
      <w:szCs w:val="24"/>
    </w:rPr>
  </w:style>
  <w:style w:type="paragraph" w:styleId="Heading8">
    <w:name w:val="heading 8"/>
    <w:basedOn w:val="Normal"/>
    <w:next w:val="Normal"/>
    <w:link w:val="Heading8Char"/>
    <w:uiPriority w:val="9"/>
    <w:qFormat/>
    <w:rsid w:val="00AB21CF"/>
    <w:pPr>
      <w:numPr>
        <w:ilvl w:val="7"/>
        <w:numId w:val="21"/>
      </w:numPr>
      <w:spacing w:before="240" w:after="60"/>
      <w:outlineLvl w:val="7"/>
    </w:pPr>
    <w:rPr>
      <w:i/>
      <w:iCs/>
      <w:sz w:val="24"/>
      <w:szCs w:val="24"/>
    </w:rPr>
  </w:style>
  <w:style w:type="paragraph" w:styleId="Heading9">
    <w:name w:val="heading 9"/>
    <w:basedOn w:val="Normal"/>
    <w:next w:val="Normal"/>
    <w:link w:val="Heading9Char"/>
    <w:uiPriority w:val="9"/>
    <w:rsid w:val="00AB21CF"/>
    <w:pPr>
      <w:numPr>
        <w:ilvl w:val="8"/>
        <w:numId w:val="2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AB21CF"/>
    <w:pPr>
      <w:spacing w:before="0"/>
    </w:pPr>
    <w:rPr>
      <w:rFonts w:ascii="Tahoma" w:hAnsi="Tahoma" w:cs="Tahoma"/>
      <w:sz w:val="16"/>
      <w:szCs w:val="16"/>
    </w:rPr>
  </w:style>
  <w:style w:type="character" w:customStyle="1" w:styleId="BalloonTextChar">
    <w:name w:val="Balloon Text Char"/>
    <w:link w:val="BalloonText"/>
    <w:rsid w:val="00AB21CF"/>
    <w:rPr>
      <w:rFonts w:ascii="Tahoma" w:hAnsi="Tahoma" w:cs="Tahoma"/>
      <w:sz w:val="16"/>
      <w:szCs w:val="16"/>
      <w:lang w:val="fr-FR" w:eastAsia="fr-FR"/>
    </w:rPr>
  </w:style>
  <w:style w:type="paragraph" w:styleId="Header">
    <w:name w:val="header"/>
    <w:basedOn w:val="Normal"/>
    <w:link w:val="HeaderChar"/>
    <w:uiPriority w:val="99"/>
    <w:rsid w:val="00AB21CF"/>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AB21CF"/>
    <w:rPr>
      <w:rFonts w:ascii="Calibri" w:eastAsia="Times New Roman" w:hAnsi="Calibri" w:cs="Calibri"/>
      <w:i/>
      <w:iCs/>
      <w:sz w:val="21"/>
      <w:szCs w:val="21"/>
      <w:lang w:eastAsia="fr-FR"/>
    </w:rPr>
  </w:style>
  <w:style w:type="character" w:styleId="Hyperlink">
    <w:name w:val="Hyperlink"/>
    <w:uiPriority w:val="99"/>
    <w:rsid w:val="00AB21CF"/>
    <w:rPr>
      <w:color w:val="0000FF"/>
      <w:u w:val="single"/>
    </w:rPr>
  </w:style>
  <w:style w:type="paragraph" w:styleId="TOC2">
    <w:name w:val="toc 2"/>
    <w:basedOn w:val="Normal"/>
    <w:next w:val="Normal"/>
    <w:autoRedefine/>
    <w:uiPriority w:val="39"/>
    <w:rsid w:val="00AB21CF"/>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AB21CF"/>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AB21CF"/>
    <w:pPr>
      <w:ind w:left="1134"/>
    </w:pPr>
    <w:rPr>
      <w:lang w:val="en-AU"/>
    </w:rPr>
  </w:style>
  <w:style w:type="paragraph" w:customStyle="1" w:styleId="Figuretitle">
    <w:name w:val="Figure title"/>
    <w:basedOn w:val="Normal"/>
    <w:link w:val="FiguretitleChar"/>
    <w:qFormat/>
    <w:rsid w:val="00AB21C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AB21CF"/>
    <w:pPr>
      <w:tabs>
        <w:tab w:val="left" w:pos="1134"/>
      </w:tabs>
    </w:pPr>
    <w:rPr>
      <w:i/>
      <w:sz w:val="44"/>
      <w:szCs w:val="36"/>
      <w:u w:color="E36C0A"/>
      <w:lang w:val="en-AU"/>
    </w:rPr>
  </w:style>
  <w:style w:type="character" w:customStyle="1" w:styleId="Enumlevel2Char">
    <w:name w:val="Enum level 2 Char"/>
    <w:link w:val="Enumlevel2"/>
    <w:rsid w:val="00AB21CF"/>
    <w:rPr>
      <w:rFonts w:ascii="Calibri" w:hAnsi="Calibri" w:cs="Calibri"/>
      <w:sz w:val="21"/>
      <w:szCs w:val="21"/>
      <w:lang w:val="en-AU" w:eastAsia="en-GB"/>
    </w:rPr>
  </w:style>
  <w:style w:type="paragraph" w:customStyle="1" w:styleId="Figure">
    <w:name w:val="Figure"/>
    <w:basedOn w:val="Figuretitle"/>
    <w:link w:val="FigureChar"/>
    <w:qFormat/>
    <w:rsid w:val="00AB21CF"/>
    <w:pPr>
      <w:spacing w:before="240" w:after="120"/>
      <w:jc w:val="center"/>
    </w:pPr>
    <w:rPr>
      <w:b w:val="0"/>
      <w:bCs/>
    </w:rPr>
  </w:style>
  <w:style w:type="character" w:customStyle="1" w:styleId="FiguretitleChar">
    <w:name w:val="Figure title Char"/>
    <w:link w:val="Figuretitle"/>
    <w:rsid w:val="00AB21CF"/>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AB21CF"/>
    <w:pPr>
      <w:jc w:val="left"/>
    </w:pPr>
    <w:rPr>
      <w:b w:val="0"/>
      <w:bCs/>
      <w:i/>
      <w:iCs/>
      <w:sz w:val="19"/>
      <w:szCs w:val="19"/>
    </w:rPr>
  </w:style>
  <w:style w:type="character" w:customStyle="1" w:styleId="FigureChar">
    <w:name w:val="Figure Char"/>
    <w:link w:val="Figure"/>
    <w:rsid w:val="00AB21CF"/>
    <w:rPr>
      <w:rFonts w:ascii="Calibri" w:hAnsi="Calibri" w:cs="Arial"/>
      <w:bCs/>
      <w:color w:val="000000"/>
      <w:sz w:val="21"/>
      <w:szCs w:val="22"/>
      <w:shd w:val="clear" w:color="auto" w:fill="E8F8FD"/>
      <w:lang w:val="en-AU" w:eastAsia="fr-FR"/>
    </w:rPr>
  </w:style>
  <w:style w:type="character" w:customStyle="1" w:styleId="href">
    <w:name w:val="href"/>
    <w:uiPriority w:val="99"/>
    <w:rsid w:val="00AB21CF"/>
    <w:rPr>
      <w:rFonts w:cs="Times New Roman"/>
    </w:rPr>
  </w:style>
  <w:style w:type="character" w:customStyle="1" w:styleId="figuresourceChar">
    <w:name w:val="figure source Char"/>
    <w:link w:val="figuresource"/>
    <w:rsid w:val="00AB21CF"/>
    <w:rPr>
      <w:rFonts w:ascii="Calibri" w:hAnsi="Calibri" w:cs="Arial"/>
      <w:bCs/>
      <w:i/>
      <w:iCs/>
      <w:color w:val="000000"/>
      <w:sz w:val="19"/>
      <w:szCs w:val="19"/>
      <w:shd w:val="clear" w:color="auto" w:fill="E8F8FD"/>
      <w:lang w:val="en-AU" w:eastAsia="fr-FR"/>
    </w:rPr>
  </w:style>
  <w:style w:type="paragraph" w:styleId="TOC3">
    <w:name w:val="toc 3"/>
    <w:basedOn w:val="Normal"/>
    <w:next w:val="Normal"/>
    <w:autoRedefine/>
    <w:uiPriority w:val="39"/>
    <w:rsid w:val="00AB21CF"/>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AB21CF"/>
    <w:pPr>
      <w:pBdr>
        <w:top w:val="single" w:sz="4" w:space="1" w:color="005173"/>
      </w:pBdr>
      <w:tabs>
        <w:tab w:val="right" w:pos="9071"/>
      </w:tabs>
      <w:ind w:left="6804"/>
      <w:jc w:val="right"/>
    </w:pPr>
  </w:style>
  <w:style w:type="character" w:customStyle="1" w:styleId="FooterChar">
    <w:name w:val="Footer Char"/>
    <w:link w:val="Footer"/>
    <w:uiPriority w:val="99"/>
    <w:rsid w:val="00AB21CF"/>
    <w:rPr>
      <w:rFonts w:ascii="Calibri" w:hAnsi="Calibri"/>
      <w:sz w:val="21"/>
      <w:szCs w:val="22"/>
      <w:lang w:val="fr-FR" w:eastAsia="fr-FR"/>
    </w:rPr>
  </w:style>
  <w:style w:type="table" w:customStyle="1" w:styleId="HIPTable">
    <w:name w:val="HIP Table"/>
    <w:basedOn w:val="TableNormal"/>
    <w:rsid w:val="00AB21CF"/>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AB21CF"/>
    <w:pPr>
      <w:numPr>
        <w:numId w:val="21"/>
      </w:numPr>
    </w:pPr>
  </w:style>
  <w:style w:type="numbering" w:customStyle="1" w:styleId="HIPBulletsHierarchy">
    <w:name w:val="HIP Bullets Hierarchy"/>
    <w:rsid w:val="00AB21CF"/>
    <w:pPr>
      <w:numPr>
        <w:numId w:val="20"/>
      </w:numPr>
    </w:pPr>
  </w:style>
  <w:style w:type="character" w:customStyle="1" w:styleId="Heading2Char">
    <w:name w:val="Heading 2 Char"/>
    <w:link w:val="Heading2"/>
    <w:uiPriority w:val="9"/>
    <w:rsid w:val="00AB21CF"/>
    <w:rPr>
      <w:rFonts w:ascii="Calibri" w:eastAsia="Times New Roman" w:hAnsi="Calibri" w:cs="Helvetica"/>
      <w:b/>
      <w:bCs/>
      <w:color w:val="005173"/>
      <w:sz w:val="24"/>
      <w:szCs w:val="32"/>
      <w:lang w:eastAsia="fr-FR"/>
    </w:rPr>
  </w:style>
  <w:style w:type="character" w:customStyle="1" w:styleId="PartTitleChar">
    <w:name w:val="Part Title Char"/>
    <w:link w:val="PartTitle"/>
    <w:rsid w:val="00AB21CF"/>
    <w:rPr>
      <w:rFonts w:ascii="Calibri" w:eastAsia="Times New Roman" w:hAnsi="Calibri" w:cs="Helvetica"/>
      <w:b/>
      <w:bCs/>
      <w:i/>
      <w:color w:val="005173"/>
      <w:sz w:val="44"/>
      <w:szCs w:val="36"/>
      <w:u w:color="E36C0A"/>
      <w:lang w:val="en-AU" w:eastAsia="fr-FR"/>
    </w:rPr>
  </w:style>
  <w:style w:type="paragraph" w:styleId="FootnoteText">
    <w:name w:val="footnote text"/>
    <w:basedOn w:val="Normal"/>
    <w:link w:val="FootnoteTextChar"/>
    <w:rsid w:val="00AB21CF"/>
    <w:pPr>
      <w:tabs>
        <w:tab w:val="left" w:pos="284"/>
      </w:tabs>
    </w:pPr>
    <w:rPr>
      <w:sz w:val="18"/>
      <w:szCs w:val="18"/>
      <w:lang w:val="en-US"/>
    </w:rPr>
  </w:style>
  <w:style w:type="character" w:customStyle="1" w:styleId="FootnoteTextChar">
    <w:name w:val="Footnote Text Char"/>
    <w:link w:val="FootnoteText"/>
    <w:rsid w:val="00AB21CF"/>
    <w:rPr>
      <w:rFonts w:ascii="Calibri" w:hAnsi="Calibri"/>
      <w:sz w:val="18"/>
      <w:szCs w:val="18"/>
      <w:lang w:eastAsia="fr-FR"/>
    </w:rPr>
  </w:style>
  <w:style w:type="character" w:styleId="FootnoteReference">
    <w:name w:val="footnote reference"/>
    <w:uiPriority w:val="99"/>
    <w:rsid w:val="00AB21CF"/>
    <w:rPr>
      <w:rFonts w:ascii="Calibri" w:hAnsi="Calibri"/>
      <w:sz w:val="21"/>
      <w:vertAlign w:val="superscript"/>
      <w:lang w:val="fr-CH"/>
    </w:rPr>
  </w:style>
  <w:style w:type="table" w:styleId="TableGrid">
    <w:name w:val="Table Grid"/>
    <w:basedOn w:val="TableNormal"/>
    <w:rsid w:val="00AB21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B21CF"/>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AB21CF"/>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AB21CF"/>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AB21CF"/>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AB21CF"/>
    <w:rPr>
      <w:rFonts w:ascii="Calibri" w:hAnsi="Calibri" w:cs="Helvetica"/>
      <w:b/>
      <w:bCs/>
      <w:color w:val="005173"/>
      <w:sz w:val="40"/>
      <w:szCs w:val="28"/>
      <w:lang w:eastAsia="fr-FR"/>
    </w:rPr>
  </w:style>
  <w:style w:type="character" w:customStyle="1" w:styleId="Toc0Char">
    <w:name w:val="Toc 0 Char"/>
    <w:link w:val="Toc0"/>
    <w:rsid w:val="00AB21CF"/>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AB21CF"/>
    <w:pPr>
      <w:spacing w:before="240"/>
    </w:pPr>
    <w:rPr>
      <w:b/>
      <w:bCs/>
      <w:lang w:val="en-AU"/>
    </w:rPr>
  </w:style>
  <w:style w:type="paragraph" w:customStyle="1" w:styleId="Enumlevel1">
    <w:name w:val="Enum level 1"/>
    <w:basedOn w:val="Normal"/>
    <w:link w:val="Enumlevel1Char"/>
    <w:qFormat/>
    <w:rsid w:val="00AB21CF"/>
    <w:pPr>
      <w:ind w:left="567" w:hanging="567"/>
    </w:pPr>
    <w:rPr>
      <w:rFonts w:cs="Calibri"/>
      <w:szCs w:val="21"/>
      <w:lang w:val="en-GB" w:eastAsia="en-GB"/>
    </w:rPr>
  </w:style>
  <w:style w:type="character" w:customStyle="1" w:styleId="HeadingBChar">
    <w:name w:val="Heading B Char"/>
    <w:link w:val="HeadingB"/>
    <w:rsid w:val="00AB21CF"/>
    <w:rPr>
      <w:rFonts w:ascii="Calibri" w:hAnsi="Calibri"/>
      <w:b/>
      <w:bCs/>
      <w:sz w:val="21"/>
      <w:szCs w:val="22"/>
      <w:lang w:val="en-AU" w:eastAsia="fr-FR"/>
    </w:rPr>
  </w:style>
  <w:style w:type="paragraph" w:customStyle="1" w:styleId="Citation">
    <w:name w:val="Citation"/>
    <w:basedOn w:val="Normal"/>
    <w:link w:val="CitationChar"/>
    <w:qFormat/>
    <w:rsid w:val="00AB21CF"/>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AB21CF"/>
    <w:rPr>
      <w:rFonts w:ascii="Calibri" w:hAnsi="Calibri" w:cs="Calibri"/>
      <w:sz w:val="21"/>
      <w:szCs w:val="21"/>
      <w:lang w:val="en-GB" w:eastAsia="en-GB"/>
    </w:rPr>
  </w:style>
  <w:style w:type="paragraph" w:customStyle="1" w:styleId="Tablesource">
    <w:name w:val="Table source"/>
    <w:basedOn w:val="Tabletext"/>
    <w:link w:val="TablesourceChar"/>
    <w:qFormat/>
    <w:rsid w:val="00AB21CF"/>
    <w:rPr>
      <w:i/>
      <w:iCs/>
      <w:lang w:val="en-US"/>
    </w:rPr>
  </w:style>
  <w:style w:type="character" w:customStyle="1" w:styleId="CitationChar">
    <w:name w:val="Citation Char"/>
    <w:link w:val="Citation"/>
    <w:rsid w:val="00AB21CF"/>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AB21CF"/>
    <w:pPr>
      <w:spacing w:before="0" w:after="0"/>
      <w:ind w:left="0" w:firstLine="0"/>
      <w:jc w:val="both"/>
    </w:pPr>
    <w:rPr>
      <w:lang w:val="en-GB"/>
    </w:rPr>
  </w:style>
  <w:style w:type="character" w:customStyle="1" w:styleId="Heading3Char">
    <w:name w:val="Heading 3 Char"/>
    <w:link w:val="Heading3"/>
    <w:uiPriority w:val="9"/>
    <w:locked/>
    <w:rsid w:val="00AB21CF"/>
    <w:rPr>
      <w:rFonts w:ascii="Calibri" w:eastAsia="Times New Roman" w:hAnsi="Calibri" w:cs="Helvetica"/>
      <w:b/>
      <w:bCs/>
      <w:i/>
      <w:iCs/>
      <w:color w:val="005173"/>
      <w:sz w:val="24"/>
      <w:szCs w:val="32"/>
      <w:lang w:eastAsia="fr-FR"/>
    </w:rPr>
  </w:style>
  <w:style w:type="character" w:customStyle="1" w:styleId="Heading4Char">
    <w:name w:val="Heading 4 Char"/>
    <w:link w:val="Heading4"/>
    <w:uiPriority w:val="9"/>
    <w:locked/>
    <w:rsid w:val="00AB21CF"/>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AB21CF"/>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AB21CF"/>
    <w:rPr>
      <w:rFonts w:ascii="Calibri" w:hAnsi="Calibri"/>
      <w:b/>
      <w:bCs/>
      <w:color w:val="005173"/>
      <w:sz w:val="21"/>
      <w:szCs w:val="22"/>
      <w:lang w:val="fr-FR" w:eastAsia="fr-FR"/>
    </w:rPr>
  </w:style>
  <w:style w:type="character" w:customStyle="1" w:styleId="Heading7Char">
    <w:name w:val="Heading 7 Char"/>
    <w:link w:val="Heading7"/>
    <w:uiPriority w:val="9"/>
    <w:locked/>
    <w:rsid w:val="00AB21CF"/>
    <w:rPr>
      <w:rFonts w:ascii="Calibri" w:hAnsi="Calibri"/>
      <w:sz w:val="24"/>
      <w:szCs w:val="24"/>
      <w:lang w:val="fr-FR" w:eastAsia="fr-FR"/>
    </w:rPr>
  </w:style>
  <w:style w:type="character" w:customStyle="1" w:styleId="Heading8Char">
    <w:name w:val="Heading 8 Char"/>
    <w:link w:val="Heading8"/>
    <w:uiPriority w:val="9"/>
    <w:locked/>
    <w:rsid w:val="00AB21CF"/>
    <w:rPr>
      <w:rFonts w:ascii="Calibri" w:hAnsi="Calibri"/>
      <w:i/>
      <w:iCs/>
      <w:sz w:val="24"/>
      <w:szCs w:val="24"/>
      <w:lang w:val="fr-FR" w:eastAsia="fr-FR"/>
    </w:rPr>
  </w:style>
  <w:style w:type="character" w:customStyle="1" w:styleId="Heading9Char">
    <w:name w:val="Heading 9 Char"/>
    <w:link w:val="Heading9"/>
    <w:uiPriority w:val="9"/>
    <w:locked/>
    <w:rsid w:val="00AB21CF"/>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AB21CF"/>
    <w:rPr>
      <w:rFonts w:cs="Times New Roman"/>
      <w:color w:val="800080"/>
      <w:u w:val="single"/>
    </w:rPr>
  </w:style>
  <w:style w:type="paragraph" w:customStyle="1" w:styleId="Tablehead">
    <w:name w:val="Table head"/>
    <w:basedOn w:val="Normal"/>
    <w:link w:val="TableheadChar"/>
    <w:qFormat/>
    <w:rsid w:val="00AB21CF"/>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AB21CF"/>
    <w:rPr>
      <w:rFonts w:ascii="Calibri" w:hAnsi="Calibri" w:cs="Arial Bold"/>
      <w:b/>
      <w:bCs/>
      <w:color w:val="FFFFFF"/>
      <w:sz w:val="19"/>
      <w:szCs w:val="22"/>
      <w:lang w:eastAsia="fr-FR"/>
    </w:rPr>
  </w:style>
  <w:style w:type="paragraph" w:customStyle="1" w:styleId="Tabletext">
    <w:name w:val="Table text"/>
    <w:basedOn w:val="Normal"/>
    <w:link w:val="TabletextChar"/>
    <w:qFormat/>
    <w:rsid w:val="00AB21CF"/>
    <w:pPr>
      <w:spacing w:before="40" w:after="40"/>
      <w:jc w:val="left"/>
    </w:pPr>
    <w:rPr>
      <w:rFonts w:cs="Calibri"/>
      <w:sz w:val="19"/>
      <w:szCs w:val="19"/>
    </w:rPr>
  </w:style>
  <w:style w:type="character" w:customStyle="1" w:styleId="TabletextChar">
    <w:name w:val="Table text Char"/>
    <w:link w:val="Tabletext"/>
    <w:rsid w:val="00AB21CF"/>
    <w:rPr>
      <w:rFonts w:ascii="Calibri" w:hAnsi="Calibri" w:cs="Calibri"/>
      <w:sz w:val="19"/>
      <w:szCs w:val="19"/>
      <w:lang w:val="fr-FR" w:eastAsia="fr-FR"/>
    </w:rPr>
  </w:style>
  <w:style w:type="paragraph" w:customStyle="1" w:styleId="Tabletitle">
    <w:name w:val="Table title"/>
    <w:basedOn w:val="Normal"/>
    <w:link w:val="TabletitleChar"/>
    <w:qFormat/>
    <w:rsid w:val="00AB21CF"/>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B21CF"/>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AB21CF"/>
    <w:pPr>
      <w:ind w:left="1701" w:hanging="567"/>
    </w:pPr>
    <w:rPr>
      <w:iCs/>
    </w:rPr>
  </w:style>
  <w:style w:type="character" w:customStyle="1" w:styleId="Enumlevel3Char">
    <w:name w:val="Enum level 3 Char"/>
    <w:link w:val="Enumlevel3"/>
    <w:rsid w:val="00AB21CF"/>
    <w:rPr>
      <w:rFonts w:ascii="Calibri" w:hAnsi="Calibri"/>
      <w:iCs/>
      <w:sz w:val="21"/>
      <w:szCs w:val="22"/>
      <w:lang w:val="fr-FR" w:eastAsia="fr-FR"/>
    </w:rPr>
  </w:style>
  <w:style w:type="character" w:customStyle="1" w:styleId="BalloonTextChar15">
    <w:name w:val="Balloon Text Char15"/>
    <w:uiPriority w:val="99"/>
    <w:semiHidden/>
    <w:rsid w:val="00AB21CF"/>
    <w:rPr>
      <w:rFonts w:ascii="Lucida Grande" w:hAnsi="Lucida Grande" w:cs="Times New Roman"/>
      <w:sz w:val="18"/>
    </w:rPr>
  </w:style>
  <w:style w:type="character" w:customStyle="1" w:styleId="BalloonTextChar14">
    <w:name w:val="Balloon Text Char14"/>
    <w:uiPriority w:val="99"/>
    <w:semiHidden/>
    <w:rsid w:val="00AB21CF"/>
    <w:rPr>
      <w:rFonts w:ascii="Lucida Grande" w:hAnsi="Lucida Grande" w:cs="Times New Roman"/>
      <w:sz w:val="18"/>
    </w:rPr>
  </w:style>
  <w:style w:type="character" w:customStyle="1" w:styleId="BalloonTextChar13">
    <w:name w:val="Balloon Text Char13"/>
    <w:uiPriority w:val="99"/>
    <w:semiHidden/>
    <w:rsid w:val="00AB21CF"/>
    <w:rPr>
      <w:rFonts w:ascii="Lucida Grande" w:hAnsi="Lucida Grande" w:cs="Times New Roman"/>
      <w:sz w:val="18"/>
    </w:rPr>
  </w:style>
  <w:style w:type="character" w:customStyle="1" w:styleId="BalloonTextChar12">
    <w:name w:val="Balloon Text Char12"/>
    <w:uiPriority w:val="99"/>
    <w:semiHidden/>
    <w:rsid w:val="00AB21CF"/>
    <w:rPr>
      <w:rFonts w:ascii="Lucida Grande" w:hAnsi="Lucida Grande" w:cs="Times New Roman"/>
      <w:sz w:val="18"/>
    </w:rPr>
  </w:style>
  <w:style w:type="character" w:customStyle="1" w:styleId="BalloonTextChar11">
    <w:name w:val="Balloon Text Char11"/>
    <w:uiPriority w:val="99"/>
    <w:semiHidden/>
    <w:rsid w:val="00AB21CF"/>
    <w:rPr>
      <w:rFonts w:ascii="Lucida Grande" w:hAnsi="Lucida Grande" w:cs="Times New Roman"/>
      <w:sz w:val="18"/>
    </w:rPr>
  </w:style>
  <w:style w:type="character" w:customStyle="1" w:styleId="BalloonTextChar10">
    <w:name w:val="Balloon Text Char10"/>
    <w:uiPriority w:val="99"/>
    <w:semiHidden/>
    <w:rsid w:val="00AB21CF"/>
    <w:rPr>
      <w:rFonts w:ascii="Lucida Grande" w:hAnsi="Lucida Grande" w:cs="Times New Roman"/>
      <w:sz w:val="18"/>
    </w:rPr>
  </w:style>
  <w:style w:type="character" w:customStyle="1" w:styleId="BalloonTextChar9">
    <w:name w:val="Balloon Text Char9"/>
    <w:uiPriority w:val="99"/>
    <w:semiHidden/>
    <w:rsid w:val="00AB21CF"/>
    <w:rPr>
      <w:rFonts w:ascii="Lucida Grande" w:hAnsi="Lucida Grande" w:cs="Times New Roman"/>
      <w:sz w:val="18"/>
    </w:rPr>
  </w:style>
  <w:style w:type="character" w:customStyle="1" w:styleId="BalloonTextChar8">
    <w:name w:val="Balloon Text Char8"/>
    <w:uiPriority w:val="99"/>
    <w:semiHidden/>
    <w:rsid w:val="00AB21CF"/>
    <w:rPr>
      <w:rFonts w:ascii="Lucida Grande" w:hAnsi="Lucida Grande" w:cs="Times New Roman"/>
      <w:sz w:val="18"/>
    </w:rPr>
  </w:style>
  <w:style w:type="character" w:customStyle="1" w:styleId="BalloonTextChar7">
    <w:name w:val="Balloon Text Char7"/>
    <w:uiPriority w:val="99"/>
    <w:semiHidden/>
    <w:rsid w:val="00AB21CF"/>
    <w:rPr>
      <w:rFonts w:ascii="Lucida Grande" w:hAnsi="Lucida Grande" w:cs="Times New Roman"/>
      <w:sz w:val="18"/>
    </w:rPr>
  </w:style>
  <w:style w:type="character" w:customStyle="1" w:styleId="BalloonTextChar6">
    <w:name w:val="Balloon Text Char6"/>
    <w:uiPriority w:val="99"/>
    <w:semiHidden/>
    <w:rsid w:val="00AB21CF"/>
    <w:rPr>
      <w:rFonts w:ascii="Lucida Grande" w:hAnsi="Lucida Grande" w:cs="Times New Roman"/>
      <w:sz w:val="18"/>
    </w:rPr>
  </w:style>
  <w:style w:type="character" w:customStyle="1" w:styleId="BalloonTextChar5">
    <w:name w:val="Balloon Text Char5"/>
    <w:uiPriority w:val="99"/>
    <w:semiHidden/>
    <w:rsid w:val="00AB21CF"/>
    <w:rPr>
      <w:rFonts w:ascii="Lucida Grande" w:hAnsi="Lucida Grande" w:cs="Times New Roman"/>
      <w:sz w:val="18"/>
    </w:rPr>
  </w:style>
  <w:style w:type="character" w:customStyle="1" w:styleId="BalloonTextChar4">
    <w:name w:val="Balloon Text Char4"/>
    <w:uiPriority w:val="99"/>
    <w:semiHidden/>
    <w:rsid w:val="00AB21CF"/>
    <w:rPr>
      <w:rFonts w:ascii="Lucida Grande" w:hAnsi="Lucida Grande" w:cs="Times New Roman"/>
      <w:sz w:val="18"/>
    </w:rPr>
  </w:style>
  <w:style w:type="character" w:customStyle="1" w:styleId="BalloonTextChar3">
    <w:name w:val="Balloon Text Char3"/>
    <w:uiPriority w:val="99"/>
    <w:semiHidden/>
    <w:rsid w:val="00AB21CF"/>
    <w:rPr>
      <w:rFonts w:ascii="Lucida Grande" w:hAnsi="Lucida Grande" w:cs="Times New Roman"/>
      <w:sz w:val="18"/>
    </w:rPr>
  </w:style>
  <w:style w:type="character" w:customStyle="1" w:styleId="BalloonTextChar2">
    <w:name w:val="Balloon Text Char2"/>
    <w:uiPriority w:val="99"/>
    <w:semiHidden/>
    <w:rsid w:val="00AB21CF"/>
    <w:rPr>
      <w:rFonts w:ascii="Lucida Grande" w:hAnsi="Lucida Grande" w:cs="Times New Roman"/>
      <w:sz w:val="18"/>
    </w:rPr>
  </w:style>
  <w:style w:type="paragraph" w:customStyle="1" w:styleId="Note">
    <w:name w:val="Note"/>
    <w:basedOn w:val="Normal"/>
    <w:uiPriority w:val="99"/>
    <w:rsid w:val="00AB21CF"/>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AB21C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AB21CF"/>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B21CF"/>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AB21CF"/>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AB21CF"/>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AB21CF"/>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AB21CF"/>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AB21CF"/>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AB21CF"/>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AB21CF"/>
    <w:rPr>
      <w:color w:val="808080"/>
    </w:rPr>
  </w:style>
  <w:style w:type="table" w:customStyle="1" w:styleId="LightShading1">
    <w:name w:val="Light Shading1"/>
    <w:basedOn w:val="TableNormal"/>
    <w:uiPriority w:val="60"/>
    <w:rsid w:val="00AB21CF"/>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AB21CF"/>
    <w:rPr>
      <w:rFonts w:ascii="Calibri" w:hAnsi="Calibri" w:cs="Arial"/>
      <w:bCs/>
      <w:color w:val="000000"/>
      <w:sz w:val="21"/>
      <w:szCs w:val="22"/>
      <w:shd w:val="clear" w:color="auto" w:fill="E8F8FD"/>
      <w:lang w:val="en-GB" w:eastAsia="fr-FR"/>
    </w:rPr>
  </w:style>
  <w:style w:type="character" w:customStyle="1" w:styleId="TablesourceChar">
    <w:name w:val="Table source Char"/>
    <w:link w:val="Tablesource"/>
    <w:rsid w:val="00AB21CF"/>
    <w:rPr>
      <w:rFonts w:ascii="Calibri" w:hAnsi="Calibri" w:cs="Calibri"/>
      <w:i/>
      <w:iCs/>
      <w:sz w:val="19"/>
      <w:szCs w:val="19"/>
      <w:lang w:eastAsia="fr-FR"/>
    </w:rPr>
  </w:style>
  <w:style w:type="character" w:styleId="PageNumber">
    <w:name w:val="page number"/>
    <w:basedOn w:val="DefaultParagraphFont"/>
    <w:rsid w:val="00AB21CF"/>
  </w:style>
  <w:style w:type="paragraph" w:customStyle="1" w:styleId="Annextitle">
    <w:name w:val="Annex_title"/>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AB21CF"/>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AB21CF"/>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AB21CF"/>
    <w:pPr>
      <w:jc w:val="right"/>
    </w:pPr>
    <w:rPr>
      <w:rFonts w:cs="Times New Roman Bold"/>
      <w:b/>
      <w:bCs/>
      <w:color w:val="005173"/>
      <w:sz w:val="52"/>
    </w:rPr>
  </w:style>
  <w:style w:type="paragraph" w:customStyle="1" w:styleId="QuestionTitle">
    <w:name w:val="Question Title"/>
    <w:basedOn w:val="Normal"/>
    <w:qFormat/>
    <w:rsid w:val="00AB21CF"/>
    <w:pPr>
      <w:spacing w:before="240"/>
      <w:jc w:val="right"/>
    </w:pPr>
    <w:rPr>
      <w:rFonts w:cs="Times New Roman Bold"/>
      <w:b/>
      <w:i/>
      <w:color w:val="005173"/>
      <w:sz w:val="48"/>
    </w:rPr>
  </w:style>
  <w:style w:type="paragraph" w:customStyle="1" w:styleId="Reasons">
    <w:name w:val="Reasons"/>
    <w:basedOn w:val="Normal"/>
    <w:qFormat/>
    <w:rsid w:val="00703D54"/>
    <w:pPr>
      <w:spacing w:before="0"/>
      <w:jc w:val="left"/>
    </w:pPr>
    <w:rPr>
      <w:rFonts w:ascii="Times New Roman" w:eastAsia="Times New Roman" w:hAnsi="Times New Roman"/>
      <w:sz w:val="24"/>
      <w:szCs w:val="20"/>
      <w:lang w:val="en-US" w:eastAsia="en-US"/>
    </w:rPr>
  </w:style>
  <w:style w:type="paragraph" w:styleId="TOC4">
    <w:name w:val="toc 4"/>
    <w:basedOn w:val="Normal"/>
    <w:next w:val="Normal"/>
    <w:autoRedefine/>
    <w:uiPriority w:val="39"/>
    <w:unhideWhenUsed/>
    <w:rsid w:val="00E669B9"/>
    <w:pPr>
      <w:spacing w:before="0" w:after="100" w:line="276" w:lineRule="auto"/>
      <w:ind w:left="660"/>
      <w:jc w:val="left"/>
    </w:pPr>
    <w:rPr>
      <w:rFonts w:asciiTheme="minorHAnsi" w:eastAsiaTheme="minorEastAsia" w:hAnsiTheme="minorHAnsi" w:cstheme="minorBidi"/>
      <w:sz w:val="22"/>
      <w:lang w:val="fr-CH" w:eastAsia="zh-CN"/>
    </w:rPr>
  </w:style>
  <w:style w:type="paragraph" w:styleId="TOC5">
    <w:name w:val="toc 5"/>
    <w:basedOn w:val="Normal"/>
    <w:next w:val="Normal"/>
    <w:autoRedefine/>
    <w:uiPriority w:val="39"/>
    <w:unhideWhenUsed/>
    <w:rsid w:val="00E669B9"/>
    <w:pPr>
      <w:spacing w:before="0" w:after="100" w:line="276" w:lineRule="auto"/>
      <w:ind w:left="880"/>
      <w:jc w:val="left"/>
    </w:pPr>
    <w:rPr>
      <w:rFonts w:asciiTheme="minorHAnsi" w:eastAsiaTheme="minorEastAsia" w:hAnsiTheme="minorHAnsi" w:cstheme="minorBidi"/>
      <w:sz w:val="22"/>
      <w:lang w:val="fr-CH" w:eastAsia="zh-CN"/>
    </w:rPr>
  </w:style>
  <w:style w:type="paragraph" w:styleId="TOC6">
    <w:name w:val="toc 6"/>
    <w:basedOn w:val="Normal"/>
    <w:next w:val="Normal"/>
    <w:autoRedefine/>
    <w:uiPriority w:val="39"/>
    <w:unhideWhenUsed/>
    <w:rsid w:val="00E669B9"/>
    <w:pPr>
      <w:spacing w:before="0" w:after="100" w:line="276" w:lineRule="auto"/>
      <w:ind w:left="1100"/>
      <w:jc w:val="left"/>
    </w:pPr>
    <w:rPr>
      <w:rFonts w:asciiTheme="minorHAnsi" w:eastAsiaTheme="minorEastAsia" w:hAnsiTheme="minorHAnsi" w:cstheme="minorBidi"/>
      <w:sz w:val="22"/>
      <w:lang w:val="fr-CH" w:eastAsia="zh-CN"/>
    </w:rPr>
  </w:style>
  <w:style w:type="paragraph" w:styleId="TOC7">
    <w:name w:val="toc 7"/>
    <w:basedOn w:val="Normal"/>
    <w:next w:val="Normal"/>
    <w:autoRedefine/>
    <w:uiPriority w:val="39"/>
    <w:unhideWhenUsed/>
    <w:rsid w:val="00E669B9"/>
    <w:pPr>
      <w:spacing w:before="0" w:after="100" w:line="276" w:lineRule="auto"/>
      <w:ind w:left="1320"/>
      <w:jc w:val="left"/>
    </w:pPr>
    <w:rPr>
      <w:rFonts w:asciiTheme="minorHAnsi" w:eastAsiaTheme="minorEastAsia" w:hAnsiTheme="minorHAnsi" w:cstheme="minorBidi"/>
      <w:sz w:val="22"/>
      <w:lang w:val="fr-CH" w:eastAsia="zh-CN"/>
    </w:rPr>
  </w:style>
  <w:style w:type="paragraph" w:styleId="TOC8">
    <w:name w:val="toc 8"/>
    <w:basedOn w:val="Normal"/>
    <w:next w:val="Normal"/>
    <w:autoRedefine/>
    <w:uiPriority w:val="39"/>
    <w:unhideWhenUsed/>
    <w:rsid w:val="00E669B9"/>
    <w:pPr>
      <w:spacing w:before="0" w:after="100" w:line="276" w:lineRule="auto"/>
      <w:ind w:left="1540"/>
      <w:jc w:val="left"/>
    </w:pPr>
    <w:rPr>
      <w:rFonts w:asciiTheme="minorHAnsi" w:eastAsiaTheme="minorEastAsia" w:hAnsiTheme="minorHAnsi" w:cstheme="minorBidi"/>
      <w:sz w:val="22"/>
      <w:lang w:val="fr-CH" w:eastAsia="zh-CN"/>
    </w:rPr>
  </w:style>
  <w:style w:type="paragraph" w:styleId="TOC9">
    <w:name w:val="toc 9"/>
    <w:basedOn w:val="Normal"/>
    <w:next w:val="Normal"/>
    <w:autoRedefine/>
    <w:uiPriority w:val="39"/>
    <w:unhideWhenUsed/>
    <w:rsid w:val="00E669B9"/>
    <w:pPr>
      <w:spacing w:before="0" w:after="100" w:line="276" w:lineRule="auto"/>
      <w:ind w:left="1760"/>
      <w:jc w:val="left"/>
    </w:pPr>
    <w:rPr>
      <w:rFonts w:asciiTheme="minorHAnsi" w:eastAsiaTheme="minorEastAsia" w:hAnsiTheme="minorHAnsi" w:cstheme="minorBidi"/>
      <w:sz w:val="22"/>
      <w:lang w:val="fr-CH" w:eastAsia="zh-CN"/>
    </w:rPr>
  </w:style>
  <w:style w:type="character" w:customStyle="1" w:styleId="FootnoteText1">
    <w:name w:val="Footnote Text1"/>
    <w:basedOn w:val="DefaultParagraphFont"/>
    <w:uiPriority w:val="99"/>
    <w:rsid w:val="00B57829"/>
    <w:rPr>
      <w:rFonts w:ascii="Verdana" w:eastAsia="SimHei" w:hAnsi="Verdana" w:cs="Simplified Arabic"/>
      <w:bCs/>
      <w:noProof w:val="0"/>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fontTable" Target="fontTable.xml"/><Relationship Id="rId21" Type="http://schemas.openxmlformats.org/officeDocument/2006/relationships/image" Target="media/image3.jpeg"/><Relationship Id="rId42" Type="http://schemas.openxmlformats.org/officeDocument/2006/relationships/oleObject" Target="embeddings/oleObject4.bin"/><Relationship Id="rId47" Type="http://schemas.openxmlformats.org/officeDocument/2006/relationships/image" Target="media/image25.png"/><Relationship Id="rId63" Type="http://schemas.openxmlformats.org/officeDocument/2006/relationships/image" Target="media/image37.emf"/><Relationship Id="rId68" Type="http://schemas.openxmlformats.org/officeDocument/2006/relationships/image" Target="media/image46.png"/><Relationship Id="rId84" Type="http://schemas.openxmlformats.org/officeDocument/2006/relationships/image" Target="media/image46.emf"/><Relationship Id="rId89" Type="http://schemas.openxmlformats.org/officeDocument/2006/relationships/image" Target="media/image52.emf"/><Relationship Id="rId112" Type="http://schemas.openxmlformats.org/officeDocument/2006/relationships/oleObject" Target="embeddings/oleObject15.bin"/><Relationship Id="rId16" Type="http://schemas.openxmlformats.org/officeDocument/2006/relationships/header" Target="header4.xml"/><Relationship Id="rId107" Type="http://schemas.openxmlformats.org/officeDocument/2006/relationships/image" Target="media/image60.emf"/><Relationship Id="rId11" Type="http://schemas.openxmlformats.org/officeDocument/2006/relationships/header" Target="header2.xml"/><Relationship Id="rId24" Type="http://schemas.openxmlformats.org/officeDocument/2006/relationships/oleObject" Target="embeddings/oleObject1.bin"/><Relationship Id="rId32" Type="http://schemas.openxmlformats.org/officeDocument/2006/relationships/image" Target="media/image12.jpeg"/><Relationship Id="rId37" Type="http://schemas.openxmlformats.org/officeDocument/2006/relationships/image" Target="media/image17.emf"/><Relationship Id="rId40" Type="http://schemas.openxmlformats.org/officeDocument/2006/relationships/oleObject" Target="embeddings/oleObject3.bin"/><Relationship Id="rId45" Type="http://schemas.openxmlformats.org/officeDocument/2006/relationships/image" Target="media/image23.png"/><Relationship Id="rId53" Type="http://schemas.openxmlformats.org/officeDocument/2006/relationships/image" Target="media/image27.emf"/><Relationship Id="rId58" Type="http://schemas.openxmlformats.org/officeDocument/2006/relationships/image" Target="media/image36.emf"/><Relationship Id="rId66" Type="http://schemas.openxmlformats.org/officeDocument/2006/relationships/image" Target="media/image40.jpeg"/><Relationship Id="rId74" Type="http://schemas.openxmlformats.org/officeDocument/2006/relationships/image" Target="media/image52.jpeg"/><Relationship Id="rId79" Type="http://schemas.openxmlformats.org/officeDocument/2006/relationships/hyperlink" Target="mailto:abc@bsnl.in" TargetMode="External"/><Relationship Id="rId87" Type="http://schemas.openxmlformats.org/officeDocument/2006/relationships/image" Target="media/image50.emf"/><Relationship Id="rId102" Type="http://schemas.openxmlformats.org/officeDocument/2006/relationships/oleObject" Target="embeddings/oleObject11.bin"/><Relationship Id="rId110" Type="http://schemas.openxmlformats.org/officeDocument/2006/relationships/oleObject" Target="embeddings/oleObject14.bin"/><Relationship Id="rId115"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image" Target="media/image44.emf"/><Relationship Id="rId90" Type="http://schemas.openxmlformats.org/officeDocument/2006/relationships/image" Target="media/image53.emf"/><Relationship Id="rId95" Type="http://schemas.openxmlformats.org/officeDocument/2006/relationships/image" Target="media/image67.emf"/><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emf"/><Relationship Id="rId64" Type="http://schemas.openxmlformats.org/officeDocument/2006/relationships/image" Target="media/image38.jpeg"/><Relationship Id="rId69" Type="http://schemas.openxmlformats.org/officeDocument/2006/relationships/image" Target="media/image47.png"/><Relationship Id="rId77" Type="http://schemas.openxmlformats.org/officeDocument/2006/relationships/image" Target="media/image42.emf"/><Relationship Id="rId100" Type="http://schemas.openxmlformats.org/officeDocument/2006/relationships/oleObject" Target="embeddings/oleObject10.bin"/><Relationship Id="rId105" Type="http://schemas.openxmlformats.org/officeDocument/2006/relationships/hyperlink" Target="http://www.itu.int/ITU-D/tech/NGN/CaseStudies/CaseStudies.html" TargetMode="External"/><Relationship Id="rId113" Type="http://schemas.openxmlformats.org/officeDocument/2006/relationships/header" Target="header6.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50.jpeg"/><Relationship Id="rId80" Type="http://schemas.openxmlformats.org/officeDocument/2006/relationships/image" Target="media/image43.emf"/><Relationship Id="rId85" Type="http://schemas.openxmlformats.org/officeDocument/2006/relationships/oleObject" Target="embeddings/oleObject9.bin"/><Relationship Id="rId93" Type="http://schemas.openxmlformats.org/officeDocument/2006/relationships/image" Target="media/image65.emf"/><Relationship Id="rId98" Type="http://schemas.openxmlformats.org/officeDocument/2006/relationships/image" Target="media/image70.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emf"/><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image" Target="media/image24.png"/><Relationship Id="rId59" Type="http://schemas.openxmlformats.org/officeDocument/2006/relationships/image" Target="media/image29.emf"/><Relationship Id="rId67" Type="http://schemas.openxmlformats.org/officeDocument/2006/relationships/image" Target="media/image45.emf"/><Relationship Id="rId103" Type="http://schemas.openxmlformats.org/officeDocument/2006/relationships/image" Target="media/image58.emf"/><Relationship Id="rId108" Type="http://schemas.openxmlformats.org/officeDocument/2006/relationships/oleObject" Target="embeddings/oleObject13.bin"/><Relationship Id="rId116" Type="http://schemas.openxmlformats.org/officeDocument/2006/relationships/footer" Target="footer7.xml"/><Relationship Id="rId20" Type="http://schemas.openxmlformats.org/officeDocument/2006/relationships/image" Target="media/image2.jpeg"/><Relationship Id="rId41" Type="http://schemas.openxmlformats.org/officeDocument/2006/relationships/image" Target="media/image20.emf"/><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48.emf"/><Relationship Id="rId75" Type="http://schemas.openxmlformats.org/officeDocument/2006/relationships/image" Target="media/image41.emf"/><Relationship Id="rId83" Type="http://schemas.openxmlformats.org/officeDocument/2006/relationships/oleObject" Target="embeddings/oleObject8.bin"/><Relationship Id="rId88" Type="http://schemas.openxmlformats.org/officeDocument/2006/relationships/image" Target="media/image51.emf"/><Relationship Id="rId91" Type="http://schemas.openxmlformats.org/officeDocument/2006/relationships/image" Target="media/image54.emf"/><Relationship Id="rId96" Type="http://schemas.openxmlformats.org/officeDocument/2006/relationships/image" Target="media/image68.emf"/><Relationship Id="rId111"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image" Target="media/image8.jpeg"/><Relationship Id="rId36" Type="http://schemas.openxmlformats.org/officeDocument/2006/relationships/image" Target="media/image16.emf"/><Relationship Id="rId49" Type="http://schemas.openxmlformats.org/officeDocument/2006/relationships/image" Target="media/image27.png"/><Relationship Id="rId57" Type="http://schemas.openxmlformats.org/officeDocument/2006/relationships/image" Target="media/image35.emf"/><Relationship Id="rId106" Type="http://schemas.openxmlformats.org/officeDocument/2006/relationships/image" Target="media/image59.emf"/><Relationship Id="rId114" Type="http://schemas.openxmlformats.org/officeDocument/2006/relationships/header" Target="header7.xml"/><Relationship Id="rId10" Type="http://schemas.openxmlformats.org/officeDocument/2006/relationships/header" Target="header1.xml"/><Relationship Id="rId31" Type="http://schemas.openxmlformats.org/officeDocument/2006/relationships/image" Target="media/image11.jpeg"/><Relationship Id="rId44" Type="http://schemas.openxmlformats.org/officeDocument/2006/relationships/image" Target="media/image22.png"/><Relationship Id="rId52" Type="http://schemas.openxmlformats.org/officeDocument/2006/relationships/image" Target="media/image26.emf"/><Relationship Id="rId60" Type="http://schemas.openxmlformats.org/officeDocument/2006/relationships/image" Target="media/image30.png"/><Relationship Id="rId65" Type="http://schemas.openxmlformats.org/officeDocument/2006/relationships/image" Target="media/image39.png"/><Relationship Id="rId73" Type="http://schemas.openxmlformats.org/officeDocument/2006/relationships/image" Target="media/image51.png"/><Relationship Id="rId78" Type="http://schemas.openxmlformats.org/officeDocument/2006/relationships/oleObject" Target="embeddings/oleObject6.bin"/><Relationship Id="rId81" Type="http://schemas.openxmlformats.org/officeDocument/2006/relationships/oleObject" Target="embeddings/oleObject7.bin"/><Relationship Id="rId86" Type="http://schemas.openxmlformats.org/officeDocument/2006/relationships/image" Target="media/image47.wmf"/><Relationship Id="rId94" Type="http://schemas.openxmlformats.org/officeDocument/2006/relationships/image" Target="media/image66.emf"/><Relationship Id="rId99" Type="http://schemas.openxmlformats.org/officeDocument/2006/relationships/image" Target="media/image56.emf"/><Relationship Id="rId101" Type="http://schemas.openxmlformats.org/officeDocument/2006/relationships/image" Target="media/image57.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9.emf"/><Relationship Id="rId109" Type="http://schemas.openxmlformats.org/officeDocument/2006/relationships/image" Target="media/image61.emf"/><Relationship Id="rId34" Type="http://schemas.openxmlformats.org/officeDocument/2006/relationships/image" Target="media/image14.emf"/><Relationship Id="rId50" Type="http://schemas.openxmlformats.org/officeDocument/2006/relationships/image" Target="media/image28.png"/><Relationship Id="rId55" Type="http://schemas.openxmlformats.org/officeDocument/2006/relationships/image" Target="media/image33.emf"/><Relationship Id="rId76" Type="http://schemas.openxmlformats.org/officeDocument/2006/relationships/oleObject" Target="embeddings/oleObject5.bin"/><Relationship Id="rId97" Type="http://schemas.openxmlformats.org/officeDocument/2006/relationships/image" Target="media/image69.emf"/><Relationship Id="rId104"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image" Target="media/image49.emf"/><Relationship Id="rId92" Type="http://schemas.openxmlformats.org/officeDocument/2006/relationships/image" Target="media/image55.emf"/><Relationship Id="rId2" Type="http://schemas.openxmlformats.org/officeDocument/2006/relationships/numbering" Target="numbering.xml"/><Relationship Id="rId29" Type="http://schemas.openxmlformats.org/officeDocument/2006/relationships/image" Target="media/image9.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3" Type="http://schemas.openxmlformats.org/officeDocument/2006/relationships/hyperlink" Target="http://www.itu.int/icteye" TargetMode="External"/><Relationship Id="rId2" Type="http://schemas.openxmlformats.org/officeDocument/2006/relationships/hyperlink" Target="http://erg.eu.int/doc/whatsnew/kpn_van_den_beukel_erg_17_apr_07.pdf" TargetMode="External"/><Relationship Id="rId1" Type="http://schemas.openxmlformats.org/officeDocument/2006/relationships/hyperlink" Target="http://www.itu.int/en/ITU-D/Regulatory-Market/Pages/Studies.asp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MPO\Questions\SG02\template\Question%20SG-2-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4FF5A-8BB5-4AD7-817F-106494875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Question SG-2-e.dotx</Template>
  <TotalTime>312</TotalTime>
  <Pages>69</Pages>
  <Words>20702</Words>
  <Characters>150570</Characters>
  <Application>Microsoft Office Word</Application>
  <DocSecurity>0</DocSecurity>
  <Lines>1254</Lines>
  <Paragraphs>341</Paragraphs>
  <ScaleCrop>false</ScaleCrop>
  <HeadingPairs>
    <vt:vector size="6" baseType="variant">
      <vt:variant>
        <vt:lpstr>Title</vt:lpstr>
      </vt:variant>
      <vt:variant>
        <vt:i4>1</vt:i4>
      </vt:variant>
      <vt:variant>
        <vt:lpstr>Headings</vt:lpstr>
      </vt:variant>
      <vt:variant>
        <vt:i4>36</vt:i4>
      </vt:variant>
      <vt:variant>
        <vt:lpstr>Название</vt:lpstr>
      </vt:variant>
      <vt:variant>
        <vt:i4>1</vt:i4>
      </vt:variant>
    </vt:vector>
  </HeadingPairs>
  <TitlesOfParts>
    <vt:vector size="38" baseType="lpstr">
      <vt:lpstr>Question</vt:lpstr>
      <vt:lpstr/>
      <vt:lpstr/>
      <vt:lpstr>Содержание</vt:lpstr>
      <vt:lpstr>Рисунки и таблицы</vt:lpstr>
      <vt:lpstr>ВОПРОС 26/2 Переход от существующих сетей к сетям последующих поколений для разв</vt:lpstr>
      <vt:lpstr>1	Переход к СПП</vt:lpstr>
      <vt:lpstr>    1.1	Почему необходим переход?</vt:lpstr>
      <vt:lpstr>        1.1.1	Основная мотивация перехода</vt:lpstr>
      <vt:lpstr>        1.1.2	Мнение операторов в отношении перехода</vt:lpstr>
      <vt:lpstr>        1.1.3	Переход с технической точки зрения</vt:lpstr>
      <vt:lpstr>        1.1.4	Соображения, связанные с архитектурой</vt:lpstr>
      <vt:lpstr>    1.2	СПП как один из путей перехода</vt:lpstr>
      <vt:lpstr>        1.2.1	Основные характеристики СПП</vt:lpstr>
      <vt:lpstr>        1.2.2	Эталонная модель архитектуры СПП</vt:lpstr>
      <vt:lpstr>        1.2.3	Преимущества архитектуры СПП</vt:lpstr>
      <vt:lpstr>        1.2.4	Усовершенствование системы IMS для приложений СПП</vt:lpstr>
      <vt:lpstr>        1.2.5	Физическая архитектура СПП</vt:lpstr>
      <vt:lpstr>    1.3	Пути для перехода к СПП</vt:lpstr>
      <vt:lpstr>        1.3.1	Рассмотрение вопросов перехода к СПП</vt:lpstr>
      <vt:lpstr>        1.3.2	Общая процедура перехода</vt:lpstr>
      <vt:lpstr>        1.3.3	Общий путь перехода</vt:lpstr>
      <vt:lpstr>        1.3.4	Технология СПП, предназначенная для поддержки перехода</vt:lpstr>
      <vt:lpstr>    1.4	Сценарии перехода</vt:lpstr>
      <vt:lpstr>        1.4.1	Сценарий с наложением</vt:lpstr>
      <vt:lpstr>        1.4.2	Сценарий с заменой инфраструктуры</vt:lpstr>
      <vt:lpstr>        1.4.3	Смешанный сценарий</vt:lpstr>
      <vt:lpstr>2	Развитие технологий, способствующих переходу к СПП</vt:lpstr>
      <vt:lpstr>    2.1	Аспекты обслуживания</vt:lpstr>
      <vt:lpstr>    2.2	Технология доступа к транспортной среде</vt:lpstr>
      <vt:lpstr>    2.3	Совершенствование оконечных устройств</vt:lpstr>
      <vt:lpstr>    2.4	Развитие сетей электросвязи</vt:lpstr>
      <vt:lpstr>    2.5	Аспекты нумерации и маршрутизации</vt:lpstr>
      <vt:lpstr>        2.5.1	Нумерация и наименование</vt:lpstr>
      <vt:lpstr>        2.5.2	Маршрутизация</vt:lpstr>
      <vt:lpstr>3	Проблемы регулирования, возникающие в процессе перехода к СПП</vt:lpstr>
      <vt:lpstr>    3.1	Соображения по регуляторным проблемам высокого уровня</vt:lpstr>
      <vt:lpstr>HIPCAR Model Policy Guidelines and Legislative Text: Access to Public Information (Freedom of Information)</vt:lpstr>
    </vt:vector>
  </TitlesOfParts>
  <Company>ITU</Company>
  <LinksUpToDate>false</LinksUpToDate>
  <CharactersWithSpaces>170931</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Soby, Michele</dc:creator>
  <cp:lastModifiedBy>Sikacheva, Violetta</cp:lastModifiedBy>
  <cp:revision>45</cp:revision>
  <cp:lastPrinted>2011-08-04T14:12:00Z</cp:lastPrinted>
  <dcterms:created xsi:type="dcterms:W3CDTF">2014-03-03T16:28:00Z</dcterms:created>
  <dcterms:modified xsi:type="dcterms:W3CDTF">2014-03-05T13:42:00Z</dcterms:modified>
</cp:coreProperties>
</file>