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C1C" w:rsidRDefault="00D72C1C" w:rsidP="00F65407">
      <w:pPr>
        <w:pStyle w:val="Heading1"/>
        <w:spacing w:before="300"/>
        <w:jc w:val="center"/>
        <w:rPr>
          <w:lang w:val="fr-FR"/>
        </w:rPr>
      </w:pPr>
      <w:r>
        <w:rPr>
          <w:lang w:val="fr-FR"/>
        </w:rPr>
        <w:t>PARTIE  B</w:t>
      </w:r>
    </w:p>
    <w:p w:rsidR="00D72C1C" w:rsidRDefault="00D72C1C">
      <w:pPr>
        <w:pStyle w:val="Heading2"/>
        <w:ind w:left="0" w:firstLine="0"/>
        <w:jc w:val="center"/>
        <w:rPr>
          <w:lang w:val="fr-FR"/>
        </w:rPr>
      </w:pPr>
      <w:r>
        <w:rPr>
          <w:lang w:val="fr-FR"/>
        </w:rPr>
        <w:t>SECTION  B</w:t>
      </w:r>
      <w:r>
        <w:rPr>
          <w:rStyle w:val="href2"/>
          <w:lang w:val="fr-FR"/>
        </w:rPr>
        <w:t>1</w:t>
      </w:r>
    </w:p>
    <w:p w:rsidR="00D72C1C" w:rsidRDefault="00D72C1C">
      <w:pPr>
        <w:pStyle w:val="Heading2"/>
        <w:jc w:val="center"/>
        <w:rPr>
          <w:lang w:val="fr-FR"/>
        </w:rPr>
      </w:pPr>
      <w:r>
        <w:rPr>
          <w:lang w:val="fr-FR"/>
        </w:rPr>
        <w:t>(Non utilisé)</w:t>
      </w:r>
    </w:p>
    <w:p w:rsidR="00D72C1C" w:rsidRDefault="00D72C1C" w:rsidP="00F65407">
      <w:pPr>
        <w:rPr>
          <w:lang w:val="fr-CH"/>
        </w:rPr>
      </w:pPr>
    </w:p>
    <w:p w:rsidR="00D72C1C" w:rsidRDefault="00D72C1C" w:rsidP="00F65407">
      <w:pPr>
        <w:jc w:val="center"/>
      </w:pPr>
      <w:r>
        <w:t>____________________</w:t>
      </w: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D72C1C" w:rsidRDefault="00D72C1C" w:rsidP="00F65407">
      <w:pPr>
        <w:rPr>
          <w:lang w:val="fr-FR"/>
        </w:rPr>
      </w:pPr>
    </w:p>
    <w:p w:rsidR="00F65407" w:rsidRDefault="00F65407" w:rsidP="00F65407">
      <w:pPr>
        <w:rPr>
          <w:lang w:val="fr-FR"/>
        </w:rPr>
      </w:pPr>
    </w:p>
    <w:p w:rsidR="00F65407" w:rsidRDefault="00F65407" w:rsidP="00F65407">
      <w:pPr>
        <w:rPr>
          <w:lang w:val="fr-FR"/>
        </w:rPr>
      </w:pPr>
    </w:p>
    <w:p w:rsidR="00D72C1C" w:rsidRDefault="00D72C1C" w:rsidP="00F65407">
      <w:pPr>
        <w:rPr>
          <w:lang w:val="en-US"/>
        </w:rPr>
        <w:sectPr w:rsidR="00D72C1C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D72C1C" w:rsidRDefault="00D72C1C" w:rsidP="00F65407">
      <w:pPr>
        <w:rPr>
          <w:lang w:val="en-US"/>
        </w:rPr>
      </w:pPr>
    </w:p>
    <w:sectPr w:rsidR="00D72C1C" w:rsidSect="008D4B89">
      <w:headerReference w:type="first" r:id="rId9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3EAD" w:rsidRDefault="005E3EAD">
      <w:r>
        <w:separator/>
      </w:r>
    </w:p>
  </w:endnote>
  <w:endnote w:type="continuationSeparator" w:id="0">
    <w:p w:rsidR="005E3EAD" w:rsidRDefault="005E3E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0A87" w:usb1="00000000" w:usb2="00000000" w:usb3="00000000" w:csb0="000001B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3EAD" w:rsidRDefault="005E3EAD">
      <w:r>
        <w:rPr>
          <w:b/>
        </w:rPr>
        <w:t>_______________</w:t>
      </w:r>
    </w:p>
  </w:footnote>
  <w:footnote w:type="continuationSeparator" w:id="0">
    <w:p w:rsidR="005E3EAD" w:rsidRDefault="005E3E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D72C1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FR"/>
            </w:rPr>
          </w:pPr>
          <w:r>
            <w:t>RES</w:t>
          </w:r>
          <w:fldSimple w:instr="styleref href2">
            <w:r>
              <w:rPr>
                <w:noProof/>
              </w:rPr>
              <w:t>1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:rsidR="00D72C1C" w:rsidRDefault="00D72C1C">
    <w:pPr>
      <w:rPr>
        <w:lang w:val="fr-CH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/>
    </w:tblPr>
    <w:tblGrid>
      <w:gridCol w:w="1701"/>
      <w:gridCol w:w="1701"/>
      <w:gridCol w:w="1701"/>
      <w:gridCol w:w="1701"/>
    </w:tblGrid>
    <w:tr w:rsidR="00D72C1C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</w:pPr>
          <w:r>
            <w:t>Partie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FR"/>
            </w:rPr>
          </w:pPr>
          <w:r>
            <w:t>B</w:t>
          </w:r>
          <w:fldSimple w:instr="styleref href2">
            <w:r w:rsidR="00EF233E">
              <w:rPr>
                <w:noProof/>
              </w:rPr>
              <w:t>1</w:t>
            </w:r>
          </w:fldSimple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EF233E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D72C1C" w:rsidRDefault="00D72C1C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fldSimple w:instr=" DOCPROPERTY &quot;Header10&quot; \* MERGEFORMAT ">
            <w:r>
              <w:rPr>
                <w:lang w:val="fr-CH"/>
              </w:rPr>
              <w:t>-</w:t>
            </w:r>
          </w:fldSimple>
        </w:p>
      </w:tc>
    </w:tr>
  </w:tbl>
  <w:p w:rsidR="00D72C1C" w:rsidRDefault="00D72C1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C1C" w:rsidRDefault="00D72C1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intFractionalCharacterWidth/>
  <w:embedSystemFonts/>
  <w:mirrorMargins/>
  <w:attachedTemplate r:id="rId1"/>
  <w:stylePaneFormatFilter w:val="3F01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D72C1C"/>
    <w:rsid w:val="005E3EAD"/>
    <w:rsid w:val="008D4B89"/>
    <w:rsid w:val="00BE667A"/>
    <w:rsid w:val="00D72C1C"/>
    <w:rsid w:val="00EF233E"/>
    <w:rsid w:val="00F65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  <w:style w:type="character" w:styleId="FollowedHyperlink">
    <w:name w:val="FollowedHyperlink"/>
    <w:basedOn w:val="DefaultParagraphFont"/>
    <w:rsid w:val="00EF233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0</TotalTime>
  <Pages>2</Pages>
  <Words>10</Words>
  <Characters>70</Characters>
  <Application>Microsoft Office Word</Application>
  <DocSecurity>0</DocSecurity>
  <Lines>70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 / DD</Manager>
  <Company>ITU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SECB1  du RR</dc:subject>
  <dc:creator>Composition des Publications</dc:creator>
  <cp:keywords>FOLIOS:  1  -  2 (bl)</cp:keywords>
  <dc:description>Edition 2009:  10.03.2009/DD</dc:description>
  <cp:lastModifiedBy>simon denicola</cp:lastModifiedBy>
  <cp:revision>2</cp:revision>
  <cp:lastPrinted>2005-05-11T16:37:00Z</cp:lastPrinted>
  <dcterms:created xsi:type="dcterms:W3CDTF">2012-08-08T16:04:00Z</dcterms:created>
  <dcterms:modified xsi:type="dcterms:W3CDTF">2012-08-08T16:04:00Z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