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63E" w:rsidRPr="00A85AC3" w:rsidRDefault="00B2363E" w:rsidP="00FB7A4D">
      <w:pPr>
        <w:pStyle w:val="Heading1"/>
        <w:spacing w:before="300"/>
        <w:jc w:val="center"/>
        <w:rPr>
          <w:lang w:val="fr-FR"/>
        </w:rPr>
      </w:pPr>
      <w:r w:rsidRPr="00A85AC3">
        <w:rPr>
          <w:lang w:val="fr-FR"/>
        </w:rPr>
        <w:t xml:space="preserve">PARTIE  </w:t>
      </w:r>
      <w:r w:rsidRPr="00A85AC3">
        <w:rPr>
          <w:rStyle w:val="href"/>
          <w:lang w:val="fr-FR"/>
        </w:rPr>
        <w:t>A5</w:t>
      </w:r>
    </w:p>
    <w:p w:rsidR="00B2363E" w:rsidRPr="00A85AC3" w:rsidRDefault="00B2363E" w:rsidP="00A85AC3">
      <w:pPr>
        <w:pStyle w:val="AnnexTitle"/>
        <w:rPr>
          <w:lang w:val="fr-FR"/>
        </w:rPr>
      </w:pPr>
      <w:r w:rsidRPr="00A85AC3">
        <w:rPr>
          <w:lang w:val="fr-FR"/>
        </w:rPr>
        <w:t>Règles relatives à l'Accord régional relatif à l'utilisation</w:t>
      </w:r>
      <w:r w:rsidR="00A85AC3">
        <w:rPr>
          <w:lang w:val="fr-FR"/>
        </w:rPr>
        <w:t xml:space="preserve"> </w:t>
      </w:r>
      <w:r w:rsidRPr="00A85AC3">
        <w:rPr>
          <w:lang w:val="fr-FR"/>
        </w:rPr>
        <w:t>de</w:t>
      </w:r>
      <w:r w:rsidR="00A85AC3">
        <w:rPr>
          <w:lang w:val="fr-FR"/>
        </w:rPr>
        <w:br/>
      </w:r>
      <w:r w:rsidRPr="00A85AC3">
        <w:rPr>
          <w:lang w:val="fr-FR"/>
        </w:rPr>
        <w:t>la bande 87,5-108 MHz pour la radiodiffusion</w:t>
      </w:r>
      <w:r w:rsidR="00A85AC3">
        <w:rPr>
          <w:lang w:val="fr-FR"/>
        </w:rPr>
        <w:t xml:space="preserve"> </w:t>
      </w:r>
      <w:r w:rsidRPr="00A85AC3">
        <w:rPr>
          <w:lang w:val="fr-FR"/>
        </w:rPr>
        <w:t>sonore</w:t>
      </w:r>
      <w:r w:rsidR="00A85AC3">
        <w:rPr>
          <w:lang w:val="fr-FR"/>
        </w:rPr>
        <w:br/>
      </w:r>
      <w:r w:rsidRPr="00A85AC3">
        <w:rPr>
          <w:lang w:val="fr-FR"/>
        </w:rPr>
        <w:t>à modulation de fréquence</w:t>
      </w:r>
      <w:r w:rsidRPr="00A85AC3">
        <w:rPr>
          <w:lang w:val="fr-FR"/>
        </w:rPr>
        <w:br/>
        <w:t>(Genève, 1984) (</w:t>
      </w:r>
      <w:r w:rsidRPr="00A85AC3">
        <w:rPr>
          <w:rStyle w:val="href2"/>
          <w:lang w:val="fr-FR"/>
        </w:rPr>
        <w:t>GE84</w:t>
      </w:r>
      <w:r w:rsidRPr="00A85AC3">
        <w:rPr>
          <w:lang w:val="fr-FR"/>
        </w:rPr>
        <w:t>)</w:t>
      </w: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>
      <w:pPr>
        <w:pStyle w:val="Heading1"/>
        <w:rPr>
          <w:lang w:val="fr-FR"/>
        </w:rPr>
      </w:pPr>
      <w:r w:rsidRPr="00A85AC3">
        <w:rPr>
          <w:lang w:val="fr-FR"/>
        </w:rPr>
        <w:t>1</w:t>
      </w:r>
      <w:r w:rsidRPr="00A85AC3">
        <w:rPr>
          <w:lang w:val="fr-FR"/>
        </w:rPr>
        <w:tab/>
        <w:t>Recevabilité des fiches de notification</w:t>
      </w:r>
    </w:p>
    <w:p w:rsidR="00B2363E" w:rsidRPr="00A85AC3" w:rsidRDefault="00B2363E" w:rsidP="00A85AC3">
      <w:pPr>
        <w:rPr>
          <w:lang w:val="fr-FR"/>
        </w:rPr>
      </w:pPr>
      <w:r w:rsidRPr="00A85AC3">
        <w:rPr>
          <w:lang w:val="fr-FR"/>
        </w:rPr>
        <w:t>Pour l</w:t>
      </w:r>
      <w:r w:rsidR="00A85AC3" w:rsidRPr="00A85AC3">
        <w:rPr>
          <w:lang w:val="fr-FR"/>
        </w:rPr>
        <w:t>'</w:t>
      </w:r>
      <w:r w:rsidRPr="00A85AC3">
        <w:rPr>
          <w:lang w:val="fr-FR"/>
        </w:rPr>
        <w:t>application de l'Accord régional relatif à l'utilisation de la bande 87,5-108 MHz pour la radiodiffusion sonore à modulation de fréquence (Genève, 1984), le Bureau appliquera les procédures contenues dans les Articles 4, 5 et 7 de l'Accord et les critères techniques associés aux fiches de notification soumises par toutes les administrations dont le territoire est situé dans la zone de planification (c’est-à-dire toutes les administrations de la Région 1, la République islamique d'Iran et l'Afghanistan), à l'exception de l'Administration de l'Islande, à condition que la station concernée soit située à l'intérieur de la zone de planification.</w:t>
      </w: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FB7A4D">
      <w:pPr>
        <w:jc w:val="center"/>
        <w:rPr>
          <w:lang w:val="fr-FR"/>
        </w:rPr>
      </w:pPr>
      <w:r w:rsidRPr="00A85AC3">
        <w:rPr>
          <w:lang w:val="fr-FR"/>
        </w:rPr>
        <w:t>____________________</w:t>
      </w: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</w:pPr>
      <w:bookmarkStart w:id="0" w:name="_GoBack"/>
      <w:bookmarkEnd w:id="0"/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</w:pPr>
    </w:p>
    <w:p w:rsidR="00A85AC3" w:rsidRPr="00A85AC3" w:rsidRDefault="00A85AC3" w:rsidP="00A85AC3">
      <w:pPr>
        <w:rPr>
          <w:lang w:val="fr-FR"/>
        </w:rPr>
      </w:pPr>
    </w:p>
    <w:p w:rsidR="00A85AC3" w:rsidRPr="00A85AC3" w:rsidRDefault="00A85AC3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  <w:sectPr w:rsidR="00B2363E" w:rsidRPr="00A85AC3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B2363E" w:rsidRPr="00A85AC3" w:rsidRDefault="00B2363E" w:rsidP="00A85AC3">
      <w:pPr>
        <w:rPr>
          <w:lang w:val="fr-FR"/>
        </w:rPr>
      </w:pPr>
    </w:p>
    <w:sectPr w:rsidR="00B2363E" w:rsidRPr="00A85AC3" w:rsidSect="00A85AC3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EFE" w:rsidRDefault="00AD4EFE">
      <w:r>
        <w:separator/>
      </w:r>
    </w:p>
  </w:endnote>
  <w:endnote w:type="continuationSeparator" w:id="0">
    <w:p w:rsidR="00AD4EFE" w:rsidRDefault="00AD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EFE" w:rsidRDefault="00AD4EFE">
      <w:r>
        <w:rPr>
          <w:b/>
        </w:rPr>
        <w:t>_______________</w:t>
      </w:r>
    </w:p>
  </w:footnote>
  <w:footnote w:type="continuationSeparator" w:id="0">
    <w:p w:rsidR="00AD4EFE" w:rsidRDefault="00AD4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2363E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</w:t>
          </w:r>
          <w:r w:rsidR="00AD53CE">
            <w:fldChar w:fldCharType="begin"/>
          </w:r>
          <w:r w:rsidR="00AD53CE">
            <w:instrText>styleref href</w:instrText>
          </w:r>
          <w:r w:rsidR="00AD53CE">
            <w:fldChar w:fldCharType="separate"/>
          </w:r>
          <w:r w:rsidR="00A85AC3">
            <w:rPr>
              <w:noProof/>
            </w:rPr>
            <w:t>A5</w:t>
          </w:r>
          <w:r w:rsidR="00AD53C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AD53C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A85AC3">
            <w:t>AP</w:t>
          </w:r>
          <w:r>
            <w:fldChar w:fldCharType="end"/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85AC3">
            <w:rPr>
              <w:noProof/>
            </w:rPr>
            <w:t>GE84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rév</w:t>
          </w:r>
          <w:proofErr w:type="spellEnd"/>
          <w:r>
            <w:rPr>
              <w:lang w:val="fr-CH"/>
            </w:rPr>
            <w:t>.</w:t>
          </w:r>
          <w:r w:rsidR="00AD53CE">
            <w:fldChar w:fldCharType="begin"/>
          </w:r>
          <w:r w:rsidR="00AD53CE">
            <w:instrText xml:space="preserve"> DOCPROPERTY "Header10" \* MERGEFORMAT </w:instrText>
          </w:r>
          <w:r w:rsidR="00AD53CE">
            <w:fldChar w:fldCharType="separate"/>
          </w:r>
          <w:r w:rsidR="00A85AC3">
            <w:rPr>
              <w:lang w:val="fr-CH"/>
            </w:rPr>
            <w:t>-</w:t>
          </w:r>
          <w:r w:rsidR="00AD53CE">
            <w:rPr>
              <w:lang w:val="fr-CH"/>
            </w:rPr>
            <w:fldChar w:fldCharType="end"/>
          </w:r>
        </w:p>
      </w:tc>
    </w:tr>
  </w:tbl>
  <w:p w:rsidR="00B2363E" w:rsidRDefault="00B2363E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2363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</w:t>
          </w:r>
          <w:r w:rsidR="00AD53CE">
            <w:fldChar w:fldCharType="begin"/>
          </w:r>
          <w:r w:rsidR="00AD53CE">
            <w:instrText>styleref href</w:instrText>
          </w:r>
          <w:r w:rsidR="00AD53CE">
            <w:fldChar w:fldCharType="separate"/>
          </w:r>
          <w:r w:rsidR="00AD53CE">
            <w:rPr>
              <w:noProof/>
            </w:rPr>
            <w:t>A5</w:t>
          </w:r>
          <w:r w:rsidR="00AD53C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AD53C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>
            <w:rPr>
              <w:noProof/>
            </w:rPr>
            <w:t>GE84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D53CE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rév</w:t>
          </w:r>
          <w:proofErr w:type="spellEnd"/>
          <w:r>
            <w:rPr>
              <w:lang w:val="fr-CH"/>
            </w:rPr>
            <w:t>.</w:t>
          </w:r>
          <w:r w:rsidR="00AD53CE">
            <w:fldChar w:fldCharType="begin"/>
          </w:r>
          <w:r w:rsidR="00AD53CE">
            <w:instrText xml:space="preserve"> DOCPROPERTY "Header10" \* MERGEFORMAT </w:instrText>
          </w:r>
          <w:r w:rsidR="00AD53CE">
            <w:fldChar w:fldCharType="separate"/>
          </w:r>
          <w:r w:rsidR="00A85AC3">
            <w:rPr>
              <w:lang w:val="fr-CH"/>
            </w:rPr>
            <w:t>-</w:t>
          </w:r>
          <w:r w:rsidR="00AD53CE">
            <w:rPr>
              <w:lang w:val="fr-CH"/>
            </w:rPr>
            <w:fldChar w:fldCharType="end"/>
          </w:r>
        </w:p>
      </w:tc>
    </w:tr>
  </w:tbl>
  <w:p w:rsidR="00B2363E" w:rsidRDefault="00B236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63E" w:rsidRDefault="00B23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intFractionalCharacterWidth/>
  <w:embedSystemFonts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63E"/>
    <w:rsid w:val="00900729"/>
    <w:rsid w:val="00905E94"/>
    <w:rsid w:val="00A85AC3"/>
    <w:rsid w:val="00AD4EFE"/>
    <w:rsid w:val="00AD53CE"/>
    <w:rsid w:val="00B2363E"/>
    <w:rsid w:val="00FB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</Template>
  <TotalTime>0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A5 / GE84 du RR</dc:subject>
  <dc:creator>Composition des Publications</dc:creator>
  <cp:keywords>FOLIOS:  1  -  2(bl)</cp:keywords>
  <dc:description>Edition 2009:  10.02.2009/DD (dict. ok)</dc:description>
  <cp:lastModifiedBy>IS / INFRASTRUCTURE</cp:lastModifiedBy>
  <cp:revision>3</cp:revision>
  <cp:lastPrinted>2005-05-11T10:17:00Z</cp:lastPrinted>
  <dcterms:created xsi:type="dcterms:W3CDTF">2012-08-08T15:51:00Z</dcterms:created>
  <dcterms:modified xsi:type="dcterms:W3CDTF">2012-10-08T13:16:00Z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