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D0E" w:rsidRDefault="009D3FBD" w:rsidP="00A7482F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:rsidR="009D3FBD" w:rsidRPr="009D3FBD" w:rsidRDefault="009D3FBD" w:rsidP="00A7482F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:rsidR="00F05B39" w:rsidRPr="00F05B39" w:rsidRDefault="00F05B39" w:rsidP="009A0C4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/2</w:t>
      </w:r>
    </w:p>
    <w:p w:rsidR="00F05B39" w:rsidRDefault="00F05B39" w:rsidP="002955D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2955D3">
        <w:rPr>
          <w:lang w:val="en-US" w:bidi="ar-EG"/>
        </w:rPr>
        <w:t>3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1/5</w:t>
      </w:r>
    </w:p>
    <w:p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541796">
        <w:rPr>
          <w:lang w:val="en-US" w:bidi="ar-EG"/>
        </w:rPr>
        <w:t>0</w:t>
      </w:r>
    </w:p>
    <w:p w:rsidR="00F05B39" w:rsidRPr="00541796" w:rsidRDefault="00F05B39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41796">
        <w:rPr>
          <w:lang w:val="en-US" w:bidi="ar-EG"/>
        </w:rPr>
        <w:t>2</w:t>
      </w:r>
      <w:r w:rsidR="007127F4">
        <w:rPr>
          <w:lang w:val="en-US" w:bidi="ar-EG"/>
        </w:rPr>
        <w:t>3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6D1CEA">
        <w:rPr>
          <w:lang w:val="en-US" w:bidi="ar-EG"/>
        </w:rPr>
        <w:t>3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-1/2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7127F4">
        <w:rPr>
          <w:lang w:val="en-US" w:bidi="ar-EG"/>
        </w:rPr>
        <w:t>2</w:t>
      </w:r>
    </w:p>
    <w:p w:rsidR="00B347BD" w:rsidRDefault="00B347BD" w:rsidP="007539B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15</w:t>
      </w:r>
    </w:p>
    <w:p w:rsidR="00B347BD" w:rsidRDefault="00B347BD" w:rsidP="00050BA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050BA8">
        <w:rPr>
          <w:lang w:val="en-US" w:bidi="ar-EG"/>
        </w:rPr>
        <w:t>8</w:t>
      </w:r>
      <w:bookmarkStart w:id="0" w:name="_GoBack"/>
      <w:bookmarkEnd w:id="0"/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:rsidR="00B347BD" w:rsidRPr="00B347BD" w:rsidRDefault="00B347BD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0D0B70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</w:t>
      </w:r>
      <w:r w:rsidR="00786D43">
        <w:rPr>
          <w:lang w:val="en-US" w:bidi="ar-EG"/>
        </w:rPr>
        <w:t>5</w:t>
      </w:r>
    </w:p>
    <w:p w:rsidR="00425036" w:rsidRPr="00B347BD" w:rsidRDefault="004250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</w:t>
      </w:r>
      <w:r w:rsidR="00D93642">
        <w:rPr>
          <w:rFonts w:hint="cs"/>
          <w:rtl/>
          <w:lang w:val="en-US" w:bidi="ar-EG"/>
        </w:rPr>
        <w:t>المتعلقة</w:t>
      </w:r>
      <w:r>
        <w:rPr>
          <w:rFonts w:hint="cs"/>
          <w:rtl/>
          <w:lang w:val="en-US" w:bidi="ar-EG"/>
        </w:rPr>
        <w:t xml:space="preserve"> بالاتفاق الإقليمي المعني </w:t>
      </w:r>
      <w:r w:rsidR="00A5740A">
        <w:rPr>
          <w:rFonts w:hint="cs"/>
          <w:rtl/>
          <w:lang w:val="en-US" w:bidi="ar-EG"/>
        </w:rPr>
        <w:t>باستخدام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:rsidR="006571E4" w:rsidRDefault="006571E4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lang w:val="en-US" w:bidi="ar-EG"/>
        </w:rPr>
      </w:pPr>
    </w:p>
    <w:p w:rsidR="006571E4" w:rsidRDefault="006571E4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  <w:sectPr w:rsidR="006571E4" w:rsidSect="00AA069E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:rsidR="00515836" w:rsidRPr="00B347BD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:rsidR="00E26DCA" w:rsidRDefault="00E26DCA" w:rsidP="009867B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(جنيف,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9867BB">
        <w:rPr>
          <w:lang w:val="en-US" w:bidi="ar-EG"/>
        </w:rPr>
        <w:t>10</w:t>
      </w:r>
    </w:p>
    <w:p w:rsidR="006206F4" w:rsidRDefault="006206F4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lang w:bidi="ar-EG"/>
        </w:rPr>
      </w:pPr>
    </w:p>
    <w:p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9E6A7F" w:rsidRPr="00B347BD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:rsidR="009E6A7F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:rsidR="009867BB" w:rsidRDefault="009867BB" w:rsidP="009867B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  <w:t>القواعد المتعلقة بطريقة حساب احتمال حدوث تداخل ضار بين شبكات فضائية (النسب </w:t>
      </w:r>
      <w:r w:rsidRPr="00DD5FCE">
        <w:rPr>
          <w:i/>
          <w:iCs/>
          <w:lang w:val="en-US" w:bidi="ar-EG"/>
        </w:rPr>
        <w:t>C/I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B3-1/14</w:t>
      </w:r>
    </w:p>
    <w:p w:rsidR="009867BB" w:rsidRDefault="009867BB" w:rsidP="002955D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بطريقة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</w:t>
      </w:r>
      <w:r w:rsidR="002955D3">
        <w:rPr>
          <w:lang w:val="en-US" w:bidi="ar-EG"/>
        </w:rPr>
        <w:t>5</w:t>
      </w:r>
    </w:p>
    <w:p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>
        <w:rPr>
          <w:rtl/>
          <w:lang w:val="en-US" w:bidi="ar-EG"/>
        </w:rPr>
        <w:br w:type="page"/>
      </w: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الخدمات التي يخضع توزيعها للأرقام </w:t>
      </w:r>
      <w:r w:rsidRPr="00A5740A">
        <w:rPr>
          <w:b/>
          <w:bCs/>
          <w:lang w:val="en-US" w:bidi="ar-EG"/>
        </w:rPr>
        <w:t>292.5</w:t>
      </w:r>
      <w:r w:rsidRPr="00A5740A">
        <w:rPr>
          <w:rFonts w:hint="cs"/>
          <w:rtl/>
          <w:lang w:val="en-US" w:bidi="ar-EG"/>
        </w:rPr>
        <w:t xml:space="preserve"> و</w:t>
      </w:r>
      <w:r w:rsidRPr="00A5740A">
        <w:rPr>
          <w:b/>
          <w:bCs/>
          <w:lang w:val="en-US" w:bidi="ar-EG"/>
        </w:rPr>
        <w:t>293.5</w:t>
      </w:r>
      <w:r w:rsidRPr="00A5740A">
        <w:rPr>
          <w:rFonts w:hint="cs"/>
          <w:rtl/>
          <w:lang w:val="en-US" w:bidi="ar-EG"/>
        </w:rPr>
        <w:t xml:space="preserve"> و</w:t>
      </w:r>
      <w:r w:rsidRPr="00A5740A">
        <w:rPr>
          <w:b/>
          <w:bCs/>
          <w:lang w:val="en-US" w:bidi="ar-EG"/>
        </w:rPr>
        <w:t>297.5</w:t>
      </w:r>
      <w:r w:rsidRPr="00A5740A">
        <w:rPr>
          <w:rFonts w:hint="cs"/>
          <w:rtl/>
          <w:lang w:val="en-US" w:bidi="ar-EG"/>
        </w:rPr>
        <w:t xml:space="preserve"> و</w:t>
      </w:r>
      <w:r w:rsidRPr="00A5740A">
        <w:rPr>
          <w:b/>
          <w:bCs/>
          <w:lang w:val="en-US" w:bidi="ar-EG"/>
        </w:rPr>
        <w:t>309.5</w:t>
      </w:r>
      <w:r w:rsidRPr="00A5740A">
        <w:rPr>
          <w:rFonts w:hint="cs"/>
          <w:b/>
          <w:bCs/>
          <w:rtl/>
          <w:lang w:val="en-US" w:bidi="ar-EG"/>
        </w:rPr>
        <w:t xml:space="preserve"> </w:t>
      </w:r>
      <w:r w:rsidRPr="00A5740A">
        <w:rPr>
          <w:rFonts w:hint="cs"/>
          <w:rtl/>
          <w:lang w:val="en-US" w:bidi="ar-EG"/>
        </w:rPr>
        <w:t>و</w:t>
      </w:r>
      <w:r w:rsidRPr="00A5740A">
        <w:rPr>
          <w:b/>
          <w:bCs/>
          <w:lang w:val="en-US" w:bidi="ar-EG"/>
        </w:rPr>
        <w:t>323.5</w:t>
      </w:r>
      <w:r w:rsidRPr="00A5740A">
        <w:rPr>
          <w:rFonts w:hint="cs"/>
          <w:rtl/>
          <w:lang w:val="en-US" w:bidi="ar-EG"/>
        </w:rPr>
        <w:t xml:space="preserve"> و</w:t>
      </w:r>
      <w:r w:rsidRPr="00A5740A">
        <w:rPr>
          <w:b/>
          <w:bCs/>
          <w:lang w:val="en-US" w:bidi="ar-EG"/>
        </w:rPr>
        <w:t>325.5</w:t>
      </w:r>
      <w:r w:rsidRPr="00A5740A">
        <w:rPr>
          <w:rFonts w:hint="cs"/>
          <w:rtl/>
          <w:lang w:val="en-US" w:bidi="ar-EG"/>
        </w:rPr>
        <w:t xml:space="preserve"> و</w:t>
      </w:r>
      <w:r w:rsidRPr="00A5740A">
        <w:rPr>
          <w:b/>
          <w:bCs/>
          <w:lang w:val="en-US" w:bidi="ar-EG"/>
        </w:rPr>
        <w:t>326.5</w:t>
      </w:r>
      <w:r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B6-1/3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:rsidR="004C56A5" w:rsidRDefault="004C56A5" w:rsidP="004C56A5">
      <w:pPr>
        <w:rPr>
          <w:rtl/>
          <w:lang w:bidi="ar-EG"/>
        </w:rPr>
      </w:pPr>
    </w:p>
    <w:p w:rsidR="004C56A5" w:rsidRDefault="004C56A5" w:rsidP="004C56A5">
      <w:pPr>
        <w:rPr>
          <w:lang w:bidi="ar-EG"/>
        </w:rPr>
      </w:pPr>
    </w:p>
    <w:p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C-1/6</w:t>
      </w:r>
    </w:p>
    <w:p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rtl/>
          <w:lang w:val="en-US" w:bidi="ar-EG"/>
        </w:rPr>
        <w:sectPr w:rsidR="008372BA" w:rsidSect="00AA069E">
          <w:headerReference w:type="even" r:id="rId11"/>
          <w:headerReference w:type="defaul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D3" w:rsidRDefault="002955D3">
      <w:r>
        <w:separator/>
      </w:r>
    </w:p>
  </w:endnote>
  <w:endnote w:type="continuationSeparator" w:id="0">
    <w:p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5D3" w:rsidRPr="00D85562" w:rsidRDefault="002955D3">
    <w:pPr>
      <w:pStyle w:val="Footer"/>
      <w:rPr>
        <w:lang w:val="it"/>
      </w:rPr>
    </w:pPr>
    <w:r>
      <w:fldChar w:fldCharType="begin"/>
    </w:r>
    <w:r w:rsidRPr="00D85562">
      <w:rPr>
        <w:lang w:val="it"/>
      </w:rPr>
      <w:instrText xml:space="preserve"> FILENAME \p \* MERGEFORMAT </w:instrText>
    </w:r>
    <w:r>
      <w:fldChar w:fldCharType="separate"/>
    </w:r>
    <w:r>
      <w:rPr>
        <w:lang w:val="it"/>
      </w:rPr>
      <w:t>M:\COMP\COMP\Regl_proc\Ed-2009\Publication\Word\A\02-T-mat-a.w11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050BA8">
      <w:t>23.04.13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t>09.02.09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D3" w:rsidRDefault="002955D3">
      <w:r>
        <w:t>____________________</w:t>
      </w:r>
    </w:p>
  </w:footnote>
  <w:footnote w:type="continuationSeparator" w:id="0">
    <w:p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:rsidTr="004D23F7"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6571E4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2955D3" w:rsidRPr="007358FA" w:rsidRDefault="002955D3" w:rsidP="0064270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:rsidTr="004D23F7">
      <w:trPr>
        <w:jc w:val="right"/>
      </w:trPr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050BA8">
            <w:rPr>
              <w:rStyle w:val="PageNumber"/>
              <w:noProof/>
              <w:sz w:val="21"/>
              <w:szCs w:val="21"/>
              <w:rtl/>
            </w:rPr>
            <w:t>1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050BA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050BA8">
            <w:rPr>
              <w:sz w:val="21"/>
              <w:szCs w:val="28"/>
              <w:lang w:val="en-US"/>
            </w:rPr>
            <w:t>5</w:t>
          </w:r>
        </w:p>
      </w:tc>
    </w:tr>
  </w:tbl>
  <w:p w:rsidR="002955D3" w:rsidRPr="007358FA" w:rsidRDefault="002955D3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:rsidTr="004D23F7"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050BA8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6571E4" w:rsidRPr="007358FA" w:rsidRDefault="006571E4" w:rsidP="0064270D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:rsidTr="004D23F7">
      <w:trPr>
        <w:jc w:val="right"/>
      </w:trPr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050BA8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6571E4" w:rsidRPr="007358FA" w:rsidRDefault="006571E4" w:rsidP="00C577C2">
    <w:pPr>
      <w:pStyle w:val="Header"/>
      <w:rPr>
        <w:sz w:val="20"/>
        <w:szCs w:val="2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50BA8"/>
    <w:rsid w:val="00086453"/>
    <w:rsid w:val="000A5148"/>
    <w:rsid w:val="000B2900"/>
    <w:rsid w:val="000D0B70"/>
    <w:rsid w:val="000F2A0B"/>
    <w:rsid w:val="000F2BB1"/>
    <w:rsid w:val="000F74C0"/>
    <w:rsid w:val="00115300"/>
    <w:rsid w:val="00127679"/>
    <w:rsid w:val="00146CAC"/>
    <w:rsid w:val="00192DEC"/>
    <w:rsid w:val="001A5AD8"/>
    <w:rsid w:val="001B063F"/>
    <w:rsid w:val="00200206"/>
    <w:rsid w:val="002301AE"/>
    <w:rsid w:val="0023631E"/>
    <w:rsid w:val="002725FA"/>
    <w:rsid w:val="002955D3"/>
    <w:rsid w:val="002C55F4"/>
    <w:rsid w:val="002D6499"/>
    <w:rsid w:val="002E1AD1"/>
    <w:rsid w:val="002E7423"/>
    <w:rsid w:val="00321A46"/>
    <w:rsid w:val="003333F5"/>
    <w:rsid w:val="003456ED"/>
    <w:rsid w:val="003D5D78"/>
    <w:rsid w:val="0041321B"/>
    <w:rsid w:val="00425036"/>
    <w:rsid w:val="004445BD"/>
    <w:rsid w:val="00463414"/>
    <w:rsid w:val="004B5C14"/>
    <w:rsid w:val="004C56A5"/>
    <w:rsid w:val="004D23F7"/>
    <w:rsid w:val="00503B1E"/>
    <w:rsid w:val="00515836"/>
    <w:rsid w:val="00541796"/>
    <w:rsid w:val="005A4670"/>
    <w:rsid w:val="005E641C"/>
    <w:rsid w:val="005E68B5"/>
    <w:rsid w:val="006206F4"/>
    <w:rsid w:val="0064270D"/>
    <w:rsid w:val="0065629A"/>
    <w:rsid w:val="006571E4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826857"/>
    <w:rsid w:val="008372BA"/>
    <w:rsid w:val="00843BC3"/>
    <w:rsid w:val="00866FCC"/>
    <w:rsid w:val="00867AB1"/>
    <w:rsid w:val="008B0B84"/>
    <w:rsid w:val="008B6FD5"/>
    <w:rsid w:val="008F052A"/>
    <w:rsid w:val="009158D2"/>
    <w:rsid w:val="009430CA"/>
    <w:rsid w:val="009867BB"/>
    <w:rsid w:val="009A0C48"/>
    <w:rsid w:val="009B6E83"/>
    <w:rsid w:val="009D3FBD"/>
    <w:rsid w:val="009E6A7F"/>
    <w:rsid w:val="009F171D"/>
    <w:rsid w:val="009F1EEB"/>
    <w:rsid w:val="00A0604B"/>
    <w:rsid w:val="00A5740A"/>
    <w:rsid w:val="00A57BF5"/>
    <w:rsid w:val="00A656EE"/>
    <w:rsid w:val="00A7482F"/>
    <w:rsid w:val="00AA069E"/>
    <w:rsid w:val="00B347BD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26DCA"/>
    <w:rsid w:val="00E7261D"/>
    <w:rsid w:val="00EB7F8D"/>
    <w:rsid w:val="00F05552"/>
    <w:rsid w:val="00F05B39"/>
    <w:rsid w:val="00F07AF0"/>
    <w:rsid w:val="00F20C48"/>
    <w:rsid w:val="00F6061F"/>
    <w:rsid w:val="00FA1347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22</TotalTime>
  <Pages>4</Pages>
  <Words>478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12</cp:revision>
  <cp:lastPrinted>2009-02-09T14:09:00Z</cp:lastPrinted>
  <dcterms:created xsi:type="dcterms:W3CDTF">2012-09-07T07:14:00Z</dcterms:created>
  <dcterms:modified xsi:type="dcterms:W3CDTF">2013-12-17T17:35:00Z</dcterms:modified>
</cp:coreProperties>
</file>